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a8b4" w14:paraId="95aa8b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440231">
        <w:rPr>
          <w:rStyle w:val="Naglaeno"/>
          <w:b w:val="false"/>
        </w:rPr>
        <w:t>52</w:t>
      </w:r>
      <w:r w:rsidR="00194011">
        <w:rPr>
          <w:rStyle w:val="Naglaeno"/>
          <w:b w:val="false"/>
        </w:rPr>
        <w:t>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440231">
        <w:t xml:space="preserve">Velikiker društvo s ograničenom odgovornošću za </w:t>
      </w:r>
      <w:r w:rsidR="00E16CD8">
        <w:t xml:space="preserve"> trgovinu</w:t>
      </w:r>
      <w:r w:rsidR="00D024F1">
        <w:t xml:space="preserve"> i usluge, </w:t>
      </w:r>
      <w:r w:rsidR="00440231">
        <w:t>Bilje, Kralja Zvonimira 61</w:t>
      </w:r>
      <w:r w:rsidR="007B7534">
        <w:t>,</w:t>
      </w:r>
      <w:r w:rsidR="00047DEA">
        <w:t xml:space="preserve"> </w:t>
      </w:r>
      <w:r w:rsidR="007B7534">
        <w:t>MBS 030</w:t>
      </w:r>
      <w:r w:rsidR="00194011">
        <w:t>1</w:t>
      </w:r>
      <w:r w:rsidR="009D569B">
        <w:t>64686</w:t>
      </w:r>
      <w:r w:rsidR="00331402">
        <w:t xml:space="preserve">, OIB: </w:t>
      </w:r>
      <w:r w:rsidR="009D569B">
        <w:t>09983063772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D569B">
        <w:t>28</w:t>
      </w:r>
      <w:r w:rsidR="000408AE">
        <w:t xml:space="preserve">. </w:t>
      </w:r>
      <w:r w:rsidR="00A4222B">
        <w:t>travnj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9D569B">
        <w:t>Velikiker društvo s ograničenom odgovornošću za  trgovinu i usluge, Bilje, Kralja Zvonimira 61, MBS 030164686, OIB: 09983063772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0D4CE7">
        <w:t>28.823,24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0D4CE7">
        <w:t>Dejan Vasiljev, Mađarska, Szeged, Csuka utca 25/B</w:t>
      </w:r>
      <w:r w:rsidR="00D71700">
        <w:t xml:space="preserve">, </w:t>
      </w:r>
      <w:r w:rsidR="00AE66C9">
        <w:t xml:space="preserve">OIB </w:t>
      </w:r>
      <w:r w:rsidR="000D4CE7">
        <w:t>16241049486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0D4CE7">
        <w:t>52</w:t>
      </w:r>
      <w:r w:rsidR="00D01DA0">
        <w:t>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D4CE7">
        <w:t>28</w:t>
      </w:r>
      <w:r w:rsidR="000408AE">
        <w:t xml:space="preserve">. </w:t>
      </w:r>
      <w:r w:rsidR="004640A1">
        <w:t>travnj</w:t>
      </w:r>
      <w:r w:rsidR="007C2BD7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D4CE7">
        <w:t>26</w:t>
      </w:r>
      <w:r w:rsidR="00530A9B">
        <w:t>/</w:t>
      </w:r>
      <w:r w:rsidR="007C2BD7">
        <w:t>5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D4CE7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0231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D569B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A69C3"/>
    <w:rsid w:val="00BD7ADD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6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A69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69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9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9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6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A69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69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9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9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Velikiker društvo s ograničenom odgovornošću za trgovinu i usluge</izvorni_sadrzaj>
    <derivirana_varijabla naziv="DomainObject.Predmet.ProtustrankaFormated_1">  Velikiker društvo s ograničenom odgovornošću za trgovinu i usluge</derivirana_varijabla>
  </DomainObject.Predmet.ProtustrankaFormated>
  <DomainObject.Predmet.ProtustrankaFormatedOIB>
    <izvorni_sadrzaj>  Velikiker društvo s ograničenom odgovornošću za trgovinu i usluge, OIB 09983063772</izvorni_sadrzaj>
    <derivirana_varijabla naziv="DomainObject.Predmet.ProtustrankaFormatedOIB_1">  Velikiker društvo s ograničenom odgovornošću za trgovinu i usluge, OIB 09983063772</derivirana_varijabla>
  </DomainObject.Predmet.ProtustrankaFormatedOIB>
  <DomainObject.Predmet.ProtustrankaFormatedWithAdress>
    <izvorni_sadrzaj> Velikiker društvo s ograničenom odgovornošću za trgovinu i usluge, Kralja Zvonimira 61, 31327 Bilje</izvorni_sadrzaj>
    <derivirana_varijabla naziv="DomainObject.Predmet.ProtustrankaFormatedWithAdress_1"> Velikiker društvo s ograničenom odgovornošću za trgovinu i usluge, Kralja Zvonimira 61, 31327 Bilje</derivirana_varijabla>
  </DomainObject.Predmet.ProtustrankaFormatedWithAdress>
  <DomainObject.Predmet.ProtustrankaFormatedWithAdressOIB>
    <izvorni_sadrzaj> Velikiker društvo s ograničenom odgovornošću za trgovinu i usluge, OIB 09983063772, Kralja Zvonimira 61, 31327 Bilje</izvorni_sadrzaj>
    <derivirana_varijabla naziv="DomainObject.Predmet.ProtustrankaFormatedWithAdressOIB_1"> Velikiker društvo s ograničenom odgovornošću za trgovinu i usluge, OIB 09983063772, Kralja Zvonimira 61, 31327 Bilje</derivirana_varijabla>
  </DomainObject.Predmet.ProtustrankaFormatedWithAdressOIB>
  <DomainObject.Predmet.ProtustrankaWithAdress>
    <izvorni_sadrzaj>Velikiker društvo s ograničenom odgovornošću za trgovinu i usluge Kralja Zvonimira 61, 31327 Bilje</izvorni_sadrzaj>
    <derivirana_varijabla naziv="DomainObject.Predmet.ProtustrankaWithAdress_1">Velikiker društvo s ograničenom odgovornošću za trgovinu i usluge Kralja Zvonimira 61, 31327 Bilje</derivirana_varijabla>
  </DomainObject.Predmet.ProtustrankaWithAdress>
  <DomainObject.Predmet.ProtustrankaWithAdressOIB>
    <izvorni_sadrzaj>Velikiker društvo s ograničenom odgovornošću za trgovinu i usluge, OIB 09983063772, Kralja Zvonimira 61, 31327 Bilje</izvorni_sadrzaj>
    <derivirana_varijabla naziv="DomainObject.Predmet.ProtustrankaWithAdressOIB_1">Velikiker društvo s ograničenom odgovornošću za trgovinu i usluge, OIB 09983063772, Kralja Zvonimira 61, 31327 Bilje</derivirana_varijabla>
  </DomainObject.Predmet.ProtustrankaWithAdressOIB>
  <DomainObject.Predmet.ProtustrankaNazivFormated>
    <izvorni_sadrzaj>Velikiker društvo s ograničenom odgovornošću za trgovinu i usluge</izvorni_sadrzaj>
    <derivirana_varijabla naziv="DomainObject.Predmet.ProtustrankaNazivFormated_1">Velikiker društvo s ograničenom odgovornošću za trgovinu i usluge</derivirana_varijabla>
  </DomainObject.Predmet.ProtustrankaNazivFormated>
  <DomainObject.Predmet.ProtustrankaNazivFormatedOIB>
    <izvorni_sadrzaj>Velikiker društvo s ograničenom odgovornošću za trgovinu i usluge, OIB 09983063772</izvorni_sadrzaj>
    <derivirana_varijabla naziv="DomainObject.Predmet.ProtustrankaNazivFormatedOIB_1">Velikiker društvo s ograničenom odgovornošću za trgovinu i usluge, OIB 09983063772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Velikiker društvo s ograničenom odgovornošću za trgovinu i usluge</item>
    </izvorni_sadrzaj>
    <derivirana_varijabla naziv="DomainObject.Predmet.ProtuStrankaListFormated_1">
      <item>Velikiker društvo s ograničenom odgovornošću za trgovinu i usluge</item>
    </derivirana_varijabla>
  </DomainObject.Predmet.ProtuStrankaListFormated>
  <DomainObject.Predmet.ProtuStrankaListFormatedOIB>
    <izvorni_sadrzaj>
      <item>Velikiker društvo s ograničenom odgovornošću za trgovinu i usluge, OIB 09983063772</item>
    </izvorni_sadrzaj>
    <derivirana_varijabla naziv="DomainObject.Predmet.ProtuStrankaListFormatedOIB_1">
      <item>Velikiker društvo s ograničenom odgovornošću za trgovinu i usluge, OIB 09983063772</item>
    </derivirana_varijabla>
  </DomainObject.Predmet.ProtuStrankaListFormatedOIB>
  <DomainObject.Predmet.ProtuStrankaListFormatedWithAdress>
    <izvorni_sadrzaj>
      <item>Velikiker društvo s ograničenom odgovornošću za trgovinu i usluge, Kralja Zvonimira 61, 31327 Bilje</item>
    </izvorni_sadrzaj>
    <derivirana_varijabla naziv="DomainObject.Predmet.ProtuStrankaListFormatedWithAdress_1">
      <item>Velikiker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Velikiker društvo s ograničenom odgovornošću za trgovinu i usluge, OIB 09983063772, Kralja Zvonimira 61, 31327 Bilje</item>
    </izvorni_sadrzaj>
    <derivirana_varijabla naziv="DomainObject.Predmet.ProtuStrankaListFormatedWithAdressOIB_1">
      <item>Velikiker društvo s ograničenom odgovornošću za trgovinu i usluge, OIB 09983063772, Kralja Zvonimira 61, 31327 Bilje</item>
    </derivirana_varijabla>
  </DomainObject.Predmet.ProtuStrankaListFormatedWithAdressOIB>
  <DomainObject.Predmet.ProtuStrankaListNazivFormated>
    <izvorni_sadrzaj>
      <item>Velikiker društvo s ograničenom odgovornošću za trgovinu i usluge</item>
    </izvorni_sadrzaj>
    <derivirana_varijabla naziv="DomainObject.Predmet.ProtuStrankaListNazivFormated_1">
      <item>Velikiker društvo s ograničenom odgovornošću za trgovinu i usluge</item>
    </derivirana_varijabla>
  </DomainObject.Predmet.ProtuStrankaListNazivFormated>
  <DomainObject.Predmet.ProtuStrankaListNazivFormatedOIB>
    <izvorni_sadrzaj>
      <item>Velikiker društvo s ograničenom odgovornošću za trgovinu i usluge, OIB 09983063772</item>
    </izvorni_sadrzaj>
    <derivirana_varijabla naziv="DomainObject.Predmet.ProtuStrankaListNazivFormatedOIB_1">
      <item>Velikiker društvo s ograničenom odgovornošću za trgovinu i usluge, OIB 09983063772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Velikiker društvo s ograničenom odgovornošću za trgovinu i usluge</izvorni_sadrzaj>
    <derivirana_varijabla naziv="DomainObject.Predmet.ProtustrankaIDrugi_1">Velikiker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Velikiker društvo s ograničenom odgovornošću za trgovinu i usluge, OIB 09983063772, Kralja Zvonimira 61, 31327 Bilje</izvorni_sadrzaj>
    <derivirana_varijabla naziv="DomainObject.Predmet.ProtustrankaIDrugiAdressOIB_1">Velikiker društvo s ograničenom odgovornošću za trgovinu i usluge, OIB 09983063772,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Velikiker društvo s ograničenom odgovornošću za trgovinu i usluge</item>
    </izvorni_sadrzaj>
    <derivirana_varijabla naziv="DomainObject.Predmet.SudioniciListNaziv_1">
      <item>FINA RC OSIJEK</item>
      <item>Velikiker društvo s ograničenom odgovornošću za trgovinu i usluge</item>
    </derivirana_varijabla>
  </DomainObject.Predmet.SudioniciListNaziv>
  <DomainObject.Predmet.SudioniciListAdressOIB>
    <izvorni_sadrzaj>
      <item>FINA RC OSIJEK, OIB 85821130368</item>
      <item>Velikiker društvo s ograničenom odgovornošću za trgovinu i usluge, OIB 09983063772, Kralja Zvonimira 61,31327 Bilje</item>
    </izvorni_sadrzaj>
    <derivirana_varijabla naziv="DomainObject.Predmet.SudioniciListAdressOIB_1">
      <item>FINA RC OSIJEK, OIB 85821130368</item>
      <item>Velikiker društvo s ograničenom odgovornošću za trgovinu i usluge, OIB 09983063772,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09983063772</item>
    </izvorni_sadrzaj>
    <derivirana_varijabla naziv="DomainObject.Predmet.SudioniciListNazivOIB_1">
      <item>, OIB 85821130368</item>
      <item>, OIB 09983063772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F4E9A-8A26-49E4-A464-C7C15A4F7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412</properties:Words>
  <properties:Characters>2212</properties:Characters>
  <properties:Lines>51</properties:Lines>
  <properties:Paragraphs>16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2017-04-28T09:29:00Z</dcterms:modified>
  <cp:revision>15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