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cac8" w14:paraId="cc2cac8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91F76">
        <w:rPr>
          <w:b/>
        </w:rPr>
        <w:t>1624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79431D">
        <w:rPr>
          <w:b/>
        </w:rPr>
        <w:t>6</w:t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25613F" w:rsidR="007454FA">
      <w:pPr>
        <w:rPr>
          <w:b/>
        </w:rPr>
      </w:pPr>
      <w:r>
        <w:rPr>
          <w:b/>
        </w:rPr>
        <w:t>Split, Sukoišanska 6</w:t>
      </w:r>
    </w:p>
    <w:p w:rsidRDefault="0025613F" w:rsidP="0025613F" w:rsidR="0025613F" w:rsidRPr="0025613F">
      <w:pPr>
        <w:rPr>
          <w:b/>
        </w:rPr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91F76" w:rsidRPr="00791F76">
        <w:t>RAMUS d.o.o. za trgovinu i usluge, Split, Kukuljevićeva 15, MBS: 060194546, OIB: 21647874923</w:t>
      </w:r>
      <w:r w:rsidR="00451E27" w:rsidRPr="00A27FE8">
        <w:t xml:space="preserve">, dana </w:t>
      </w:r>
      <w:r w:rsidR="00C4640D">
        <w:t>1</w:t>
      </w:r>
      <w:r w:rsidR="00AA56B7">
        <w:t>1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91F76" w:rsidRPr="00791F76">
        <w:t>RAMUS d.o.o. za trgovinu i usluge, Split, Kukuljevićeva 15, MBS: 060194546, OIB: 21647874923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</w:t>
      </w:r>
      <w:r w:rsidR="00AA56B7">
        <w:t>1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100474">
        <w:t>4</w:t>
      </w:r>
      <w:r w:rsidR="009247F2" w:rsidRPr="00A27FE8">
        <w:t>,</w:t>
      </w:r>
      <w:r w:rsidR="00791F76">
        <w:t>3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91F76" w:rsidRPr="00791F76">
        <w:t>Ante Majić, Zagreb, Prilaz Baruna Filipovića 13, OIB: 54998137767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91F76" w:rsidRPr="00791F76">
        <w:t>RAMUS d.o.o. za trgovinu i usluge, Split, Kukuljevićeva 15, MBS: 060194546, OIB: 21647874923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791F76" w:rsidP="00791F76" w:rsidR="00791F76">
      <w:pPr>
        <w:ind w:firstLine="708"/>
        <w:jc w:val="both"/>
      </w:pPr>
      <w:r>
        <w:t xml:space="preserve">Predlagatelj Financijska agencija, RC Split je prijedlogom zaprimljenim na Trgovačkom sudu u Splitu, dana 11. kolovoza 2016. godine predložio otvaranje stečajnog postupka nad dužnikom RAMUS d.o.o. za trgovinu i usluge, Split, Kukuljevićeva 15, MBS: 060194546, OIB: 21647874923. U prijedlogu se u bitnome navodi da temeljem čl. 110. st. 1. SZ-a podnosi prijedlog, te da na dan 08.07.2016.g. dužnik ima u očevidniku redoslijeda osnova za plaćanje evidentirane osnove za plaćanje u neprekinutom razdoblju od 120 dana u ukupnom iznosu od 109.428,92 kuna u koji iznos je uračunata kamata i naknada predlagatelja za provedbu ovrhe na </w:t>
      </w:r>
      <w:r>
        <w:lastRenderedPageBreak/>
        <w:t>novčanim sredstvima. Navodi se da dužnik ima jednog zaposlenog, te ima otvoren račun kod Privredne banke i Zagrebačke banke.</w:t>
      </w:r>
    </w:p>
    <w:p w:rsidRDefault="00791F76" w:rsidP="00791F76" w:rsidR="00791F76">
      <w:pPr>
        <w:ind w:firstLine="708"/>
        <w:jc w:val="both"/>
      </w:pPr>
    </w:p>
    <w:p w:rsidRDefault="00791F76" w:rsidP="00791F76" w:rsidR="00791F76">
      <w:pPr>
        <w:ind w:firstLine="708"/>
        <w:jc w:val="both"/>
      </w:pPr>
      <w:r>
        <w:t>Kako je predlagatelj učinio vjerojatnim postojanje stečajnog razloga, to je rješenjem ovog suda posl.br. St-1624/2016 od 20. listopada 2017.g. pokrenut prethodni postupak radi utvrđivanja uvjeta za otvaranje stečajnog postupka i zakazano ročište  na koje su pozvani predlagatelj, FINA, dužnik, zastupnik po zakonu dužnika.</w:t>
      </w:r>
    </w:p>
    <w:p w:rsidRDefault="00791F76" w:rsidP="00791F76" w:rsidR="00791F76">
      <w:pPr>
        <w:ind w:firstLine="708"/>
        <w:jc w:val="both"/>
      </w:pPr>
    </w:p>
    <w:p w:rsidRDefault="00791F76" w:rsidP="00791F76" w:rsidR="00791F76">
      <w:pPr>
        <w:ind w:firstLine="708"/>
        <w:jc w:val="both"/>
      </w:pPr>
      <w:r>
        <w:t xml:space="preserve">Na ročište održano 28. studenoga 2017.g. zastupnik po zakonu dužnika nije pristupio. Sud je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 </w:t>
      </w:r>
    </w:p>
    <w:p w:rsidRDefault="00791F76" w:rsidP="00791F76" w:rsidR="00791F76">
      <w:pPr>
        <w:ind w:firstLine="708"/>
        <w:jc w:val="both"/>
      </w:pPr>
    </w:p>
    <w:p w:rsidRDefault="00791F76" w:rsidP="00791F76" w:rsidR="0025613F">
      <w:pPr>
        <w:ind w:firstLine="708"/>
        <w:jc w:val="both"/>
      </w:pPr>
      <w:r>
        <w:t>Iz potvrde FINA od 27.11.2017.g. (l.s. 19) je vidljivo da u Očevidniku redoslijeda osnova za plaćanje na dan izdavanja potvrde dužnik ima evidentirane ne izvršene osnove za plaćanje u neprekidnom razdoblju od 626 dana. Kod stečajnog dužnika je stoga ispunjen stečajni razlog nesposobnosti za plaćanje.</w:t>
      </w:r>
    </w:p>
    <w:p w:rsidRDefault="00791F76" w:rsidP="00791F76" w:rsidR="00791F76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791F76">
        <w:t>St-1624</w:t>
      </w:r>
      <w:r w:rsidR="00AA56B7" w:rsidRPr="00AA56B7">
        <w:t>/2016 od 11. prosinca 2017.g.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91F76">
        <w:t>St-1624</w:t>
      </w:r>
      <w:r w:rsidR="00C4640D">
        <w:t>/2</w:t>
      </w:r>
      <w:r w:rsidR="00AA56B7">
        <w:t>016 od 11. prosinc</w:t>
      </w:r>
      <w:r w:rsidR="00C4640D">
        <w:t>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5613F" w:rsidP="00AA56B7" w:rsidR="0025613F" w:rsidRPr="00A27FE8">
      <w:pPr>
        <w:ind w:firstLine="708"/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56B7">
        <w:rPr>
          <w:b/>
        </w:rPr>
        <w:t>11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25613F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  <w:r w:rsidR="00B10C0D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79431D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79431D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C53C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791F76">
      <w:rPr>
        <w:rFonts w:hAnsi="Book Antiqua" w:ascii="Book Antiqua"/>
        <w:b/>
        <w:sz w:val="20"/>
        <w:szCs w:val="20"/>
      </w:rPr>
      <w:t>1624</w:t>
    </w:r>
    <w:r w:rsidRPr="00401D68">
      <w:rPr>
        <w:rFonts w:hAnsi="Book Antiqua" w:ascii="Book Antiqua"/>
        <w:b/>
        <w:sz w:val="20"/>
        <w:szCs w:val="20"/>
      </w:rPr>
      <w:t>/201</w:t>
    </w:r>
    <w:r w:rsidR="0079431D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C53C9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C5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3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3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3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3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C5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3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3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3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3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 zaposleni</izvorni_sadrzaj>
    <derivirana_varijabla naziv="DomainObject.Predmet.Opis_1">1 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St-1624/2016</izvorni_sadrzaj>
    <derivirana_varijabla naziv="DomainObject.Predmet.OznakaBroj_1">St-1624/2016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RAMUS d.o.o. za trgovinu i usluge</izvorni_sadrzaj>
    <derivirana_varijabla naziv="DomainObject.Predmet.ProtustrankaFormated_1">  RAMUS d.o.o. za trgovinu i usluge</derivirana_varijabla>
  </DomainObject.Predmet.ProtustrankaFormated>
  <DomainObject.Predmet.ProtustrankaFormatedOIB>
    <izvorni_sadrzaj>  RAMUS d.o.o. za trgovinu i usluge, OIB 21647874923</izvorni_sadrzaj>
    <derivirana_varijabla naziv="DomainObject.Predmet.ProtustrankaFormatedOIB_1">  RAMUS d.o.o. za trgovinu i usluge, OIB 21647874923</derivirana_varijabla>
  </DomainObject.Predmet.ProtustrankaFormatedOIB>
  <DomainObject.Predmet.ProtustrankaFormatedWithAdress>
    <izvorni_sadrzaj> RAMUS d.o.o. za trgovinu i usluge, Kukuljevićeva 15, 21000 Split</izvorni_sadrzaj>
    <derivirana_varijabla naziv="DomainObject.Predmet.ProtustrankaFormatedWithAdress_1"> RAMUS d.o.o. za trgovinu i usluge, Kukuljevićeva 15, 21000 Split</derivirana_varijabla>
  </DomainObject.Predmet.ProtustrankaFormatedWithAdress>
  <DomainObject.Predmet.ProtustrankaFormatedWithAdressOIB>
    <izvorni_sadrzaj> RAMUS d.o.o. za trgovinu i usluge, OIB 21647874923, Kukuljevićeva 15, 21000 Split</izvorni_sadrzaj>
    <derivirana_varijabla naziv="DomainObject.Predmet.ProtustrankaFormatedWithAdressOIB_1"> RAMUS d.o.o. za trgovinu i usluge, OIB 21647874923, Kukuljevićeva 15, 21000 Split</derivirana_varijabla>
  </DomainObject.Predmet.ProtustrankaFormatedWithAdressOIB>
  <DomainObject.Predmet.ProtustrankaWithAdress>
    <izvorni_sadrzaj>RAMUS d.o.o. za trgovinu i usluge Kukuljevićeva 15, 21000 Split</izvorni_sadrzaj>
    <derivirana_varijabla naziv="DomainObject.Predmet.ProtustrankaWithAdress_1">RAMUS d.o.o. za trgovinu i usluge Kukuljevićeva 15, 21000 Split</derivirana_varijabla>
  </DomainObject.Predmet.ProtustrankaWithAdress>
  <DomainObject.Predmet.ProtustrankaWithAdressOIB>
    <izvorni_sadrzaj>RAMUS d.o.o. za trgovinu i usluge, OIB 21647874923, Kukuljevićeva 15, 21000 Split</izvorni_sadrzaj>
    <derivirana_varijabla naziv="DomainObject.Predmet.ProtustrankaWithAdressOIB_1">RAMUS d.o.o. za trgovinu i usluge, OIB 21647874923, Kukuljevićeva 15, 21000 Split</derivirana_varijabla>
  </DomainObject.Predmet.ProtustrankaWithAdressOIB>
  <DomainObject.Predmet.ProtustrankaNazivFormated>
    <izvorni_sadrzaj>RAMUS d.o.o. za trgovinu i usluge</izvorni_sadrzaj>
    <derivirana_varijabla naziv="DomainObject.Predmet.ProtustrankaNazivFormated_1">RAMUS d.o.o. za trgovinu i usluge</derivirana_varijabla>
  </DomainObject.Predmet.ProtustrankaNazivFormated>
  <DomainObject.Predmet.ProtustrankaNazivFormatedOIB>
    <izvorni_sadrzaj>RAMUS d.o.o. za trgovinu i usluge, OIB 21647874923</izvorni_sadrzaj>
    <derivirana_varijabla naziv="DomainObject.Predmet.ProtustrankaNazivFormatedOIB_1">RAMUS d.o.o. za trgovinu i usluge, OIB 21647874923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109428.92</izvorni_sadrzaj>
    <derivirana_varijabla naziv="DomainObject.Predmet.TrenutnaVrijednost_1">109428.92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RAMUS d.o.o. za trgovinu i usluge</item>
    </izvorni_sadrzaj>
    <derivirana_varijabla naziv="DomainObject.Predmet.ProtuStrankaListFormated_1">
      <item>RAMUS d.o.o. za trgovinu i usluge</item>
    </derivirana_varijabla>
  </DomainObject.Predmet.ProtuStrankaListFormated>
  <DomainObject.Predmet.ProtuStrankaListFormatedOIB>
    <izvorni_sadrzaj>
      <item>RAMUS d.o.o. za trgovinu i usluge, OIB 21647874923</item>
    </izvorni_sadrzaj>
    <derivirana_varijabla naziv="DomainObject.Predmet.ProtuStrankaListFormatedOIB_1">
      <item>RAMUS d.o.o. za trgovinu i usluge, OIB 21647874923</item>
    </derivirana_varijabla>
  </DomainObject.Predmet.ProtuStrankaListFormatedOIB>
  <DomainObject.Predmet.ProtuStrankaListFormatedWithAdress>
    <izvorni_sadrzaj>
      <item>RAMUS d.o.o. za trgovinu i usluge, Kukuljevićeva 15, 21000 Split</item>
    </izvorni_sadrzaj>
    <derivirana_varijabla naziv="DomainObject.Predmet.ProtuStrankaListFormatedWithAdress_1">
      <item>RAMUS d.o.o. za trgovinu i usluge, Kukuljevićeva 15, 21000 Split</item>
    </derivirana_varijabla>
  </DomainObject.Predmet.ProtuStrankaListFormatedWithAdress>
  <DomainObject.Predmet.ProtuStrankaListFormatedWithAdressOIB>
    <izvorni_sadrzaj>
      <item>RAMUS d.o.o. za trgovinu i usluge, OIB 21647874923, Kukuljevićeva 15, 21000 Split</item>
    </izvorni_sadrzaj>
    <derivirana_varijabla naziv="DomainObject.Predmet.ProtuStrankaListFormatedWithAdressOIB_1">
      <item>RAMUS d.o.o. za trgovinu i usluge, OIB 21647874923, Kukuljevićeva 15, 21000 Split</item>
    </derivirana_varijabla>
  </DomainObject.Predmet.ProtuStrankaListFormatedWithAdressOIB>
  <DomainObject.Predmet.ProtuStrankaListNazivFormated>
    <izvorni_sadrzaj>
      <item>RAMUS d.o.o. za trgovinu i usluge</item>
    </izvorni_sadrzaj>
    <derivirana_varijabla naziv="DomainObject.Predmet.ProtuStrankaListNazivFormated_1">
      <item>RAMUS d.o.o. za trgovinu i usluge</item>
    </derivirana_varijabla>
  </DomainObject.Predmet.ProtuStrankaListNazivFormated>
  <DomainObject.Predmet.ProtuStrankaListNazivFormatedOIB>
    <izvorni_sadrzaj>
      <item>RAMUS d.o.o. za trgovinu i usluge, OIB 21647874923</item>
    </izvorni_sadrzaj>
    <derivirana_varijabla naziv="DomainObject.Predmet.ProtuStrankaListNazivFormatedOIB_1">
      <item>RAMUS d.o.o. za trgovinu i usluge, OIB 21647874923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RAMUS d.o.o. za trgovinu i usluge</izvorni_sadrzaj>
    <derivirana_varijabla naziv="DomainObject.Predmet.ProtustrankaIDrugi_1">RAMUS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RAMUS d.o.o. za trgovinu i usluge, OIB 21647874923, Kukuljevićeva 15, 21000 Split</izvorni_sadrzaj>
    <derivirana_varijabla naziv="DomainObject.Predmet.ProtustrankaIDrugiAdressOIB_1">RAMUS d.o.o. za trgovinu i usluge, OIB 21647874923, Kukuljevićeva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RAMUS d.o.o. za trgovinu i usluge</item>
      <item>FINANCIJSKA AGENCIJA, RC SPLIT</item>
    </izvorni_sadrzaj>
    <derivirana_varijabla naziv="DomainObject.Predmet.SudioniciListNaziv_1">
      <item>RAMUS d.o.o. za trgovinu i usluge</item>
      <item>FINANCIJSKA AGENCIJA, RC SPLIT</item>
    </derivirana_varijabla>
  </DomainObject.Predmet.SudioniciListNaziv>
  <DomainObject.Predmet.SudioniciListAdressOIB>
    <izvorni_sadrzaj>
      <item>RAMUS d.o.o. za trgovinu i usluge, OIB 21647874923, Kukuljevićeva 15,21000 Split</item>
      <item>FINANCIJSKA AGENCIJA, RC SPLIT, OIB 85821130368, Mažuranićevo šetalište 24 b,21000 Split</item>
    </izvorni_sadrzaj>
    <derivirana_varijabla naziv="DomainObject.Predmet.SudioniciListAdressOIB_1">
      <item>RAMUS d.o.o. za trgovinu i usluge, OIB 21647874923, Kukuljevićeva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21647874923</item>
      <item>, OIB 85821130368</item>
    </izvorni_sadrzaj>
    <derivirana_varijabla naziv="DomainObject.Predmet.SudioniciListNazivOIB_1">
      <item>, OIB 21647874923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888</properties:Words>
  <properties:Characters>4983</properties:Characters>
  <properties:Lines>116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2018-01-11T13:09:00Z</dcterms:created>
  <dc:creator>Katarina Franković</dc:creator>
  <cp:lastModifiedBy>Katarina Franković</cp:lastModifiedBy>
  <cp:lastPrinted>2018-01-11T13:14:00Z</cp:lastPrinted>
  <dcterms:modified xmlns:xsi="http://www.w3.org/2001/XMLSchema-instance" xsi:type="dcterms:W3CDTF">2018-01-11T13:15:00Z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