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0115" w14:paraId="39a011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7A594C">
        <w:t>5872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75331">
        <w:rPr>
          <w:lang w:val="pt-BR"/>
        </w:rPr>
        <w:t>5 T j.d.o.o., Žejinci, Bregovita ulica 45, OIB:</w:t>
      </w:r>
      <w:r w:rsidR="00475331" w:rsidRPr="00F03582">
        <w:rPr>
          <w:rFonts w:cs="Arial" w:hAnsi="Arial" w:ascii="Arial"/>
        </w:rPr>
        <w:t xml:space="preserve"> </w:t>
      </w:r>
      <w:r w:rsidR="00475331" w:rsidRPr="00F03582">
        <w:t>90311566286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72D26">
        <w:rPr>
          <w:lang w:val="pt-BR"/>
        </w:rPr>
        <w:t>12</w:t>
      </w:r>
      <w:r w:rsidR="00563186">
        <w:rPr>
          <w:lang w:val="pt-BR"/>
        </w:rPr>
        <w:t xml:space="preserve">. </w:t>
      </w:r>
      <w:r w:rsidR="00472D26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4391F">
        <w:rPr>
          <w:lang w:val="pt-BR"/>
        </w:rPr>
        <w:t>5 T j.d.o.o., Žejinci, Bregovita ulica 45, OIB:</w:t>
      </w:r>
      <w:r w:rsidR="0034391F" w:rsidRPr="00F03582">
        <w:rPr>
          <w:rFonts w:cs="Arial" w:hAnsi="Arial" w:ascii="Arial"/>
        </w:rPr>
        <w:t xml:space="preserve"> </w:t>
      </w:r>
      <w:r w:rsidR="0034391F" w:rsidRPr="00F03582">
        <w:t>90311566286</w:t>
      </w:r>
      <w:r w:rsidR="0034391F" w:rsidRPr="00400D27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160A43">
        <w:rPr>
          <w:color w:val="000000"/>
        </w:rPr>
        <w:t>31.800,00</w:t>
      </w:r>
      <w:r w:rsidR="00444F99">
        <w:rPr>
          <w:color w:val="000000"/>
        </w:rPr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A594C">
        <w:t>5872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17D74">
        <w:rPr>
          <w:lang w:val="pt-BR"/>
        </w:rPr>
        <w:t>5 T j.d.o.o., Žejinci, Bregovita ulica 45, OIB:</w:t>
      </w:r>
      <w:r w:rsidR="00917D74" w:rsidRPr="00F03582">
        <w:rPr>
          <w:rFonts w:cs="Arial" w:hAnsi="Arial" w:ascii="Arial"/>
        </w:rPr>
        <w:t xml:space="preserve"> </w:t>
      </w:r>
      <w:r w:rsidR="00917D74" w:rsidRPr="00F03582">
        <w:t>90311566286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647B9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17D74">
        <w:rPr>
          <w:lang w:val="pt-BR"/>
        </w:rPr>
        <w:t>5 T j.d.o.o., Žejinci, Bregovita ulica 45, OIB:</w:t>
      </w:r>
      <w:r w:rsidR="00917D74" w:rsidRPr="00F03582">
        <w:rPr>
          <w:rFonts w:cs="Arial" w:hAnsi="Arial" w:ascii="Arial"/>
        </w:rPr>
        <w:t xml:space="preserve"> </w:t>
      </w:r>
      <w:r w:rsidR="00917D74" w:rsidRPr="00F03582">
        <w:t>90311566286</w:t>
      </w:r>
      <w:r w:rsidR="00917D7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647B93">
        <w:t>U</w:t>
      </w:r>
      <w:r w:rsidR="00647B93" w:rsidRPr="00E974B3">
        <w:t xml:space="preserve"> prijedlogu za otvaranje stečajnog postupka </w:t>
      </w:r>
      <w:r w:rsidR="00647B93">
        <w:t xml:space="preserve">se u bitnome navodi </w:t>
      </w:r>
      <w:r w:rsidR="00647B93" w:rsidRPr="00E974B3">
        <w:t xml:space="preserve">kako </w:t>
      </w:r>
      <w:r w:rsidR="00D01E36">
        <w:t xml:space="preserve">je </w:t>
      </w:r>
      <w:r w:rsidR="00647B93">
        <w:t xml:space="preserve">na dan 2. rujna 2016. </w:t>
      </w:r>
      <w:r w:rsidR="00647B93" w:rsidRPr="00E974B3">
        <w:t>dužnik u Očevidniku redoslijeda osnova za plaćanje ima</w:t>
      </w:r>
      <w:r w:rsidR="00D01E36">
        <w:t>o</w:t>
      </w:r>
      <w:r w:rsidR="00647B93" w:rsidRPr="00E974B3">
        <w:t xml:space="preserve"> evidentirane neizvršene osnove za plaćanje</w:t>
      </w:r>
      <w:r w:rsidR="00647B93">
        <w:t xml:space="preserve"> u neprekinutom razdoblju od 120 </w:t>
      </w:r>
      <w:r w:rsidR="00647B93" w:rsidRPr="00E974B3">
        <w:t xml:space="preserve">dana, u ukupnom iznosu od </w:t>
      </w:r>
      <w:r w:rsidR="00647B93">
        <w:t xml:space="preserve">11.929,39 </w:t>
      </w:r>
      <w:r w:rsidR="00647B93" w:rsidRPr="00E974B3">
        <w:t xml:space="preserve">kn, </w:t>
      </w:r>
      <w:r w:rsidR="00D01E36">
        <w:t xml:space="preserve">te je imao </w:t>
      </w:r>
      <w:r w:rsidR="00647B93">
        <w:t>1</w:t>
      </w:r>
      <w:r w:rsidR="00647B93" w:rsidRPr="00E974B3">
        <w:t xml:space="preserve"> zaposlen</w:t>
      </w:r>
      <w:r w:rsidR="00647B93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A57A9B">
        <w:t>27</w:t>
      </w:r>
      <w:r w:rsidR="00250A6E">
        <w:t xml:space="preserve">. </w:t>
      </w:r>
      <w:r w:rsidR="00A57A9B">
        <w:t>veljače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B7530C">
        <w:t>6</w:t>
      </w:r>
      <w:r w:rsidR="008019C2">
        <w:t xml:space="preserve">. </w:t>
      </w:r>
      <w:r w:rsidR="00AC6741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4. srpnja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28. travnja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B7530C">
        <w:t xml:space="preserve">Očevidnika o redoslijedu plaćanja od 16. svibnja 2017. (list 10. spisa) </w:t>
      </w:r>
      <w:r w:rsidR="00E757C5" w:rsidRPr="00E757C5">
        <w:t>proizlazi da</w:t>
      </w:r>
      <w:r w:rsidR="00AC6741">
        <w:t xml:space="preserve"> je na dan </w:t>
      </w:r>
      <w:r w:rsidR="00B7530C">
        <w:t>16</w:t>
      </w:r>
      <w:r w:rsidR="00AC6741">
        <w:t xml:space="preserve">. </w:t>
      </w:r>
      <w:r w:rsidR="00B7530C">
        <w:t xml:space="preserve">svibnja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</w:t>
      </w:r>
      <w:r w:rsidR="008019C2">
        <w:t>dužem od 60 dana (koju činjenicu zastupnik po zakonu dužnika nije osporio)</w:t>
      </w:r>
      <w:r w:rsidR="00B7530C">
        <w:t xml:space="preserve"> u iznosu od 27.306,78 kn. Z</w:t>
      </w:r>
      <w:r w:rsidR="008019C2">
        <w:t xml:space="preserve">bog </w:t>
      </w:r>
      <w:r w:rsidR="00B7530C">
        <w:t>toga</w:t>
      </w:r>
      <w:r w:rsidR="008019C2">
        <w:t xml:space="preserve">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3E456A" w:rsidR="003E456A" w:rsidRPr="003E456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E456A">
        <w:rPr>
          <w:rFonts w:hAnsi="Times New Roman" w:ascii="Times New Roman"/>
          <w:sz w:val="24"/>
          <w:szCs w:val="24"/>
        </w:rPr>
        <w:t xml:space="preserve">U </w:t>
      </w:r>
      <w:r w:rsidR="00084AF1" w:rsidRPr="003E456A">
        <w:rPr>
          <w:rFonts w:hAnsi="Times New Roman" w:ascii="Times New Roman"/>
          <w:sz w:val="24"/>
          <w:szCs w:val="24"/>
        </w:rPr>
        <w:t>pisanom</w:t>
      </w:r>
      <w:r w:rsidRPr="003E456A">
        <w:rPr>
          <w:rFonts w:hAnsi="Times New Roman" w:ascii="Times New Roman"/>
          <w:sz w:val="24"/>
          <w:szCs w:val="24"/>
        </w:rPr>
        <w:t xml:space="preserve"> izvješću i na ročištu održanom 4. srpnja 2017. privremeni stečajni upravitelj je u bitnome naveo kako je u odnosu na dužnika ostvaren stečajni razlog nesposobnosti za plaćanje i prezaduženosti. Nadalje je naveo kako</w:t>
      </w:r>
      <w:r w:rsidR="000B4F2C" w:rsidRPr="003E456A">
        <w:rPr>
          <w:rFonts w:hAnsi="Times New Roman" w:ascii="Times New Roman"/>
          <w:sz w:val="24"/>
          <w:szCs w:val="24"/>
        </w:rPr>
        <w:t xml:space="preserve"> dužnik nema nikakve imovine </w:t>
      </w:r>
      <w:r w:rsidR="005B2079" w:rsidRPr="003E456A">
        <w:rPr>
          <w:rFonts w:hAnsi="Times New Roman" w:ascii="Times New Roman"/>
          <w:sz w:val="24"/>
          <w:szCs w:val="24"/>
        </w:rPr>
        <w:t xml:space="preserve">iz čega proizlazi kako </w:t>
      </w:r>
      <w:r w:rsidR="00990413" w:rsidRPr="003E456A">
        <w:rPr>
          <w:rFonts w:hAnsi="Times New Roman" w:ascii="Times New Roman"/>
          <w:sz w:val="24"/>
          <w:szCs w:val="24"/>
        </w:rPr>
        <w:t>imovina d</w:t>
      </w:r>
      <w:r w:rsidR="005B2079" w:rsidRPr="003E456A">
        <w:rPr>
          <w:rFonts w:hAnsi="Times New Roman" w:ascii="Times New Roman"/>
          <w:sz w:val="24"/>
          <w:szCs w:val="24"/>
        </w:rPr>
        <w:t xml:space="preserve">užnika </w:t>
      </w:r>
      <w:r w:rsidR="000B4F2C" w:rsidRPr="003E456A">
        <w:rPr>
          <w:rFonts w:hAnsi="Times New Roman" w:ascii="Times New Roman"/>
          <w:sz w:val="24"/>
          <w:szCs w:val="24"/>
        </w:rPr>
        <w:t xml:space="preserve">koja bi ušla u stečajnu masu </w:t>
      </w:r>
      <w:r w:rsidR="00990413" w:rsidRPr="003E456A">
        <w:rPr>
          <w:rFonts w:hAnsi="Times New Roman" w:ascii="Times New Roman"/>
          <w:sz w:val="24"/>
          <w:szCs w:val="24"/>
        </w:rPr>
        <w:t>nije dostatna za pokriće troškova stečajnog postupka</w:t>
      </w:r>
      <w:r w:rsidR="005B2079" w:rsidRPr="003E456A">
        <w:rPr>
          <w:rFonts w:hAnsi="Times New Roman" w:ascii="Times New Roman"/>
          <w:sz w:val="24"/>
          <w:szCs w:val="24"/>
        </w:rPr>
        <w:t xml:space="preserve">. Zbog toga je predložio pozvati </w:t>
      </w:r>
      <w:r w:rsidR="00990413" w:rsidRPr="003E456A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3E456A">
        <w:rPr>
          <w:rFonts w:hAnsi="Times New Roman" w:ascii="Times New Roman"/>
          <w:sz w:val="24"/>
          <w:szCs w:val="24"/>
        </w:rPr>
        <w:t>d</w:t>
      </w:r>
      <w:r w:rsidR="00990413" w:rsidRPr="003E456A">
        <w:rPr>
          <w:rFonts w:hAnsi="Times New Roman" w:ascii="Times New Roman"/>
          <w:sz w:val="24"/>
          <w:szCs w:val="24"/>
        </w:rPr>
        <w:t xml:space="preserve">a predujme iznos od </w:t>
      </w:r>
      <w:r w:rsidR="00160A43" w:rsidRPr="003E456A">
        <w:rPr>
          <w:rFonts w:hAnsi="Times New Roman" w:ascii="Times New Roman"/>
          <w:sz w:val="24"/>
          <w:szCs w:val="24"/>
        </w:rPr>
        <w:t>31.800,00</w:t>
      </w:r>
      <w:r w:rsidR="000B4F2C" w:rsidRPr="003E456A">
        <w:rPr>
          <w:rFonts w:hAnsi="Times New Roman" w:ascii="Times New Roman"/>
          <w:sz w:val="24"/>
          <w:szCs w:val="24"/>
        </w:rPr>
        <w:t xml:space="preserve"> </w:t>
      </w:r>
      <w:r w:rsidR="00990413" w:rsidRPr="003E456A">
        <w:rPr>
          <w:rFonts w:hAnsi="Times New Roman" w:ascii="Times New Roman"/>
          <w:sz w:val="24"/>
          <w:szCs w:val="24"/>
        </w:rPr>
        <w:t xml:space="preserve">kn, a ukoliko zainteresirane osobe ne uplate </w:t>
      </w:r>
      <w:r w:rsidR="005B2079" w:rsidRPr="003E456A">
        <w:rPr>
          <w:rFonts w:hAnsi="Times New Roman" w:ascii="Times New Roman"/>
          <w:sz w:val="24"/>
          <w:szCs w:val="24"/>
        </w:rPr>
        <w:t xml:space="preserve">zatraženi </w:t>
      </w:r>
      <w:r w:rsidR="00990413" w:rsidRPr="003E456A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3E456A">
        <w:rPr>
          <w:rFonts w:hAnsi="Times New Roman" w:ascii="Times New Roman"/>
          <w:sz w:val="24"/>
          <w:szCs w:val="24"/>
        </w:rPr>
        <w:t>na temelju o</w:t>
      </w:r>
      <w:r w:rsidR="00990413" w:rsidRPr="003E456A">
        <w:rPr>
          <w:rFonts w:hAnsi="Times New Roman" w:ascii="Times New Roman"/>
          <w:sz w:val="24"/>
          <w:szCs w:val="24"/>
        </w:rPr>
        <w:t>dredbe čl. 132. S</w:t>
      </w:r>
      <w:r w:rsidR="000B4F2C" w:rsidRPr="003E456A">
        <w:rPr>
          <w:rFonts w:hAnsi="Times New Roman" w:ascii="Times New Roman"/>
          <w:sz w:val="24"/>
          <w:szCs w:val="24"/>
        </w:rPr>
        <w:t xml:space="preserve">Z-a, </w:t>
      </w:r>
      <w:r w:rsidR="00990413" w:rsidRPr="003E456A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3E456A">
        <w:rPr>
          <w:rFonts w:hAnsi="Times New Roman" w:ascii="Times New Roman"/>
          <w:sz w:val="24"/>
          <w:szCs w:val="24"/>
        </w:rPr>
        <w:t xml:space="preserve"> </w:t>
      </w:r>
      <w:r w:rsidR="00990413" w:rsidRPr="003E456A">
        <w:rPr>
          <w:rFonts w:hAnsi="Times New Roman" w:ascii="Times New Roman"/>
          <w:sz w:val="24"/>
          <w:szCs w:val="24"/>
        </w:rPr>
        <w:t>Privremeni stečajni upravite</w:t>
      </w:r>
      <w:r w:rsidR="005B344F" w:rsidRPr="003E456A">
        <w:rPr>
          <w:rFonts w:hAnsi="Times New Roman" w:ascii="Times New Roman"/>
          <w:sz w:val="24"/>
          <w:szCs w:val="24"/>
        </w:rPr>
        <w:t>lj je u pisanom izvješću naveo kako t</w:t>
      </w:r>
      <w:r w:rsidR="005B2079" w:rsidRPr="003E456A">
        <w:rPr>
          <w:rFonts w:hAnsi="Times New Roman" w:ascii="Times New Roman"/>
          <w:sz w:val="24"/>
          <w:szCs w:val="24"/>
        </w:rPr>
        <w:t xml:space="preserve">roškovi stečajnog postupka za razdoblje od šest mjeseci iznose </w:t>
      </w:r>
      <w:r w:rsidR="006F6EB4" w:rsidRPr="003E456A">
        <w:rPr>
          <w:rFonts w:hAnsi="Times New Roman" w:ascii="Times New Roman"/>
          <w:sz w:val="24"/>
          <w:szCs w:val="24"/>
        </w:rPr>
        <w:t>31.800,00</w:t>
      </w:r>
      <w:r w:rsidR="00411AFF" w:rsidRPr="003E456A">
        <w:rPr>
          <w:rFonts w:hAnsi="Times New Roman" w:ascii="Times New Roman"/>
          <w:sz w:val="24"/>
          <w:szCs w:val="24"/>
        </w:rPr>
        <w:t xml:space="preserve"> </w:t>
      </w:r>
      <w:r w:rsidR="000B4F2C" w:rsidRPr="003E456A">
        <w:rPr>
          <w:rFonts w:hAnsi="Times New Roman" w:ascii="Times New Roman"/>
          <w:sz w:val="24"/>
          <w:szCs w:val="24"/>
        </w:rPr>
        <w:t>kn</w:t>
      </w:r>
      <w:r w:rsidR="005B344F" w:rsidRPr="003E456A">
        <w:rPr>
          <w:rFonts w:hAnsi="Times New Roman" w:ascii="Times New Roman"/>
          <w:sz w:val="24"/>
          <w:szCs w:val="24"/>
        </w:rPr>
        <w:t xml:space="preserve">, a sastoje se od: </w:t>
      </w:r>
      <w:r w:rsidR="003E456A" w:rsidRPr="003E456A">
        <w:rPr>
          <w:rFonts w:hAnsi="Times New Roman" w:ascii="Times New Roman"/>
          <w:sz w:val="24"/>
          <w:szCs w:val="24"/>
        </w:rPr>
        <w:t>troškova vođenja stečajnog knjigovodstva u iznosu od 4.800,00 kn (800 kuna/mjesečno x 6 mjeseci), troškova otvaranja, vođenja i zatvaranja stečajnog računa, troškova pristojbi, kancelarijskog materijala i drugih materijalnih troškova koji će nastati tijekom postupka u iznosu od 2.000,00 kn, nagrade stečajnom upravitelju za prethodni postupak u brutto iznosu od 5.000,00 kn i nagrade stečajnom upravitelju za otvoreni stečajni postupak prema Pravilniku o nagradi stečajnom upravitelju u brutto iznosu od 20.000,00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81E30">
        <w:rPr>
          <w:rFonts w:hAnsi="Times New Roman" w:ascii="Times New Roman"/>
          <w:sz w:val="24"/>
          <w:szCs w:val="24"/>
        </w:rPr>
        <w:t>dužnik nema nikakve imovine, pa, dakle, imovina dužnika</w:t>
      </w:r>
      <w:r w:rsidRPr="00F0151A">
        <w:rPr>
          <w:rFonts w:hAnsi="Times New Roman" w:ascii="Times New Roman"/>
          <w:sz w:val="24"/>
          <w:szCs w:val="24"/>
        </w:rPr>
        <w:t xml:space="preserve">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</w:t>
      </w:r>
      <w:r w:rsidR="00047232">
        <w:rPr>
          <w:rFonts w:hAnsi="Times New Roman" w:ascii="Times New Roman"/>
          <w:sz w:val="24"/>
          <w:szCs w:val="24"/>
        </w:rPr>
        <w:t xml:space="preserve"> čl. 132. 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predujmiti troškove prethodnog i otvorenog stečajnog postupka u ukupnom iznosu od </w:t>
      </w:r>
      <w:r w:rsidR="001C19D1" w:rsidRPr="003E456A">
        <w:rPr>
          <w:rFonts w:hAnsi="Times New Roman" w:ascii="Times New Roman"/>
          <w:sz w:val="24"/>
          <w:szCs w:val="24"/>
        </w:rPr>
        <w:t>31.800,00 kn</w:t>
      </w:r>
      <w:r w:rsidR="001C19D1" w:rsidRPr="00F0151A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6161C">
        <w:t>12</w:t>
      </w:r>
      <w:r w:rsidR="00563186">
        <w:t xml:space="preserve">. </w:t>
      </w:r>
      <w:r w:rsidR="0076161C">
        <w:t>srpnja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F746A9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F746A9" w:rsidP="00F746A9" w:rsidR="00F746A9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F746A9" w:rsidP="00F746A9" w:rsidR="00F746A9">
      <w:pPr>
        <w:autoSpaceDE w:val="false"/>
        <w:autoSpaceDN w:val="false"/>
        <w:adjustRightInd w:val="false"/>
      </w:pPr>
      <w:r>
        <w:t>Petra Čiček</w:t>
      </w:r>
    </w:p>
    <w:p w:rsidRDefault="00F110C5" w:rsidP="00F746A9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746A9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7A594C">
      <w:rPr>
        <w:sz w:val="24"/>
        <w:szCs w:val="24"/>
      </w:rPr>
      <w:t>5872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75D7F"/>
    <w:multiLevelType w:val="hybridMultilevel"/>
    <w:tmpl w:val="1786F524"/>
    <w:lvl w:tplc="49F6F8F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46041"/>
    <w:rsid w:val="00047232"/>
    <w:rsid w:val="0005307D"/>
    <w:rsid w:val="00060193"/>
    <w:rsid w:val="0006539F"/>
    <w:rsid w:val="00065B42"/>
    <w:rsid w:val="00075754"/>
    <w:rsid w:val="00082C15"/>
    <w:rsid w:val="00084AF1"/>
    <w:rsid w:val="000B22E7"/>
    <w:rsid w:val="000B2E2C"/>
    <w:rsid w:val="000B4F2C"/>
    <w:rsid w:val="000C1F96"/>
    <w:rsid w:val="000D37B5"/>
    <w:rsid w:val="000D4154"/>
    <w:rsid w:val="000E0E52"/>
    <w:rsid w:val="000E335E"/>
    <w:rsid w:val="001013EE"/>
    <w:rsid w:val="00134F3A"/>
    <w:rsid w:val="00160A43"/>
    <w:rsid w:val="00160B46"/>
    <w:rsid w:val="001861A1"/>
    <w:rsid w:val="001A762F"/>
    <w:rsid w:val="001C19D1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0543"/>
    <w:rsid w:val="002C3072"/>
    <w:rsid w:val="002D5087"/>
    <w:rsid w:val="002D60CE"/>
    <w:rsid w:val="00302673"/>
    <w:rsid w:val="0034391F"/>
    <w:rsid w:val="003D0115"/>
    <w:rsid w:val="003D70DD"/>
    <w:rsid w:val="003E456A"/>
    <w:rsid w:val="003F3702"/>
    <w:rsid w:val="004005AE"/>
    <w:rsid w:val="00400D27"/>
    <w:rsid w:val="00402541"/>
    <w:rsid w:val="004079DC"/>
    <w:rsid w:val="00411AFF"/>
    <w:rsid w:val="00412D47"/>
    <w:rsid w:val="00444F99"/>
    <w:rsid w:val="00462DDC"/>
    <w:rsid w:val="0046518B"/>
    <w:rsid w:val="00472D26"/>
    <w:rsid w:val="00475331"/>
    <w:rsid w:val="00496278"/>
    <w:rsid w:val="004B1299"/>
    <w:rsid w:val="004B7428"/>
    <w:rsid w:val="004C428C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66A40"/>
    <w:rsid w:val="0059075B"/>
    <w:rsid w:val="00591F57"/>
    <w:rsid w:val="005B004F"/>
    <w:rsid w:val="005B2079"/>
    <w:rsid w:val="005B344F"/>
    <w:rsid w:val="005F03BD"/>
    <w:rsid w:val="00606CC8"/>
    <w:rsid w:val="0061283C"/>
    <w:rsid w:val="00647B93"/>
    <w:rsid w:val="00662650"/>
    <w:rsid w:val="00662884"/>
    <w:rsid w:val="00681B1A"/>
    <w:rsid w:val="006D72C2"/>
    <w:rsid w:val="006E0E66"/>
    <w:rsid w:val="006F6EB4"/>
    <w:rsid w:val="00704DD0"/>
    <w:rsid w:val="007150E9"/>
    <w:rsid w:val="00732514"/>
    <w:rsid w:val="0073274A"/>
    <w:rsid w:val="00732F2C"/>
    <w:rsid w:val="00754CF2"/>
    <w:rsid w:val="0076161C"/>
    <w:rsid w:val="007A594C"/>
    <w:rsid w:val="007B068E"/>
    <w:rsid w:val="007D02E9"/>
    <w:rsid w:val="007D5510"/>
    <w:rsid w:val="007E6A6F"/>
    <w:rsid w:val="008019C2"/>
    <w:rsid w:val="008204DE"/>
    <w:rsid w:val="008272AF"/>
    <w:rsid w:val="0083257E"/>
    <w:rsid w:val="00857AD7"/>
    <w:rsid w:val="0086650E"/>
    <w:rsid w:val="0087245C"/>
    <w:rsid w:val="0089151C"/>
    <w:rsid w:val="008A27DD"/>
    <w:rsid w:val="008B669A"/>
    <w:rsid w:val="008C2A21"/>
    <w:rsid w:val="008D5709"/>
    <w:rsid w:val="008F656F"/>
    <w:rsid w:val="00901CFD"/>
    <w:rsid w:val="00917D74"/>
    <w:rsid w:val="00923F98"/>
    <w:rsid w:val="00937068"/>
    <w:rsid w:val="00947BCF"/>
    <w:rsid w:val="00973C2C"/>
    <w:rsid w:val="00986FED"/>
    <w:rsid w:val="00990413"/>
    <w:rsid w:val="00994C37"/>
    <w:rsid w:val="009B1748"/>
    <w:rsid w:val="009B3D51"/>
    <w:rsid w:val="00A0793E"/>
    <w:rsid w:val="00A158AE"/>
    <w:rsid w:val="00A446AE"/>
    <w:rsid w:val="00A473F8"/>
    <w:rsid w:val="00A57A9B"/>
    <w:rsid w:val="00A6064D"/>
    <w:rsid w:val="00A75EA1"/>
    <w:rsid w:val="00A75F17"/>
    <w:rsid w:val="00A846C1"/>
    <w:rsid w:val="00A851A3"/>
    <w:rsid w:val="00AA116B"/>
    <w:rsid w:val="00AA4086"/>
    <w:rsid w:val="00AC0FE4"/>
    <w:rsid w:val="00AC6741"/>
    <w:rsid w:val="00AD1EDC"/>
    <w:rsid w:val="00AF2856"/>
    <w:rsid w:val="00B07EF1"/>
    <w:rsid w:val="00B42C98"/>
    <w:rsid w:val="00B545AA"/>
    <w:rsid w:val="00B62E90"/>
    <w:rsid w:val="00B7530C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23ADD"/>
    <w:rsid w:val="00C40A44"/>
    <w:rsid w:val="00C63030"/>
    <w:rsid w:val="00C70FDE"/>
    <w:rsid w:val="00C90682"/>
    <w:rsid w:val="00CC17F9"/>
    <w:rsid w:val="00CE2306"/>
    <w:rsid w:val="00D01E10"/>
    <w:rsid w:val="00D01E36"/>
    <w:rsid w:val="00D04E2A"/>
    <w:rsid w:val="00D1085A"/>
    <w:rsid w:val="00D23C1F"/>
    <w:rsid w:val="00D24310"/>
    <w:rsid w:val="00D302B2"/>
    <w:rsid w:val="00D346E6"/>
    <w:rsid w:val="00D557DD"/>
    <w:rsid w:val="00D677F7"/>
    <w:rsid w:val="00D803A5"/>
    <w:rsid w:val="00D81E30"/>
    <w:rsid w:val="00D92741"/>
    <w:rsid w:val="00DD5222"/>
    <w:rsid w:val="00DE0F86"/>
    <w:rsid w:val="00E0682D"/>
    <w:rsid w:val="00E24B5E"/>
    <w:rsid w:val="00E375B5"/>
    <w:rsid w:val="00E40582"/>
    <w:rsid w:val="00E444EA"/>
    <w:rsid w:val="00E50DB1"/>
    <w:rsid w:val="00E757C5"/>
    <w:rsid w:val="00E84839"/>
    <w:rsid w:val="00EF3D26"/>
    <w:rsid w:val="00F0151A"/>
    <w:rsid w:val="00F110C5"/>
    <w:rsid w:val="00F25A48"/>
    <w:rsid w:val="00F324F6"/>
    <w:rsid w:val="00F46EE9"/>
    <w:rsid w:val="00F60A6C"/>
    <w:rsid w:val="00F617D8"/>
    <w:rsid w:val="00F746A9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St-5872/2016-21</izvorni_sadrzaj>
    <derivirana_varijabla naziv="DomainObject.Oznaka_1">St-5872/2016-21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St-5872/2016</izvorni_sadrzaj>
    <derivirana_varijabla naziv="DomainObject.Predmet.OznakaBroj_1">St-5872/2016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T j.d.o.o. za trgovinu i usluge</izvorni_sadrzaj>
    <derivirana_varijabla naziv="DomainObject.Predmet.ProtustrankaFormated_1">  5 T j.d.o.o. za trgovinu i usluge</derivirana_varijabla>
  </DomainObject.Predmet.ProtustrankaFormated>
  <DomainObject.Predmet.ProtustrankaFormatedOIB>
    <izvorni_sadrzaj>  5 T j.d.o.o. za trgovinu i usluge, OIB 90311566286</izvorni_sadrzaj>
    <derivirana_varijabla naziv="DomainObject.Predmet.ProtustrankaFormatedOIB_1">  5 T j.d.o.o. za trgovinu i usluge, OIB 90311566286</derivirana_varijabla>
  </DomainObject.Predmet.ProtustrankaFormatedOIB>
  <DomainObject.Predmet.ProtustrankaFormatedWithAdress>
    <izvorni_sadrzaj> 5 T j.d.o.o. za trgovinu i usluge, Bregovita ulica 45, 10297 Žejinci</izvorni_sadrzaj>
    <derivirana_varijabla naziv="DomainObject.Predmet.ProtustrankaFormatedWithAdress_1"> 5 T j.d.o.o. za trgovinu i usluge, Bregovita ulica 45, 10297 Žejinci</derivirana_varijabla>
  </DomainObject.Predmet.ProtustrankaFormatedWithAdress>
  <DomainObject.Predmet.ProtustrankaFormatedWithAdressOIB>
    <izvorni_sadrzaj> 5 T j.d.o.o. za trgovinu i usluge, OIB 90311566286, Bregovita ulica 45, 10297 Žejinci</izvorni_sadrzaj>
    <derivirana_varijabla naziv="DomainObject.Predmet.ProtustrankaFormatedWithAdressOIB_1"> 5 T j.d.o.o. za trgovinu i usluge, OIB 90311566286, Bregovita ulica 45, 10297 Žejinci</derivirana_varijabla>
  </DomainObject.Predmet.ProtustrankaFormatedWithAdressOIB>
  <DomainObject.Predmet.ProtustrankaWithAdress>
    <izvorni_sadrzaj>5 T j.d.o.o. za trgovinu i usluge Bregovita ulica 45, 10297 Žejinci</izvorni_sadrzaj>
    <derivirana_varijabla naziv="DomainObject.Predmet.ProtustrankaWithAdress_1">5 T j.d.o.o. za trgovinu i usluge Bregovita ulica 45, 10297 Žejinci</derivirana_varijabla>
  </DomainObject.Predmet.ProtustrankaWithAdress>
  <DomainObject.Predmet.ProtustrankaWithAdressOIB>
    <izvorni_sadrzaj>5 T j.d.o.o. za trgovinu i usluge, OIB 90311566286, Bregovita ulica 45, 10297 Žejinci</izvorni_sadrzaj>
    <derivirana_varijabla naziv="DomainObject.Predmet.ProtustrankaWithAdressOIB_1">5 T j.d.o.o. za trgovinu i usluge, OIB 90311566286, Bregovita ulica 45, 10297 Žejinci</derivirana_varijabla>
  </DomainObject.Predmet.ProtustrankaWithAdressOIB>
  <DomainObject.Predmet.ProtustrankaNazivFormated>
    <izvorni_sadrzaj>5 T j.d.o.o. za trgovinu i usluge</izvorni_sadrzaj>
    <derivirana_varijabla naziv="DomainObject.Predmet.ProtustrankaNazivFormated_1">5 T j.d.o.o. za trgovinu i usluge</derivirana_varijabla>
  </DomainObject.Predmet.ProtustrankaNazivFormated>
  <DomainObject.Predmet.ProtustrankaNazivFormatedOIB>
    <izvorni_sadrzaj>5 T j.d.o.o. za trgovinu i usluge, OIB 90311566286</izvorni_sadrzaj>
    <derivirana_varijabla naziv="DomainObject.Predmet.ProtustrankaNazivFormatedOIB_1">5 T j.d.o.o. za trgovinu i usluge, OIB 90311566286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Grozdana Halambek</izvorni_sadrzaj>
    <derivirana_varijabla naziv="DomainObject.Predmet.StrankaFormated_1">  FINA Regionalni centar Zagreb; Grozdana Halambek</derivirana_varijabla>
  </DomainObject.Predmet.StrankaFormated>
  <DomainObject.Predmet.StrankaFormatedOIB>
    <izvorni_sadrzaj>  FINA Regionalni centar Zagreb, OIB 85821130368; Grozdana Halambek, OIB 32952215791</izvorni_sadrzaj>
    <derivirana_varijabla naziv="DomainObject.Predmet.StrankaFormatedOIB_1">  FINA Regionalni centar Zagreb, OIB 85821130368; Grozdana Halambek, OIB 32952215791</derivirana_varijabla>
  </DomainObject.Predmet.StrankaFormatedOIB>
  <DomainObject.Predmet.StrankaFormatedWithAdress>
    <izvorni_sadrzaj> FINA Regionalni centar Zagreb, Trg svibanjskih žrtava 1995. br. 1, 10000 Zagreb; Grozdana Halambek, Bregovita Ulica 45, 10297 Žejinci</izvorni_sadrzaj>
    <derivirana_varijabla naziv="DomainObject.Predmet.StrankaFormatedWithAdress_1"> FINA Regionalni centar Zagreb, Trg svibanjskih žrtava 1995. br. 1, 10000 Zagreb; Grozdana Halambek, Bregovita Ulica 45, 10297 Žejinci</derivirana_varijabla>
  </DomainObject.Predmet.StrankaFormatedWithAdress>
  <DomainObject.Predmet.StrankaFormatedWithAdressOIB>
    <izvorni_sadrzaj> FINA Regionalni centar Zagreb, OIB 85821130368, Trg svibanjskih žrtava 1995. br. 1, 10000 Zagreb; Grozdana Halambek, OIB 32952215791, Bregovita Ulica 45, 10297 Žejinci</izvorni_sadrzaj>
    <derivirana_varijabla naziv="DomainObject.Predmet.StrankaFormatedWithAdressOIB_1"> FINA Regionalni centar Zagreb, OIB 85821130368, Trg svibanjskih žrtava 1995. br. 1, 10000 Zagreb; Grozdana Halambek, OIB 32952215791, Bregovita Ulica 45, 10297 Žejinci</derivirana_varijabla>
  </DomainObject.Predmet.StrankaFormatedWithAdressOIB>
  <DomainObject.Predmet.StrankaWithAdress>
    <izvorni_sadrzaj>FINA Regionalni centar Zagreb Trg svibanjskih žrtava 1995. br. 1,10000 Zagreb,Grozdana Halambek Bregovita Ulica 45,10297 Žejinci</izvorni_sadrzaj>
    <derivirana_varijabla naziv="DomainObject.Predmet.StrankaWithAdress_1">FINA Regionalni centar Zagreb Trg svibanjskih žrtava 1995. br. 1,10000 Zagreb,Grozdana Halambek Bregovita Ulica 45,10297 Žejinci</derivirana_varijabla>
  </DomainObject.Predmet.StrankaWithAdress>
  <DomainObject.Predmet.StrankaWithAdressOIB>
    <izvorni_sadrzaj>FINA Regionalni centar Zagreb, OIB 85821130368, Trg svibanjskih žrtava 1995. br. 1,10000 Zagreb,Grozdana Halambek, OIB 32952215791, Bregovita Ulica 45,10297 Žejinci</izvorni_sadrzaj>
    <derivirana_varijabla naziv="DomainObject.Predmet.StrankaWithAdressOIB_1">FINA Regionalni centar Zagreb, OIB 85821130368, Trg svibanjskih žrtava 1995. br. 1,10000 Zagreb,Grozdana Halambek, OIB 32952215791, Bregovita Ulica 45,10297 Žejinci</derivirana_varijabla>
  </DomainObject.Predmet.StrankaWithAdressOIB>
  <DomainObject.Predmet.StrankaNazivFormated>
    <izvorni_sadrzaj>FINA Regionalni centar Zagreb,Grozdana Halambek</izvorni_sadrzaj>
    <derivirana_varijabla naziv="DomainObject.Predmet.StrankaNazivFormated_1">FINA Regionalni centar Zagreb,Grozdana Halambek</derivirana_varijabla>
  </DomainObject.Predmet.StrankaNazivFormated>
  <DomainObject.Predmet.StrankaNazivFormatedOIB>
    <izvorni_sadrzaj>FINA Regionalni centar Zagreb, OIB 85821130368,Grozdana Halambek, OIB 32952215791</izvorni_sadrzaj>
    <derivirana_varijabla naziv="DomainObject.Predmet.StrankaNazivFormatedOIB_1">FINA Regionalni centar Zagreb, OIB 85821130368,Grozdana Halambek, OIB 32952215791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Grozdana Halambek</item>
    </izvorni_sadrzaj>
    <derivirana_varijabla naziv="DomainObject.Predmet.StrankaListFormated_1">
      <item>FINA Regionalni centar Zagreb</item>
      <item>Grozdana Halambek</item>
    </derivirana_varijabla>
  </DomainObject.Predmet.StrankaListFormated>
  <DomainObject.Predmet.StrankaListFormatedOIB>
    <izvorni_sadrzaj>
      <item>FINA Regionalni centar Zagreb, OIB 85821130368</item>
      <item>Grozdana Halambek, OIB 32952215791</item>
    </izvorni_sadrzaj>
    <derivirana_varijabla naziv="DomainObject.Predmet.StrankaListFormatedOIB_1">
      <item>FINA Regionalni centar Zagreb, OIB 85821130368</item>
      <item>Grozdana Halambek, OIB 32952215791</item>
    </derivirana_varijabla>
  </DomainObject.Predmet.StrankaListFormatedOIB>
  <DomainObject.Predmet.StrankaListFormatedWithAdress>
    <izvorni_sadrzaj>
      <item>FINA Regionalni centar Zagreb, Trg svibanjskih žrtava 1995. br. 1, 10000 Zagreb</item>
      <item>Grozdana Halambek, Bregovita Ulica 45, 10297 Žejinci</item>
    </izvorni_sadrzaj>
    <derivirana_varijabla naziv="DomainObject.Predmet.StrankaListFormatedWithAdress_1">
      <item>FINA Regionalni centar Zagreb, Trg svibanjskih žrtava 1995. br. 1, 10000 Zagreb</item>
      <item>Grozdana Halambek, Bregovita Ulica 45, 10297 Žejinci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Grozdana Halambek, OIB 32952215791, Bregovita Ulica 45, 10297 Žejinci</item>
    </izvorni_sadrzaj>
    <derivirana_varijabla naziv="DomainObject.Predmet.StrankaListFormatedWithAdressOIB_1">
      <item>FINA Regionalni centar Zagreb, OIB 85821130368, Trg svibanjskih žrtava 1995. br. 1, 10000 Zagreb</item>
      <item>Grozdana Halambek, OIB 32952215791, Bregovita Ulica 45, 10297 Žejinci</item>
    </derivirana_varijabla>
  </DomainObject.Predmet.StrankaListFormatedWithAdressOIB>
  <DomainObject.Predmet.StrankaListNazivFormated>
    <izvorni_sadrzaj>
      <item>FINA Regionalni centar Zagreb</item>
      <item>Grozdana Halambek</item>
    </izvorni_sadrzaj>
    <derivirana_varijabla naziv="DomainObject.Predmet.StrankaListNazivFormated_1">
      <item>FINA Regionalni centar Zagreb</item>
      <item>Grozdana Halambek</item>
    </derivirana_varijabla>
  </DomainObject.Predmet.StrankaListNazivFormated>
  <DomainObject.Predmet.StrankaListNazivFormatedOIB>
    <izvorni_sadrzaj>
      <item>FINA Regionalni centar Zagreb, OIB 85821130368</item>
      <item>Grozdana Halambek, OIB 32952215791</item>
    </izvorni_sadrzaj>
    <derivirana_varijabla naziv="DomainObject.Predmet.StrankaListNazivFormatedOIB_1">
      <item>FINA Regionalni centar Zagreb, OIB 85821130368</item>
      <item>Grozdana Halambek, OIB 32952215791</item>
    </derivirana_varijabla>
  </DomainObject.Predmet.StrankaListNazivFormatedOIB>
  <DomainObject.Predmet.ProtuStrankaListFormated>
    <izvorni_sadrzaj>
      <item>5 T j.d.o.o. za trgovinu i usluge</item>
    </izvorni_sadrzaj>
    <derivirana_varijabla naziv="DomainObject.Predmet.ProtuStrankaListFormated_1">
      <item>5 T j.d.o.o. za trgovinu i usluge</item>
    </derivirana_varijabla>
  </DomainObject.Predmet.ProtuStrankaListFormated>
  <DomainObject.Predmet.ProtuStrankaListFormatedOIB>
    <izvorni_sadrzaj>
      <item>5 T j.d.o.o. za trgovinu i usluge, OIB 90311566286</item>
    </izvorni_sadrzaj>
    <derivirana_varijabla naziv="DomainObject.Predmet.ProtuStrankaListFormatedOIB_1">
      <item>5 T j.d.o.o. za trgovinu i usluge, OIB 90311566286</item>
    </derivirana_varijabla>
  </DomainObject.Predmet.ProtuStrankaListFormatedOIB>
  <DomainObject.Predmet.ProtuStrankaListFormatedWithAdress>
    <izvorni_sadrzaj>
      <item>5 T j.d.o.o. za trgovinu i usluge, Bregovita ulica 45, 10297 Žejinci</item>
    </izvorni_sadrzaj>
    <derivirana_varijabla naziv="DomainObject.Predmet.ProtuStrankaListFormatedWithAdress_1">
      <item>5 T j.d.o.o. za trgovinu i usluge, Bregovita ulica 45, 10297 Žejinci</item>
    </derivirana_varijabla>
  </DomainObject.Predmet.ProtuStrankaListFormatedWithAdress>
  <DomainObject.Predmet.ProtuStrankaListFormatedWithAdressOIB>
    <izvorni_sadrzaj>
      <item>5 T j.d.o.o. za trgovinu i usluge, OIB 90311566286, Bregovita ulica 45, 10297 Žejinci</item>
    </izvorni_sadrzaj>
    <derivirana_varijabla naziv="DomainObject.Predmet.ProtuStrankaListFormatedWithAdressOIB_1">
      <item>5 T j.d.o.o. za trgovinu i usluge, OIB 90311566286, Bregovita ulica 45, 10297 Žejinci</item>
    </derivirana_varijabla>
  </DomainObject.Predmet.ProtuStrankaListFormatedWithAdressOIB>
  <DomainObject.Predmet.ProtuStrankaListNazivFormated>
    <izvorni_sadrzaj>
      <item>5 T j.d.o.o. za trgovinu i usluge</item>
    </izvorni_sadrzaj>
    <derivirana_varijabla naziv="DomainObject.Predmet.ProtuStrankaListNazivFormated_1">
      <item>5 T j.d.o.o. za trgovinu i usluge</item>
    </derivirana_varijabla>
  </DomainObject.Predmet.ProtuStrankaListNazivFormated>
  <DomainObject.Predmet.ProtuStrankaListNazivFormatedOIB>
    <izvorni_sadrzaj>
      <item>5 T j.d.o.o. za trgovinu i usluge, OIB 90311566286</item>
    </izvorni_sadrzaj>
    <derivirana_varijabla naziv="DomainObject.Predmet.ProtuStrankaListNazivFormatedOIB_1">
      <item>5 T j.d.o.o. za trgovinu i usluge, OIB 90311566286</item>
    </derivirana_varijabla>
  </DomainObject.Predmet.ProtuStrankaListNazivFormatedOIB>
  <DomainObject.Predmet.OstaliListFormated>
    <izvorni_sadrzaj>
      <item>Raiffeisenbank Austria d.d.</item>
      <item>Grozdana Halambek</item>
      <item>Branko Smrtić</item>
    </izvorni_sadrzaj>
    <derivirana_varijabla naziv="DomainObject.Predmet.OstaliListFormated_1">
      <item>Raiffeisenbank Austria d.d.</item>
      <item>Grozdana Halambek</item>
      <item>Branko Smrtić</item>
    </derivirana_varijabla>
  </DomainObject.Predmet.OstaliListFormated>
  <DomainObject.Predmet.OstaliList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FormatedOIB_1">
      <item>Raiffeisenbank Austria d.d., OIB 53056966535</item>
      <item>Grozdana Halambek, OIB 32952215791</item>
      <item>Branko Smrtić, OIB 26761829990</item>
    </derivirana_varijabla>
  </DomainObject.Predmet.OstaliListFormatedOIB>
  <DomainObject.Predmet.OstaliListFormatedWithAdress>
    <izvorni_sadrzaj>
      <item>Raiffeisenbank Austria d.d., Magazinska cesta 69, 10000 Zagreb</item>
      <item>Grozdana Halambek, Bregovita Ulica 45, 10297 Žejinci</item>
      <item>Branko Smrtić, Ulica Antuna Mihanovića 116, 48350 Miholjanec</item>
    </izvorni_sadrzaj>
    <derivirana_varijabla naziv="DomainObject.Predmet.OstaliListFormatedWithAdress_1">
      <item>Raiffeisenbank Austria d.d., Magazinska cesta 69, 10000 Zagreb</item>
      <item>Grozdana Halambek, Bregovita Ulica 45, 10297 Žejinci</item>
      <item>Branko Smrtić, Ulica Antuna Mihanovića 116, 48350 Miholjanec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izvorni_sadrzaj>
    <derivirana_varijabla naziv="DomainObject.Predmet.OstaliListFormatedWithAdressOIB_1"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derivirana_varijabla>
  </DomainObject.Predmet.OstaliListFormatedWithAdressOIB>
  <DomainObject.Predmet.OstaliListNazivFormated>
    <izvorni_sadrzaj>
      <item>Raiffeisenbank Austria d.d.</item>
      <item>Grozdana Halambek</item>
      <item>Branko Smrtić</item>
    </izvorni_sadrzaj>
    <derivirana_varijabla naziv="DomainObject.Predmet.OstaliListNazivFormated_1">
      <item>Raiffeisenbank Austria d.d.</item>
      <item>Grozdana Halambek</item>
      <item>Branko Smrtić</item>
    </derivirana_varijabla>
  </DomainObject.Predmet.OstaliListNazivFormated>
  <DomainObject.Predmet.OstaliListNaziv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NazivFormatedOIB_1">
      <item>Raiffeisenbank Austria d.d., OIB 53056966535</item>
      <item>Grozdana Halambek, OIB 32952215791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St-5872/2016-21</izvorni_sadrzaj>
    <derivirana_varijabla naziv="DomainObject.PoslovniBrojDokumenta_1">St-5872/2016-21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5 T j.d.o.o. za trgovinu i usluge</izvorni_sadrzaj>
    <derivirana_varijabla naziv="DomainObject.Predmet.ProtustrankaIDrugi_1">5 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5 T j.d.o.o. za trgovinu i usluge, OIB 90311566286, Bregovita ulica 45, 10297 Žejinci</izvorni_sadrzaj>
    <derivirana_varijabla naziv="DomainObject.Predmet.ProtustrankaIDrugiAdressOIB_1">5 T j.d.o.o. za trgovinu i usluge, OIB 90311566286, Bregovita ulica 45, 10297 Žejinci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5 T j.d.o.o. za trgovinu i usluge</item>
      <item>Raiffeisenbank Austria d.d.</item>
      <item>Grozdana Halambek</item>
      <item>Grozdana Halambek</item>
      <item>Branko Smrtić</item>
    </izvorni_sadrzaj>
    <derivirana_varijabla naziv="DomainObject.Predmet.SudioniciListNaziv_1">
      <item>FINA Regionalni centar Zagreb</item>
      <item>5 T j.d.o.o. za trgovinu i usluge</item>
      <item>Raiffeisenbank Austria d.d.</item>
      <item>Grozdana Halambek</item>
      <item>Grozdana Halambek</item>
      <item>Branko Smrtić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izvorni_sadrzaj>
    <derivirana_varijabla naziv="DomainObject.Predmet.SudioniciListAdressOIB_1"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90311566286</item>
      <item>, OIB 53056966535</item>
      <item>, OIB 32952215791</item>
      <item>, OIB 32952215791</item>
      <item>, OIB 26761829990</item>
    </izvorni_sadrzaj>
    <derivirana_varijabla naziv="DomainObject.Predmet.SudioniciListNazivOIB_1">
      <item>, OIB 85821130368</item>
      <item>, OIB 90311566286</item>
      <item>, OIB 53056966535</item>
      <item>, OIB 32952215791</item>
      <item>, OIB 32952215791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5079A-652F-454F-B296-73C649DB9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900</properties:Words>
  <properties:Characters>4901</properties:Characters>
  <properties:Lines>89</properties:Lines>
  <properties:Paragraphs>24</properties:Paragraphs>
  <properties:TotalTime>195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2017-07-13T06:21:00Z</cp:lastPrinted>
  <dcterms:modified xmlns:xsi="http://www.w3.org/2001/XMLSchema-instance" xsi:type="dcterms:W3CDTF">2017-07-13T06:21:00Z</dcterms:modified>
  <cp:revision>138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St-5872/2016-21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