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6311" w14:paraId="c826311" w:rsidRDefault="00077CB3" w:rsidP="00077CB3" w:rsidR="00077CB3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077CB3" w:rsidP="00077CB3" w:rsidR="00077CB3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St-193/20</w:t>
      </w:r>
      <w:r w:rsidRPr="0042050C">
        <w:t>15-</w:t>
      </w:r>
      <w:r>
        <w:t>152</w:t>
      </w:r>
    </w:p>
    <w:p w:rsidRDefault="00077CB3" w:rsidP="00077CB3" w:rsidR="00077CB3">
      <w:r w:rsidRPr="0047448E">
        <w:t xml:space="preserve"> TRGOVAČKI SUD U </w:t>
      </w:r>
      <w:r>
        <w:t>PAZINU</w:t>
      </w:r>
    </w:p>
    <w:p w:rsidRDefault="00077CB3" w:rsidP="00077CB3" w:rsidR="00077CB3" w:rsidRPr="00C73B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77CB3" w:rsidP="00077CB3" w:rsidR="00077CB3" w:rsidRPr="00C73B3C"/>
    <w:p w:rsidRDefault="00077CB3" w:rsidP="00077CB3" w:rsidR="00077CB3" w:rsidRPr="00C73B3C">
      <w:pPr>
        <w:jc w:val="center"/>
      </w:pPr>
    </w:p>
    <w:p w:rsidRDefault="00077CB3" w:rsidP="00077CB3" w:rsidR="00077CB3" w:rsidRPr="00874F1F">
      <w:pPr>
        <w:ind w:firstLine="708"/>
        <w:jc w:val="both"/>
      </w:pPr>
      <w:r w:rsidRPr="00874F1F">
        <w:t xml:space="preserve">Trgovački sud u Pazinu, po stečajnom sucu Adrijani Labinjan Skok, u stečajnom postupku nad stečajnim dužnikom BUP d.o.o. u stečaju, Buzet, Sveti Ivan 6, OIB: 52397973635, </w:t>
      </w:r>
      <w:r>
        <w:t>5. prosinca</w:t>
      </w:r>
      <w:r w:rsidRPr="0042050C">
        <w:t xml:space="preserve"> 2017. donio je sljede</w:t>
      </w:r>
      <w:r w:rsidRPr="00874F1F">
        <w:t>ći</w:t>
      </w:r>
    </w:p>
    <w:p w:rsidRDefault="00077CB3" w:rsidP="00077CB3" w:rsidR="00077CB3">
      <w:pPr>
        <w:jc w:val="both"/>
      </w:pPr>
    </w:p>
    <w:p w:rsidRDefault="00077CB3" w:rsidP="00077CB3" w:rsidR="00077CB3" w:rsidRPr="00874F1F">
      <w:pPr>
        <w:jc w:val="both"/>
      </w:pPr>
    </w:p>
    <w:p w:rsidRDefault="00077CB3" w:rsidP="00077CB3" w:rsidR="00077CB3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077CB3" w:rsidP="00077CB3" w:rsidR="00077CB3">
      <w:pPr>
        <w:jc w:val="center"/>
      </w:pPr>
    </w:p>
    <w:p w:rsidRDefault="00077CB3" w:rsidP="00077CB3" w:rsidR="00077CB3" w:rsidRPr="00874F1F">
      <w:pPr>
        <w:jc w:val="center"/>
      </w:pPr>
    </w:p>
    <w:p w:rsidRDefault="00077CB3" w:rsidP="00077CB3" w:rsidR="00077CB3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dana </w:t>
      </w:r>
    </w:p>
    <w:p w:rsidRDefault="00877BD9" w:rsidP="00077CB3" w:rsidR="00877BD9" w:rsidRPr="00874F1F">
      <w:pPr>
        <w:ind w:firstLine="708"/>
        <w:jc w:val="both"/>
      </w:pPr>
    </w:p>
    <w:p w:rsidRDefault="00077CB3" w:rsidP="00077CB3" w:rsidR="00077CB3" w:rsidRPr="00874F1F">
      <w:pPr>
        <w:jc w:val="both"/>
      </w:pPr>
    </w:p>
    <w:p w:rsidRDefault="00077CB3" w:rsidP="00077CB3" w:rsidR="00077CB3" w:rsidRPr="0042050C">
      <w:pPr>
        <w:jc w:val="center"/>
      </w:pPr>
      <w:r>
        <w:t>8. siječnja 2018.</w:t>
      </w:r>
      <w:r w:rsidRPr="0042050C">
        <w:t xml:space="preserve"> u 1</w:t>
      </w:r>
      <w:r>
        <w:t>3</w:t>
      </w:r>
      <w:r w:rsidRPr="0042050C">
        <w:t xml:space="preserve">:00 sati, </w:t>
      </w:r>
    </w:p>
    <w:p w:rsidRDefault="00077CB3" w:rsidP="00077CB3" w:rsidR="00077CB3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877BD9" w:rsidP="00077CB3" w:rsidR="00877BD9" w:rsidRPr="00874F1F">
      <w:pPr>
        <w:jc w:val="center"/>
      </w:pPr>
    </w:p>
    <w:p w:rsidRDefault="00077CB3" w:rsidP="00077CB3" w:rsidR="00077CB3" w:rsidRPr="00874F1F">
      <w:pPr>
        <w:jc w:val="both"/>
      </w:pPr>
    </w:p>
    <w:p w:rsidRDefault="00077CB3" w:rsidP="00077CB3" w:rsidR="00077CB3" w:rsidRPr="00874F1F">
      <w:pPr>
        <w:ind w:firstLine="708"/>
        <w:jc w:val="both"/>
      </w:pPr>
      <w:r w:rsidRPr="00874F1F">
        <w:t>Dnevni red Skupštine:</w:t>
      </w:r>
    </w:p>
    <w:p w:rsidRDefault="00077CB3" w:rsidP="00077CB3" w:rsidR="00877BD9">
      <w:pPr>
        <w:ind w:firstLine="708"/>
        <w:jc w:val="both"/>
      </w:pPr>
      <w:r>
        <w:t xml:space="preserve">1. </w:t>
      </w:r>
      <w:r w:rsidR="00877BD9">
        <w:t>Donošenje odluke o prihvaćanju izvješća</w:t>
      </w:r>
      <w:r w:rsidR="00877BD9" w:rsidRPr="00874F1F">
        <w:t xml:space="preserve"> stečajnog upravitelja o tijeku stečajnog postupka</w:t>
      </w:r>
      <w:r w:rsidR="00877BD9">
        <w:t xml:space="preserve"> i stanju stečajne mase (osobito o stanju stvari i vođenju poslova u vezi nenaplaćenih potraživanja i predaje pokretnina od Istarske pivovare d.o.o. Buzet)</w:t>
      </w:r>
    </w:p>
    <w:p w:rsidRDefault="00877BD9" w:rsidP="00077CB3" w:rsidR="00077CB3">
      <w:pPr>
        <w:ind w:firstLine="708"/>
        <w:jc w:val="both"/>
      </w:pPr>
      <w:r>
        <w:t>2. Donošenje odluke o potrebi provedbe revizije poslovanja stečajnog upravitelja</w:t>
      </w:r>
    </w:p>
    <w:p w:rsidRDefault="00077CB3" w:rsidP="00077CB3" w:rsidR="00077CB3" w:rsidRPr="00C73B3C"/>
    <w:p w:rsidRDefault="00077CB3" w:rsidP="00077CB3" w:rsidR="00077CB3" w:rsidRPr="00C73B3C">
      <w:pPr>
        <w:ind w:firstLine="708"/>
        <w:jc w:val="both"/>
      </w:pPr>
    </w:p>
    <w:p w:rsidRDefault="00077CB3" w:rsidP="00077CB3" w:rsidR="00077CB3" w:rsidRPr="00C73B3C">
      <w:pPr>
        <w:jc w:val="center"/>
      </w:pPr>
    </w:p>
    <w:p w:rsidRDefault="00077CB3" w:rsidP="00077CB3" w:rsidR="00077CB3" w:rsidRPr="00C73B3C">
      <w:pPr>
        <w:jc w:val="center"/>
      </w:pPr>
      <w:r>
        <w:t>U Pazinu</w:t>
      </w:r>
      <w:r w:rsidRPr="00C73B3C">
        <w:t xml:space="preserve"> </w:t>
      </w:r>
      <w:r w:rsidR="00877BD9">
        <w:t>5. prosinca</w:t>
      </w:r>
      <w:r w:rsidRPr="0042050C">
        <w:t xml:space="preserve"> 2017</w:t>
      </w:r>
      <w:r>
        <w:t>.</w:t>
      </w:r>
    </w:p>
    <w:p w:rsidRDefault="00077CB3" w:rsidP="00077CB3" w:rsidR="00077CB3" w:rsidRPr="00C73B3C">
      <w:pPr>
        <w:jc w:val="center"/>
      </w:pPr>
    </w:p>
    <w:p w:rsidRDefault="00077CB3" w:rsidP="00077CB3" w:rsidR="00077CB3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 w:rsidR="00877BD9">
        <w:t>Sutkinja</w:t>
      </w:r>
    </w:p>
    <w:p w:rsidRDefault="00077CB3" w:rsidP="00077CB3" w:rsidR="00077CB3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077CB3" w:rsidP="00077CB3" w:rsidR="00077CB3">
      <w:pPr>
        <w:jc w:val="both"/>
      </w:pPr>
    </w:p>
    <w:p w:rsidRDefault="00077CB3" w:rsidP="00077CB3" w:rsidR="00077CB3" w:rsidRPr="00C73B3C">
      <w:pPr>
        <w:jc w:val="both"/>
      </w:pPr>
    </w:p>
    <w:p w:rsidRDefault="00077CB3" w:rsidP="00077CB3" w:rsidR="00077CB3">
      <w:pPr>
        <w:ind w:firstLine="708"/>
        <w:jc w:val="both"/>
      </w:pPr>
    </w:p>
    <w:p w:rsidRDefault="00077CB3" w:rsidP="00077CB3" w:rsidR="00077CB3" w:rsidRPr="00C73B3C">
      <w:pPr>
        <w:jc w:val="both"/>
      </w:pPr>
      <w:r w:rsidRPr="00C73B3C">
        <w:t>UPUTA O PRAVNOM LIJEKU</w:t>
      </w:r>
      <w:r>
        <w:t>:</w:t>
      </w:r>
    </w:p>
    <w:p w:rsidRDefault="00077CB3" w:rsidP="00077CB3" w:rsidR="00077CB3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077CB3" w:rsidP="00077CB3" w:rsidR="00077CB3" w:rsidRPr="00C73B3C">
      <w:pPr>
        <w:jc w:val="both"/>
      </w:pPr>
    </w:p>
    <w:p w:rsidRDefault="00077CB3" w:rsidP="00077CB3" w:rsidR="00077CB3" w:rsidRPr="008D5755">
      <w:pPr>
        <w:jc w:val="both"/>
      </w:pPr>
      <w:r w:rsidRPr="008D5755">
        <w:t>DNA:</w:t>
      </w:r>
    </w:p>
    <w:p w:rsidRDefault="00077CB3" w:rsidP="00077CB3" w:rsidR="00077CB3">
      <w:r w:rsidRPr="008D5755">
        <w:t>- e-oglasna ploča suda</w:t>
      </w:r>
      <w:r>
        <w:t xml:space="preserve"> 8 dana</w:t>
      </w:r>
    </w:p>
    <w:p w:rsidRDefault="00077CB3" w:rsidP="00077CB3" w:rsidR="00877BD9">
      <w:r>
        <w:t xml:space="preserve">- stečajni upravitelj Zdravko Kuzmić, Zagreb, </w:t>
      </w:r>
      <w:proofErr w:type="spellStart"/>
      <w:r>
        <w:t>Horvatovac</w:t>
      </w:r>
      <w:proofErr w:type="spellEnd"/>
      <w:r>
        <w:t xml:space="preserve"> 13</w:t>
      </w:r>
      <w:r w:rsidR="00877BD9">
        <w:t xml:space="preserve">, uz podnesak vjerovnika RH od </w:t>
      </w:r>
    </w:p>
    <w:p w:rsidRDefault="00877BD9" w:rsidP="00077CB3" w:rsidR="00077CB3">
      <w:r>
        <w:t xml:space="preserve">  1.12.2017. </w:t>
      </w:r>
    </w:p>
    <w:p w:rsidRDefault="00077CB3" w:rsidP="00077CB3" w:rsidR="00077CB3"/>
    <w:p w:rsidRDefault="00077CB3" w:rsidP="00077CB3" w:rsidR="00077CB3"/>
    <w:p w:rsidRDefault="003020BC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0BC" w:rsidR="00000000">
      <w:r>
        <w:separator/>
      </w:r>
    </w:p>
  </w:endnote>
  <w:endnote w:id="0" w:type="continuationSeparator">
    <w:p w:rsidRDefault="003020B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BD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0BC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0BC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020BC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0BC" w:rsidR="00000000">
      <w:r>
        <w:separator/>
      </w:r>
    </w:p>
  </w:footnote>
  <w:footnote w:id="0" w:type="continuationSeparator">
    <w:p w:rsidRDefault="003020B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BD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20BC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0BC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CB3"/>
    <w:rsid w:val="00077CB3"/>
    <w:rsid w:val="003020BC"/>
    <w:rsid w:val="00554328"/>
    <w:rsid w:val="00877BD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7C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77C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7CB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7CB3"/>
  </w:style>
  <w:style w:styleId="Zaglavlje" w:type="paragraph">
    <w:name w:val="header"/>
    <w:basedOn w:val="Normal"/>
    <w:link w:val="ZaglavljeChar"/>
    <w:rsid w:val="00077C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77C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C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B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B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B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B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7C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77C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7CB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7CB3"/>
  </w:style>
  <w:style w:styleId="Zaglavlje" w:type="paragraph">
    <w:name w:val="header"/>
    <w:basedOn w:val="Normal"/>
    <w:link w:val="ZaglavljeChar"/>
    <w:rsid w:val="00077C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77C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C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B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0B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0B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0B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1006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2017-12-05T07:55:00Z</dcterms:created>
  <dc:creator>Jasmina Matika</dc:creator>
  <cp:lastModifiedBy>Jasmina Matika</cp:lastModifiedBy>
  <dcterms:modified xmlns:xsi="http://www.w3.org/2001/XMLSchema-instance" xsi:type="dcterms:W3CDTF">2017-12-05T08:09:00Z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