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e031" w14:paraId="de8e031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D01C57">
        <w:t>223/18-5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D01C57">
        <w:t xml:space="preserve">FINA RC Osijek za otvaranje stečajnog postupka nad dužnikom: </w:t>
      </w:r>
      <w:r w:rsidR="00D01C57">
        <w:rPr>
          <w:b/>
        </w:rPr>
        <w:t>KOD KISE j.d.o.o. Vinkovci, Sv. A. Padovanskog 6/a, OIB: 53745405164, MBS: 030186355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D01C57">
        <w:t>18. lipnja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D01C57">
        <w:t xml:space="preserve">FINA RC Osijek za otvaranje stečajnog postupka nad dužnikom: </w:t>
      </w:r>
      <w:r w:rsidR="00D01C57">
        <w:rPr>
          <w:b/>
        </w:rPr>
        <w:t>KOD KISE j.d.o.o. Vinkovci, Sv. A. Padovanskog 6/a, OIB: 53745405164, MBS: 030186355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D01C57">
        <w:rPr>
          <w:b/>
        </w:rPr>
        <w:t>19. rujna</w:t>
      </w:r>
      <w:r w:rsidRPr="00914EB4">
        <w:rPr>
          <w:b/>
        </w:rPr>
        <w:t xml:space="preserve"> 2018. u </w:t>
      </w:r>
      <w:r w:rsidR="00B72723">
        <w:rPr>
          <w:b/>
        </w:rPr>
        <w:t>10,</w:t>
      </w:r>
      <w:r w:rsidR="00D01C57">
        <w:rPr>
          <w:b/>
        </w:rPr>
        <w:t>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82FDC">
        <w:t xml:space="preserve"> </w:t>
      </w:r>
      <w:proofErr w:type="spellStart"/>
      <w:r w:rsidR="00082FDC" w:rsidRPr="00C74ECE">
        <w:rPr>
          <w:b/>
        </w:rPr>
        <w:t>Šimo</w:t>
      </w:r>
      <w:proofErr w:type="spellEnd"/>
      <w:r w:rsidR="00082FDC" w:rsidRPr="00C74ECE">
        <w:rPr>
          <w:b/>
        </w:rPr>
        <w:t xml:space="preserve"> Bošnjak iz Osijeka, A. </w:t>
      </w:r>
      <w:proofErr w:type="spellStart"/>
      <w:r w:rsidR="00082FDC" w:rsidRPr="00C74ECE">
        <w:rPr>
          <w:b/>
        </w:rPr>
        <w:t>Reisnera</w:t>
      </w:r>
      <w:proofErr w:type="spellEnd"/>
      <w:r w:rsidR="00082FDC" w:rsidRPr="00C74ECE">
        <w:rPr>
          <w:b/>
        </w:rPr>
        <w:t xml:space="preserve"> 10, OIB 38523531471</w:t>
      </w:r>
      <w:r w:rsidR="00F82782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B72723">
        <w:t xml:space="preserve">podnijela je dana </w:t>
      </w:r>
      <w:r w:rsidR="00D01C57">
        <w:t>6. ožujka 2018</w:t>
      </w:r>
      <w:r w:rsidR="00B72723">
        <w:t xml:space="preserve">. g., </w:t>
      </w:r>
      <w:r w:rsidR="005173F9">
        <w:t>na propisanom obrascu</w:t>
      </w:r>
      <w:r w:rsidR="00B72723">
        <w:t>,</w:t>
      </w:r>
      <w:r w:rsidR="005173F9">
        <w:t xml:space="preserve"> prijedlog za otvaranje stečajnog postupka nad dužnikom</w:t>
      </w:r>
      <w:r w:rsidR="00D01C57">
        <w:t xml:space="preserve"> </w:t>
      </w:r>
      <w:r w:rsidR="00D01C57">
        <w:rPr>
          <w:b/>
        </w:rPr>
        <w:t>KOD KISE j.d.o.o. Vinkovci, Sv. A. Padovanskog 6/a, OIB: 53745405164, MBS: 030186355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5173F9" w:rsidP="005173F9" w:rsidR="005173F9">
      <w:pPr>
        <w:pStyle w:val="Tijeloteksta"/>
      </w:pPr>
    </w:p>
    <w:p w:rsidRDefault="00D01C57" w:rsidP="00D01C57" w:rsidR="00D01C57">
      <w:pPr>
        <w:jc w:val="right"/>
      </w:pPr>
      <w:r>
        <w:t>6 Broj: St-223/18-5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D01C57">
        <w:t xml:space="preserve">2. ožujka </w:t>
      </w:r>
      <w:r w:rsidR="00082FDC">
        <w:t>2018</w:t>
      </w:r>
      <w:r w:rsidR="00B72723">
        <w:t>. g.</w:t>
      </w:r>
      <w:r>
        <w:t xml:space="preserve"> u Očevidniku redoslijedu osnova za plaćanje ima evidentirane neizvršene osnove za plaćanje u neprekinutom razdoblju od </w:t>
      </w:r>
      <w:r w:rsidR="00D01C57">
        <w:t>136</w:t>
      </w:r>
      <w:r>
        <w:t xml:space="preserve"> dana u ukupnom iznosu od </w:t>
      </w:r>
      <w:r w:rsidR="00D01C57">
        <w:t>14.263,83</w:t>
      </w:r>
      <w:r>
        <w:t xml:space="preserve"> kn u koji iznos je uračunata kamata i naknada FINE za provedbu ovrhe na novčanim sredstvima te da dužnik ima </w:t>
      </w:r>
      <w:r w:rsidR="00D01C57">
        <w:t>2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proofErr w:type="spellStart"/>
      <w:r w:rsidR="00082FDC">
        <w:rPr>
          <w:b/>
        </w:rPr>
        <w:t>Šimo</w:t>
      </w:r>
      <w:proofErr w:type="spellEnd"/>
      <w:r w:rsidR="00082FDC">
        <w:rPr>
          <w:b/>
        </w:rPr>
        <w:t xml:space="preserve"> Bošnjak</w:t>
      </w:r>
      <w:r w:rsidR="00B72723">
        <w:rPr>
          <w:b/>
        </w:rPr>
        <w:t xml:space="preserve">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D01C57">
        <w:t>18. lipnja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AE7DAB" w:rsidRPr="00B72723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proofErr w:type="spellStart"/>
      <w:r w:rsidR="00082FDC">
        <w:t>Šimo</w:t>
      </w:r>
      <w:proofErr w:type="spellEnd"/>
      <w:r w:rsidR="00082FDC">
        <w:t xml:space="preserve"> Bošnjak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D01C57">
        <w:t>19.9.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E266D4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0B3" w:rsidR="000040B3">
      <w:r>
        <w:separator/>
      </w:r>
    </w:p>
  </w:endnote>
  <w:endnote w:id="0" w:type="continuationSeparator">
    <w:p w:rsidRDefault="000040B3" w:rsidR="00004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0B3" w:rsidR="000040B3">
      <w:r>
        <w:separator/>
      </w:r>
    </w:p>
  </w:footnote>
  <w:footnote w:id="0" w:type="continuationSeparator">
    <w:p w:rsidRDefault="000040B3" w:rsidR="00004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66D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0B3"/>
    <w:rsid w:val="000242C5"/>
    <w:rsid w:val="00036EE7"/>
    <w:rsid w:val="0005396D"/>
    <w:rsid w:val="00070D0F"/>
    <w:rsid w:val="00082FDC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37FE1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7E5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3254"/>
    <w:rsid w:val="00C15361"/>
    <w:rsid w:val="00C473BD"/>
    <w:rsid w:val="00C84F12"/>
    <w:rsid w:val="00C9197B"/>
    <w:rsid w:val="00CA5EA9"/>
    <w:rsid w:val="00CB7AB0"/>
    <w:rsid w:val="00CF4431"/>
    <w:rsid w:val="00CF53A8"/>
    <w:rsid w:val="00D01C57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266D4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66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66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6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6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6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66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66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6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6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6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St-223/2018</izvorni_sadrzaj>
    <derivirana_varijabla naziv="DomainObject.Predmet.OznakaBroj_1">St-223/2018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KOD KISE j.d.o.o. za ugostiteljske djelatnosti</izvorni_sadrzaj>
    <derivirana_varijabla naziv="DomainObject.Predmet.ProtustrankaFormated_1">  KOD KISE j.d.o.o. za ugostiteljske djelatnosti</derivirana_varijabla>
  </DomainObject.Predmet.ProtustrankaFormated>
  <DomainObject.Predmet.ProtustrankaFormatedOIB>
    <izvorni_sadrzaj>  KOD KISE j.d.o.o. za ugostiteljske djelatnosti, OIB 53745405164</izvorni_sadrzaj>
    <derivirana_varijabla naziv="DomainObject.Predmet.ProtustrankaFormatedOIB_1">  KOD KISE j.d.o.o. za ugostiteljske djelatnosti, OIB 53745405164</derivirana_varijabla>
  </DomainObject.Predmet.ProtustrankaFormatedOIB>
  <DomainObject.Predmet.ProtustrankaFormatedWithAdress>
    <izvorni_sadrzaj> KOD KISE j.d.o.o. za ugostiteljske djelatnosti, Sv. Antuna Padovanskog 6a, 32100 Vinkovci</izvorni_sadrzaj>
    <derivirana_varijabla naziv="DomainObject.Predmet.ProtustrankaFormatedWithAdress_1"> KOD KISE j.d.o.o. za ugostiteljske djelatnosti, Sv. Antuna Padovanskog 6a, 32100 Vinkovci</derivirana_varijabla>
  </DomainObject.Predmet.ProtustrankaFormatedWithAdress>
  <DomainObject.Predmet.ProtustrankaFormatedWithAdressOIB>
    <izvorni_sadrzaj> KOD KISE j.d.o.o. za ugostiteljske djelatnosti, OIB 53745405164, Sv. Antuna Padovanskog 6a, 32100 Vinkovci</izvorni_sadrzaj>
    <derivirana_varijabla naziv="DomainObject.Predmet.ProtustrankaFormatedWithAdressOIB_1"> KOD KISE j.d.o.o. za ugostiteljske djelatnosti, OIB 53745405164, Sv. Antuna Padovanskog 6a, 32100 Vinkovci</derivirana_varijabla>
  </DomainObject.Predmet.ProtustrankaFormatedWithAdressOIB>
  <DomainObject.Predmet.ProtustrankaWithAdress>
    <izvorni_sadrzaj>KOD KISE j.d.o.o. za ugostiteljske djelatnosti Sv. Antuna Padovanskog 6a, 32100 Vinkovci</izvorni_sadrzaj>
    <derivirana_varijabla naziv="DomainObject.Predmet.ProtustrankaWithAdress_1">KOD KISE j.d.o.o. za ugostiteljske djelatnosti Sv. Antuna Padovanskog 6a, 32100 Vinkovci</derivirana_varijabla>
  </DomainObject.Predmet.ProtustrankaWithAdress>
  <DomainObject.Predmet.ProtustrankaWithAdressOIB>
    <izvorni_sadrzaj>KOD KISE j.d.o.o. za ugostiteljske djelatnosti, OIB 53745405164, Sv. Antuna Padovanskog 6a, 32100 Vinkovci</izvorni_sadrzaj>
    <derivirana_varijabla naziv="DomainObject.Predmet.ProtustrankaWithAdressOIB_1">KOD KISE j.d.o.o. za ugostiteljske djelatnosti, OIB 53745405164, Sv. Antuna Padovanskog 6a, 32100 Vinkovci</derivirana_varijabla>
  </DomainObject.Predmet.ProtustrankaWithAdressOIB>
  <DomainObject.Predmet.ProtustrankaNazivFormated>
    <izvorni_sadrzaj>KOD KISE j.d.o.o. za ugostiteljske djelatnosti</izvorni_sadrzaj>
    <derivirana_varijabla naziv="DomainObject.Predmet.ProtustrankaNazivFormated_1">KOD KISE j.d.o.o. za ugostiteljske djelatnosti</derivirana_varijabla>
  </DomainObject.Predmet.ProtustrankaNazivFormated>
  <DomainObject.Predmet.ProtustrankaNazivFormatedOIB>
    <izvorni_sadrzaj>KOD KISE j.d.o.o. za ugostiteljske djelatnosti, OIB 53745405164</izvorni_sadrzaj>
    <derivirana_varijabla naziv="DomainObject.Predmet.ProtustrankaNazivFormatedOIB_1">KOD KISE j.d.o.o. za ugostiteljske djelatnosti, OIB 53745405164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KOD KISE j.d.o.o. za ugostiteljske djelatnosti</item>
    </izvorni_sadrzaj>
    <derivirana_varijabla naziv="DomainObject.Predmet.ProtuStrankaListFormated_1">
      <item>KOD KISE j.d.o.o. za ugostiteljske djelatnosti</item>
    </derivirana_varijabla>
  </DomainObject.Predmet.ProtuStrankaListFormated>
  <DomainObject.Predmet.ProtuStrankaListFormatedOIB>
    <izvorni_sadrzaj>
      <item>KOD KISE j.d.o.o. za ugostiteljske djelatnosti, OIB 53745405164</item>
    </izvorni_sadrzaj>
    <derivirana_varijabla naziv="DomainObject.Predmet.ProtuStrankaListFormatedOIB_1">
      <item>KOD KISE j.d.o.o. za ugostiteljske djelatnosti, OIB 53745405164</item>
    </derivirana_varijabla>
  </DomainObject.Predmet.ProtuStrankaListFormatedOIB>
  <DomainObject.Predmet.ProtuStrankaListFormatedWithAdress>
    <izvorni_sadrzaj>
      <item>KOD KISE j.d.o.o. za ugostiteljske djelatnosti, Sv. Antuna Padovanskog 6a, 32100 Vinkovci</item>
    </izvorni_sadrzaj>
    <derivirana_varijabla naziv="DomainObject.Predmet.ProtuStrankaListFormatedWithAdress_1">
      <item>KOD KISE j.d.o.o. za ugostiteljske djelatnosti, Sv. Antuna Padovanskog 6a, 32100 Vinkovci</item>
    </derivirana_varijabla>
  </DomainObject.Predmet.ProtuStrankaListFormatedWithAdress>
  <DomainObject.Predmet.ProtuStrankaListFormatedWithAdressOIB>
    <izvorni_sadrzaj>
      <item>KOD KISE j.d.o.o. za ugostiteljske djelatnosti, OIB 53745405164, Sv. Antuna Padovanskog 6a, 32100 Vinkovci</item>
    </izvorni_sadrzaj>
    <derivirana_varijabla naziv="DomainObject.Predmet.ProtuStrankaListFormatedWithAdressOIB_1">
      <item>KOD KISE j.d.o.o. za ugostiteljske djelatnosti, OIB 53745405164, Sv. Antuna Padovanskog 6a, 32100 Vinkovci</item>
    </derivirana_varijabla>
  </DomainObject.Predmet.ProtuStrankaListFormatedWithAdressOIB>
  <DomainObject.Predmet.ProtuStrankaListNazivFormated>
    <izvorni_sadrzaj>
      <item>KOD KISE j.d.o.o. za ugostiteljske djelatnosti</item>
    </izvorni_sadrzaj>
    <derivirana_varijabla naziv="DomainObject.Predmet.ProtuStrankaListNazivFormated_1">
      <item>KOD KISE j.d.o.o. za ugostiteljske djelatnosti</item>
    </derivirana_varijabla>
  </DomainObject.Predmet.ProtuStrankaListNazivFormated>
  <DomainObject.Predmet.ProtuStrankaListNazivFormatedOIB>
    <izvorni_sadrzaj>
      <item>KOD KISE j.d.o.o. za ugostiteljske djelatnosti, OIB 53745405164</item>
    </izvorni_sadrzaj>
    <derivirana_varijabla naziv="DomainObject.Predmet.ProtuStrankaListNazivFormatedOIB_1">
      <item>KOD KISE j.d.o.o. za ugostiteljske djelatnosti, OIB 53745405164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KOD KISE j.d.o.o. za ugostiteljske djelatnosti</izvorni_sadrzaj>
    <derivirana_varijabla naziv="DomainObject.Predmet.ProtustrankaIDrugi_1">KOD KISE j.d.o.o.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KOD KISE j.d.o.o. za ugostiteljske djelatnosti, OIB 53745405164, Sv. Antuna Padovanskog 6a, 32100 Vinkovci</izvorni_sadrzaj>
    <derivirana_varijabla naziv="DomainObject.Predmet.ProtustrankaIDrugiAdressOIB_1">KOD KISE j.d.o.o. za ugostiteljske djelatnosti, OIB 53745405164, Sv. Antuna Padovanskog 6a,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KOD KISE j.d.o.o. za ugostiteljske djelatnosti</item>
    </izvorni_sadrzaj>
    <derivirana_varijabla naziv="DomainObject.Predmet.SudioniciListNaziv_1">
      <item>FINA RC OSIJEK</item>
      <item>KOD KISE j.d.o.o. za ugostiteljske djelatnosti</item>
    </derivirana_varijabla>
  </DomainObject.Predmet.SudioniciListNaziv>
  <DomainObject.Predmet.SudioniciListAdressOIB>
    <izvorni_sadrzaj>
      <item>FINA RC OSIJEK, OIB 85821130368</item>
      <item>KOD KISE j.d.o.o. za ugostiteljske djelatnosti, OIB 53745405164, Sv. Antuna Padovanskog 6a,32100 Vinkovci</item>
    </izvorni_sadrzaj>
    <derivirana_varijabla naziv="DomainObject.Predmet.SudioniciListAdressOIB_1">
      <item>FINA RC OSIJEK, OIB 85821130368</item>
      <item>KOD KISE j.d.o.o. za ugostiteljske djelatnosti, OIB 53745405164, Sv. Antuna Padovanskog 6a,32100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53745405164</item>
    </izvorni_sadrzaj>
    <derivirana_varijabla naziv="DomainObject.Predmet.SudioniciListNazivOIB_1">
      <item>, OIB 85821130368</item>
      <item>, OIB 53745405164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097ED3-E6A7-4F33-9C39-12A3A70A85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461</properties:Words>
  <properties:Characters>2501</properties:Characters>
  <properties:Lines>104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2018-03-22T06:43:00Z</dcterms:created>
  <dc:creator>hermanj</dc:creator>
  <cp:lastModifiedBy>Danijela Sekulić</cp:lastModifiedBy>
  <cp:lastPrinted>2018-06-18T08:32:00Z</cp:lastPrinted>
  <dcterms:modified xmlns:xsi="http://www.w3.org/2001/XMLSchema-instance" xsi:type="dcterms:W3CDTF">2018-06-18T08:33:00Z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(FINA-BOŠNJAK.docx)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