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cf22" w14:paraId="493cf22" w:rsidRDefault="005C19E8" w:rsidP="005C19E8" w:rsidR="005C19E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19E8" w:rsidP="005C19E8" w:rsidR="005C19E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C19E8" w:rsidP="005C19E8" w:rsidR="005C19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C19E8" w:rsidP="005C19E8" w:rsidR="005C19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C19E8" w:rsidP="005C19E8" w:rsidR="005C19E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C19E8" w:rsidP="005C19E8" w:rsidR="005C19E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C19E8" w:rsidP="005C19E8" w:rsidR="005C19E8" w:rsidRPr="005D578C">
      <w:pPr>
        <w:jc w:val="center"/>
        <w:rPr>
          <w:rFonts w:cs="Times New Roman" w:eastAsia="Times New Roman"/>
          <w:szCs w:val="24"/>
        </w:rPr>
      </w:pPr>
    </w:p>
    <w:p w:rsidRDefault="005C19E8" w:rsidP="005C19E8" w:rsidR="005C19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C19E8" w:rsidP="005C19E8" w:rsidR="005C19E8" w:rsidRPr="005D578C">
      <w:pPr>
        <w:rPr>
          <w:rFonts w:cs="Times New Roman" w:eastAsia="Times New Roman"/>
          <w:szCs w:val="24"/>
        </w:rPr>
      </w:pPr>
    </w:p>
    <w:p w:rsidRDefault="005C19E8" w:rsidP="005C19E8" w:rsidR="005C19E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8E299A">
        <w:rPr>
          <w:rFonts w:cs="Times New Roman" w:eastAsia="Times New Roman"/>
          <w:szCs w:val="24"/>
        </w:rPr>
        <w:t>DOMUS LUCIS</w:t>
      </w:r>
      <w:r>
        <w:rPr>
          <w:rFonts w:cs="Times New Roman" w:eastAsia="Times New Roman"/>
          <w:szCs w:val="24"/>
        </w:rPr>
        <w:t xml:space="preserve"> d. o. o. </w:t>
      </w:r>
      <w:r w:rsidR="008E299A">
        <w:rPr>
          <w:rFonts w:cs="Times New Roman" w:eastAsia="Times New Roman"/>
          <w:szCs w:val="24"/>
        </w:rPr>
        <w:t>Poreč, Filipini 18</w:t>
      </w:r>
      <w:r>
        <w:rPr>
          <w:rFonts w:cs="Times New Roman" w:eastAsia="Times New Roman"/>
          <w:szCs w:val="24"/>
        </w:rPr>
        <w:t xml:space="preserve">, OIB </w:t>
      </w:r>
      <w:r w:rsidR="008E299A">
        <w:rPr>
          <w:rFonts w:cs="Times New Roman" w:eastAsia="Times New Roman"/>
          <w:szCs w:val="24"/>
        </w:rPr>
        <w:t>12781239937</w:t>
      </w:r>
      <w:r>
        <w:rPr>
          <w:rFonts w:cs="Times New Roman" w:eastAsia="Times New Roman"/>
          <w:szCs w:val="24"/>
        </w:rPr>
        <w:t xml:space="preserve">, MBS </w:t>
      </w:r>
      <w:r w:rsidR="008E299A">
        <w:rPr>
          <w:rFonts w:cs="Times New Roman" w:eastAsia="Times New Roman"/>
          <w:szCs w:val="24"/>
        </w:rPr>
        <w:t>040178635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03C67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veljače 2016.</w:t>
      </w:r>
    </w:p>
    <w:p w:rsidRDefault="005C19E8" w:rsidP="005C19E8" w:rsidR="005C19E8" w:rsidRPr="005D578C">
      <w:pPr>
        <w:rPr>
          <w:rFonts w:cs="Times New Roman" w:eastAsia="Times New Roman"/>
          <w:szCs w:val="24"/>
        </w:rPr>
      </w:pPr>
    </w:p>
    <w:p w:rsidRDefault="005C19E8" w:rsidP="005C19E8" w:rsidR="005C19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C19E8" w:rsidP="005C19E8" w:rsidR="005C19E8" w:rsidRPr="005D578C">
      <w:pPr>
        <w:rPr>
          <w:rFonts w:cs="Times New Roman" w:eastAsia="Times New Roman"/>
          <w:szCs w:val="24"/>
        </w:rPr>
      </w:pPr>
    </w:p>
    <w:p w:rsidRDefault="005C19E8" w:rsidP="005C19E8" w:rsidR="005C19E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E299A">
        <w:rPr>
          <w:rFonts w:cs="Times New Roman" w:eastAsia="Times New Roman"/>
          <w:szCs w:val="24"/>
        </w:rPr>
        <w:t>DOMUS LUCIS d. o. o. Poreč, Filipini 18, OIB 12781239937, MBS 040178635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A03C67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A03C67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 sati.</w:t>
      </w:r>
    </w:p>
    <w:p w:rsidRDefault="005C19E8" w:rsidP="005C19E8" w:rsidR="005C19E8" w:rsidRPr="005D578C">
      <w:pPr>
        <w:rPr>
          <w:rFonts w:cs="Times New Roman" w:eastAsia="Times New Roman"/>
          <w:szCs w:val="24"/>
        </w:rPr>
      </w:pPr>
    </w:p>
    <w:p w:rsidRDefault="005C19E8" w:rsidP="005C19E8" w:rsidR="005C19E8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8E299A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5C19E8" w:rsidP="005C19E8" w:rsidR="005C19E8">
      <w:pPr>
        <w:ind w:firstLine="708"/>
        <w:rPr>
          <w:rFonts w:cs="Times New Roman" w:eastAsia="Times New Roman"/>
          <w:szCs w:val="20"/>
        </w:rPr>
      </w:pPr>
    </w:p>
    <w:p w:rsidRDefault="005C19E8" w:rsidP="005C19E8" w:rsidR="005C19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E299A">
        <w:rPr>
          <w:rFonts w:cs="Times New Roman" w:eastAsia="Times New Roman"/>
          <w:szCs w:val="24"/>
        </w:rPr>
        <w:t>DOMUS LUCIS d. o. o. Poreč, Filipini 18, OIB 12781239937, MBS 040178635</w:t>
      </w:r>
      <w:r>
        <w:rPr>
          <w:rFonts w:cs="Times New Roman" w:eastAsia="Times New Roman"/>
          <w:szCs w:val="24"/>
        </w:rPr>
        <w:t>.</w:t>
      </w:r>
    </w:p>
    <w:p w:rsidRDefault="005C19E8" w:rsidP="005C19E8" w:rsidR="005C19E8">
      <w:pPr>
        <w:rPr>
          <w:rFonts w:cs="Times New Roman" w:eastAsia="Times New Roman"/>
          <w:szCs w:val="24"/>
        </w:rPr>
      </w:pPr>
    </w:p>
    <w:p w:rsidRDefault="005C19E8" w:rsidP="005C19E8" w:rsidR="005C19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8E299A">
        <w:rPr>
          <w:rFonts w:cs="Times New Roman" w:eastAsia="Times New Roman"/>
          <w:szCs w:val="24"/>
        </w:rPr>
        <w:t>DOMUS LUCIS d. o. o. Poreč, Filipini 18, OIB 12781239937, MBS 040178635</w:t>
      </w:r>
      <w:r>
        <w:rPr>
          <w:rFonts w:cs="Times New Roman" w:eastAsia="Times New Roman"/>
          <w:szCs w:val="24"/>
        </w:rPr>
        <w:t>.</w:t>
      </w:r>
    </w:p>
    <w:p w:rsidRDefault="005C19E8" w:rsidP="005C19E8" w:rsidR="005C19E8">
      <w:pPr>
        <w:rPr>
          <w:rFonts w:cs="Times New Roman" w:eastAsia="Times New Roman"/>
          <w:szCs w:val="24"/>
        </w:rPr>
      </w:pPr>
    </w:p>
    <w:p w:rsidRDefault="005C19E8" w:rsidP="005C19E8" w:rsidR="005C19E8" w:rsidRPr="005D578C">
      <w:pPr>
        <w:rPr>
          <w:rFonts w:cs="Times New Roman" w:eastAsia="Times New Roman"/>
          <w:szCs w:val="24"/>
        </w:rPr>
      </w:pPr>
    </w:p>
    <w:p w:rsidRDefault="005C19E8" w:rsidP="005C19E8" w:rsidR="005C19E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C19E8" w:rsidP="005C19E8" w:rsidR="005C19E8">
      <w:pPr>
        <w:ind w:firstLine="708"/>
        <w:rPr>
          <w:rFonts w:cs="Times New Roman" w:eastAsia="Times New Roman"/>
          <w:szCs w:val="24"/>
        </w:rPr>
      </w:pPr>
    </w:p>
    <w:p w:rsidRDefault="005C19E8" w:rsidP="005C19E8" w:rsidR="005C19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8E299A">
        <w:rPr>
          <w:rFonts w:cs="Times New Roman" w:eastAsia="Times New Roman"/>
          <w:szCs w:val="24"/>
        </w:rPr>
        <w:t>DOMUS LUCIS d. o. o. Poreč</w:t>
      </w:r>
      <w:r>
        <w:rPr>
          <w:rFonts w:cs="Times New Roman" w:eastAsia="Times New Roman"/>
          <w:szCs w:val="24"/>
        </w:rPr>
        <w:t>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</w:t>
      </w:r>
      <w:r w:rsidR="008E299A">
        <w:rPr>
          <w:rFonts w:cs="Times New Roman" w:eastAsia="Times New Roman"/>
          <w:szCs w:val="24"/>
        </w:rPr>
        <w:t>585</w:t>
      </w:r>
      <w:r>
        <w:rPr>
          <w:rFonts w:cs="Times New Roman" w:eastAsia="Times New Roman"/>
          <w:szCs w:val="24"/>
        </w:rPr>
        <w:t xml:space="preserve">/2015-3 od 14.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8E299A">
        <w:rPr>
          <w:rFonts w:cs="Times New Roman" w:eastAsia="Times New Roman"/>
          <w:szCs w:val="24"/>
        </w:rPr>
        <w:t>585</w:t>
      </w:r>
      <w:r>
        <w:rPr>
          <w:rFonts w:cs="Times New Roman" w:eastAsia="Times New Roman"/>
          <w:szCs w:val="24"/>
        </w:rPr>
        <w:t>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C19E8" w:rsidP="005C19E8" w:rsidR="005C19E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C19E8" w:rsidP="005C19E8" w:rsidR="005C19E8" w:rsidRPr="005D578C">
      <w:pPr>
        <w:rPr>
          <w:rFonts w:cs="Times New Roman" w:eastAsia="Times New Roman"/>
          <w:szCs w:val="24"/>
        </w:rPr>
      </w:pPr>
    </w:p>
    <w:p w:rsidRDefault="005C19E8" w:rsidP="005C19E8" w:rsidR="005C19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03C67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C19E8" w:rsidP="005C19E8" w:rsidR="005C19E8" w:rsidRPr="005D578C">
      <w:pPr>
        <w:jc w:val="center"/>
        <w:rPr>
          <w:rFonts w:cs="Times New Roman" w:eastAsia="Times New Roman"/>
          <w:szCs w:val="24"/>
        </w:rPr>
      </w:pPr>
    </w:p>
    <w:p w:rsidRDefault="005C19E8" w:rsidP="005C19E8" w:rsidR="005C19E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5C19E8" w:rsidP="005C19E8" w:rsidR="005C19E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03C67">
        <w:rPr>
          <w:rFonts w:cs="Times New Roman" w:eastAsia="Times New Roman"/>
          <w:szCs w:val="24"/>
        </w:rPr>
        <w:t>, v. r.</w:t>
      </w:r>
    </w:p>
    <w:p w:rsidRDefault="005C19E8" w:rsidP="005C19E8" w:rsidR="005C19E8">
      <w:pPr>
        <w:jc w:val="left"/>
        <w:rPr>
          <w:rFonts w:cs="Times New Roman" w:eastAsia="Times New Roman"/>
          <w:szCs w:val="24"/>
        </w:rPr>
      </w:pPr>
    </w:p>
    <w:p w:rsidRDefault="005C19E8" w:rsidP="005C19E8" w:rsidR="005C19E8" w:rsidRPr="005D578C">
      <w:pPr>
        <w:jc w:val="left"/>
        <w:rPr>
          <w:rFonts w:cs="Times New Roman" w:eastAsia="Times New Roman"/>
          <w:szCs w:val="24"/>
        </w:rPr>
      </w:pPr>
    </w:p>
    <w:p w:rsidRDefault="005C19E8" w:rsidP="005C19E8" w:rsidR="005C19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C19E8" w:rsidP="005C19E8" w:rsidR="005C19E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C19E8" w:rsidP="005C19E8" w:rsidR="005C1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C19E8" w:rsidP="005C19E8" w:rsidR="005C19E8">
      <w:pPr>
        <w:rPr>
          <w:rFonts w:cs="Times New Roman" w:eastAsia="Times New Roman"/>
          <w:szCs w:val="24"/>
        </w:rPr>
      </w:pPr>
    </w:p>
    <w:p w:rsidRDefault="005C19E8" w:rsidP="005C19E8" w:rsidR="005C19E8" w:rsidRPr="005D578C">
      <w:pPr>
        <w:rPr>
          <w:rFonts w:cs="Times New Roman" w:eastAsia="Times New Roman"/>
          <w:szCs w:val="24"/>
        </w:rPr>
      </w:pPr>
    </w:p>
    <w:p w:rsidRDefault="005C19E8" w:rsidP="005C19E8" w:rsidR="005C19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C19E8" w:rsidP="005C19E8" w:rsidR="005C1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C19E8" w:rsidP="005C19E8" w:rsidR="005C1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8E299A">
        <w:rPr>
          <w:rFonts w:cs="Times New Roman" w:eastAsia="Times New Roman"/>
          <w:szCs w:val="24"/>
        </w:rPr>
        <w:t>DOMUS LUCIS d. o. o. Poreč, Filipini 18</w:t>
      </w:r>
      <w:r>
        <w:rPr>
          <w:rFonts w:cs="Times New Roman" w:eastAsia="Times New Roman"/>
          <w:szCs w:val="24"/>
        </w:rPr>
        <w:t xml:space="preserve">, </w:t>
      </w:r>
    </w:p>
    <w:p w:rsidRDefault="005C19E8" w:rsidP="005C19E8" w:rsidR="005C1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FF63E7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ovlašten</w:t>
      </w:r>
      <w:r w:rsidR="00FF63E7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za zastupanje dužnika –</w:t>
      </w:r>
      <w:r>
        <w:rPr>
          <w:rFonts w:cs="Times New Roman" w:eastAsia="Times New Roman"/>
          <w:szCs w:val="20"/>
        </w:rPr>
        <w:t xml:space="preserve"> </w:t>
      </w:r>
      <w:r w:rsidR="008E299A">
        <w:rPr>
          <w:rFonts w:cs="Times New Roman" w:eastAsia="Times New Roman"/>
          <w:szCs w:val="20"/>
        </w:rPr>
        <w:t xml:space="preserve">Romolo Geraci </w:t>
      </w:r>
      <w:r w:rsidR="008E299A" w:rsidRPr="008E299A">
        <w:rPr>
          <w:rFonts w:cs="Times New Roman" w:eastAsia="Times New Roman"/>
          <w:szCs w:val="20"/>
        </w:rPr>
        <w:t>i Renata Giamberardini</w:t>
      </w:r>
      <w:r w:rsidR="008E299A">
        <w:rPr>
          <w:rFonts w:cs="Times New Roman" w:eastAsia="Times New Roman"/>
          <w:szCs w:val="20"/>
        </w:rPr>
        <w:t xml:space="preserve">, oboje na adresi R. Italija, 40024 Castel San Pietro Terme, Via Liano 3720, Bologna, </w:t>
      </w:r>
    </w:p>
    <w:p w:rsidRDefault="005C19E8" w:rsidP="005C19E8" w:rsidR="005C19E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8E299A">
        <w:rPr>
          <w:rFonts w:cs="Times New Roman" w:eastAsia="Times New Roman"/>
          <w:szCs w:val="20"/>
        </w:rPr>
        <w:t xml:space="preserve">Poreč – Parenzo, Poreč, M. Vlašića 20, </w:t>
      </w:r>
    </w:p>
    <w:p w:rsidRDefault="005C19E8" w:rsidP="005C19E8" w:rsidR="005C1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C19E8" w:rsidP="005C19E8" w:rsidR="005C19E8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8E299A"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0"/>
        </w:rPr>
        <w:t xml:space="preserve">, </w:t>
      </w:r>
    </w:p>
    <w:p w:rsidRDefault="005C19E8" w:rsidP="005C19E8" w:rsidR="005C1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C19E8" w:rsidP="005C19E8" w:rsidR="005C1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C19E8" w:rsidP="005C19E8" w:rsidR="005C1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C19E8" w:rsidP="005C19E8" w:rsidR="005C19E8"/>
    <w:p w:rsidRDefault="005C19E8" w:rsidP="005C19E8" w:rsidR="005C19E8"/>
    <w:p w:rsidRDefault="005C19E8" w:rsidP="005C19E8" w:rsidR="005C19E8"/>
    <w:p w:rsidRDefault="005C19E8" w:rsidP="005C19E8" w:rsidR="005C19E8"/>
    <w:p w:rsidRDefault="005C19E8" w:rsidP="005C19E8" w:rsidR="005C19E8"/>
    <w:p w:rsidRDefault="005C19E8" w:rsidP="005C19E8" w:rsidR="005C19E8"/>
    <w:p w:rsidRDefault="005C19E8" w:rsidP="005C19E8" w:rsidR="005C19E8"/>
    <w:p w:rsidRDefault="005C19E8" w:rsidP="005C19E8" w:rsidR="005C19E8"/>
    <w:p w:rsidRDefault="005C19E8" w:rsidP="005C19E8" w:rsidR="005C19E8"/>
    <w:p w:rsidRDefault="005C19E8" w:rsidP="005C19E8" w:rsidR="005C19E8"/>
    <w:p w:rsidRDefault="007E07BC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9E8" w:rsidP="005C19E8" w:rsidR="005C19E8">
      <w:r>
        <w:separator/>
      </w:r>
    </w:p>
  </w:endnote>
  <w:endnote w:id="0" w:type="continuationSeparator">
    <w:p w:rsidRDefault="005C19E8" w:rsidP="005C19E8" w:rsidR="005C1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9E8" w:rsidP="005C19E8" w:rsidR="005C19E8">
      <w:r>
        <w:separator/>
      </w:r>
    </w:p>
  </w:footnote>
  <w:footnote w:id="0" w:type="continuationSeparator">
    <w:p w:rsidRDefault="005C19E8" w:rsidP="005C19E8" w:rsidR="005C19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E8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E07B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8E299A">
      <w:rPr>
        <w:szCs w:val="24"/>
      </w:rPr>
      <w:t>585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E8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8E299A">
      <w:rPr>
        <w:szCs w:val="24"/>
      </w:rPr>
      <w:t>585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7A6E"/>
    <w:rsid w:val="005C19E8"/>
    <w:rsid w:val="0075528E"/>
    <w:rsid w:val="0079403F"/>
    <w:rsid w:val="007E07BC"/>
    <w:rsid w:val="008E299A"/>
    <w:rsid w:val="00A03C67"/>
    <w:rsid w:val="00C37A6E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9E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19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C19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19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19E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9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19E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0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7B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E07B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E07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E07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9E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19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C19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19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19E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9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19E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0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7B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07B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07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07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St-585/2015</izvorni_sadrzaj>
    <derivirana_varijabla naziv="DomainObject.Predmet.OznakaBroj_1">St-585/2015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LUCIS  d. o. o. POREČ</izvorni_sadrzaj>
    <derivirana_varijabla naziv="DomainObject.Predmet.ProtustrankaFormated_1">  DOMUS LUCIS  d. o. o. POREČ</derivirana_varijabla>
  </DomainObject.Predmet.ProtustrankaFormated>
  <DomainObject.Predmet.ProtustrankaFormatedOIB>
    <izvorni_sadrzaj>  DOMUS LUCIS  d. o. o. POREČ, OIB 12781239937</izvorni_sadrzaj>
    <derivirana_varijabla naziv="DomainObject.Predmet.ProtustrankaFormatedOIB_1">  DOMUS LUCIS  d. o. o. POREČ, OIB 12781239937</derivirana_varijabla>
  </DomainObject.Predmet.ProtustrankaFormatedOIB>
  <DomainObject.Predmet.ProtustrankaFormatedWithAdress>
    <izvorni_sadrzaj> DOMUS LUCIS  d. o. o. POREČ, Filipini 18, 52440 Poreč</izvorni_sadrzaj>
    <derivirana_varijabla naziv="DomainObject.Predmet.ProtustrankaFormatedWithAdress_1"> DOMUS LUCIS  d. o. o. POREČ, Filipini 18, 52440 Poreč</derivirana_varijabla>
  </DomainObject.Predmet.ProtustrankaFormatedWithAdress>
  <DomainObject.Predmet.ProtustrankaFormatedWithAdressOIB>
    <izvorni_sadrzaj> DOMUS LUCIS  d. o. o. POREČ, OIB 12781239937, Filipini 18, 52440 Poreč</izvorni_sadrzaj>
    <derivirana_varijabla naziv="DomainObject.Predmet.ProtustrankaFormatedWithAdressOIB_1"> DOMUS LUCIS  d. o. o. POREČ, OIB 12781239937, Filipini 18, 52440 Poreč</derivirana_varijabla>
  </DomainObject.Predmet.ProtustrankaFormatedWithAdressOIB>
  <DomainObject.Predmet.ProtustrankaWithAdress>
    <izvorni_sadrzaj>DOMUS LUCIS  d. o. o. POREČ Filipini 18, 52440 Poreč</izvorni_sadrzaj>
    <derivirana_varijabla naziv="DomainObject.Predmet.ProtustrankaWithAdress_1">DOMUS LUCIS  d. o. o. POREČ Filipini 18, 52440 Poreč</derivirana_varijabla>
  </DomainObject.Predmet.ProtustrankaWithAdress>
  <DomainObject.Predmet.ProtustrankaWithAdressOIB>
    <izvorni_sadrzaj>DOMUS LUCIS  d. o. o. POREČ, OIB 12781239937, Filipini 18, 52440 Poreč</izvorni_sadrzaj>
    <derivirana_varijabla naziv="DomainObject.Predmet.ProtustrankaWithAdressOIB_1">DOMUS LUCIS  d. o. o. POREČ, OIB 12781239937, Filipini 18, 52440 Poreč</derivirana_varijabla>
  </DomainObject.Predmet.ProtustrankaWithAdressOIB>
  <DomainObject.Predmet.ProtustrankaNazivFormated>
    <izvorni_sadrzaj>DOMUS LUCIS  d. o. o. POREČ</izvorni_sadrzaj>
    <derivirana_varijabla naziv="DomainObject.Predmet.ProtustrankaNazivFormated_1">DOMUS LUCIS  d. o. o. POREČ</derivirana_varijabla>
  </DomainObject.Predmet.ProtustrankaNazivFormated>
  <DomainObject.Predmet.ProtustrankaNazivFormatedOIB>
    <izvorni_sadrzaj>DOMUS LUCIS  d. o. o. POREČ, OIB 12781239937</izvorni_sadrzaj>
    <derivirana_varijabla naziv="DomainObject.Predmet.ProtustrankaNazivFormatedOIB_1">DOMUS LUCIS  d. o. o. POREČ, OIB 12781239937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4713.54</izvorni_sadrzaj>
    <derivirana_varijabla naziv="DomainObject.Predmet.TrenutnaVrijednost_1">4713.54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LUCIS  d. o. o. POREČ</item>
    </izvorni_sadrzaj>
    <derivirana_varijabla naziv="DomainObject.Predmet.ProtuStrankaListFormated_1">
      <item>DOMUS LUCIS  d. o. o. POREČ</item>
    </derivirana_varijabla>
  </DomainObject.Predmet.ProtuStrankaListFormated>
  <DomainObject.Predmet.ProtuStrankaListFormatedOIB>
    <izvorni_sadrzaj>
      <item>DOMUS LUCIS  d. o. o. POREČ, OIB 12781239937</item>
    </izvorni_sadrzaj>
    <derivirana_varijabla naziv="DomainObject.Predmet.ProtuStrankaListFormatedOIB_1">
      <item>DOMUS LUCIS  d. o. o. POREČ, OIB 12781239937</item>
    </derivirana_varijabla>
  </DomainObject.Predmet.ProtuStrankaListFormatedOIB>
  <DomainObject.Predmet.ProtuStrankaListFormatedWithAdress>
    <izvorni_sadrzaj>
      <item>DOMUS LUCIS  d. o. o. POREČ, Filipini 18, 52440 Poreč</item>
    </izvorni_sadrzaj>
    <derivirana_varijabla naziv="DomainObject.Predmet.ProtuStrankaListFormatedWithAdress_1">
      <item>DOMUS LUCIS  d. o. o. POREČ, Filipini 18, 52440 Poreč</item>
    </derivirana_varijabla>
  </DomainObject.Predmet.ProtuStrankaListFormatedWithAdress>
  <DomainObject.Predmet.ProtuStrankaListFormatedWithAdressOIB>
    <izvorni_sadrzaj>
      <item>DOMUS LUCIS  d. o. o. POREČ, OIB 12781239937, Filipini 18, 52440 Poreč</item>
    </izvorni_sadrzaj>
    <derivirana_varijabla naziv="DomainObject.Predmet.ProtuStrankaListFormatedWithAdressOIB_1">
      <item>DOMUS LUCIS  d. o. o. POREČ, OIB 12781239937, Filipini 18, 52440 Poreč</item>
    </derivirana_varijabla>
  </DomainObject.Predmet.ProtuStrankaListFormatedWithAdressOIB>
  <DomainObject.Predmet.ProtuStrankaListNazivFormated>
    <izvorni_sadrzaj>
      <item>DOMUS LUCIS  d. o. o. POREČ</item>
    </izvorni_sadrzaj>
    <derivirana_varijabla naziv="DomainObject.Predmet.ProtuStrankaListNazivFormated_1">
      <item>DOMUS LUCIS  d. o. o. POREČ</item>
    </derivirana_varijabla>
  </DomainObject.Predmet.ProtuStrankaListNazivFormated>
  <DomainObject.Predmet.ProtuStrankaListNazivFormatedOIB>
    <izvorni_sadrzaj>
      <item>DOMUS LUCIS  d. o. o. POREČ, OIB 12781239937</item>
    </izvorni_sadrzaj>
    <derivirana_varijabla naziv="DomainObject.Predmet.ProtuStrankaListNazivFormatedOIB_1">
      <item>DOMUS LUCIS  d. o. o. POREČ, OIB 12781239937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LUCIS  d. o. o. POREČ</izvorni_sadrzaj>
    <derivirana_varijabla naziv="DomainObject.Predmet.ProtustrankaIDrugi_1">DOMUS LUCIS  d. o. 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LUCIS  d. o. o. POREČ, OIB 12781239937, Filipini 18, 52440 Poreč</izvorni_sadrzaj>
    <derivirana_varijabla naziv="DomainObject.Predmet.ProtustrankaIDrugiAdressOIB_1">DOMUS LUCIS  d. o. o. POREČ, OIB 12781239937, Filipini 18,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LUCIS  d. o. o. POREČ</item>
    </izvorni_sadrzaj>
    <derivirana_varijabla naziv="DomainObject.Predmet.SudioniciListNaziv_1">
      <item>FINANCIJSKA AGENCIJA, RC RIJEKA, PODRUŽNICA PULA, PULA</item>
      <item>DOMUS LUCIS  d. o. 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LUCIS  d. o. o. POREČ, OIB 12781239937, Filipini 18,52440 Poreč</item>
    </izvorni_sadrzaj>
    <derivirana_varijabla naziv="DomainObject.Predmet.SudioniciListAdressOIB_1">
      <item>FINANCIJSKA AGENCIJA, RC RIJEKA, PODRUŽNICA PULA, PULA, OIB 85821130368, Giardini 5,52100 Pula</item>
      <item>DOMUS LUCIS  d. o. o. POREČ, OIB 12781239937, Filipini 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12781239937</item>
    </izvorni_sadrzaj>
    <derivirana_varijabla naziv="DomainObject.Predmet.SudioniciListNazivOIB_1">
      <item>, OIB 85821130368</item>
      <item>, OIB 12781239937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3221</properties:Characters>
  <properties:Lines>88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2016-02-23T14:00:00Z</dcterms:created>
  <dc:creator>Mihaela Kaligari</dc:creator>
  <dc:description/>
  <cp:keywords/>
  <cp:lastModifiedBy>Mihaela Kaligari</cp:lastModifiedBy>
  <cp:lastPrinted>2016-02-24T10:42:00Z</cp:lastPrinted>
  <dcterms:modified xmlns:xsi="http://www.w3.org/2001/XMLSchema-instance" xsi:type="dcterms:W3CDTF">2016-02-24T11:16:00Z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