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18ff" w14:paraId="bf218ff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</w:t>
      </w:r>
      <w:r w:rsidR="00617A87">
        <w:t xml:space="preserve">       Zagreb, Amruševa 2</w:t>
      </w:r>
      <w:r w:rsidR="00617A87">
        <w:tab/>
      </w:r>
      <w:r w:rsidR="00617A87">
        <w:tab/>
      </w:r>
      <w:r w:rsidR="00617A87">
        <w:tab/>
      </w:r>
      <w:r w:rsidR="00617A87">
        <w:tab/>
      </w:r>
      <w:r w:rsidR="00617A87">
        <w:tab/>
      </w:r>
      <w:r w:rsidR="00617A87">
        <w:tab/>
        <w:t xml:space="preserve">         </w:t>
      </w:r>
      <w:r>
        <w:t>72. St-</w:t>
      </w:r>
      <w:r w:rsidR="00EF6F1D">
        <w:t>1444/2017</w:t>
      </w:r>
      <w:r w:rsidR="00617A87">
        <w:t xml:space="preserve"> - 34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EF6F1D" w:rsidP="00EF6F1D" w:rsidR="00EF6F1D">
      <w:pPr>
        <w:jc w:val="both"/>
      </w:pPr>
      <w:r>
        <w:t>Trgovački sud u Zagrebu, po sucu Nikoli Ribariću, u stečajnom predmetu nad dužnikom GA-PAN d.o.o. u stečaju, Petrinja (Grad Petrinja), Zagrebačka 2/A, OIB: 96141492795, dana 6. srpnja 2018.,</w:t>
      </w:r>
    </w:p>
    <w:p w:rsidRDefault="00866CC1" w:rsidP="00866CC1" w:rsidR="00470CCD">
      <w:pPr>
        <w:jc w:val="both"/>
      </w:pPr>
      <w:r>
        <w:tab/>
      </w:r>
      <w:r>
        <w:tab/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EF6F1D" w:rsidP="003812A3" w:rsidR="003812A3">
      <w:pPr>
        <w:jc w:val="center"/>
      </w:pPr>
      <w:r>
        <w:t>U Zagrebu 6</w:t>
      </w:r>
      <w:r w:rsidR="003812A3">
        <w:t>.</w:t>
      </w:r>
      <w:r>
        <w:t xml:space="preserve"> srpnja</w:t>
      </w:r>
      <w:r w:rsidR="003812A3">
        <w:t xml:space="preserve"> 201</w:t>
      </w:r>
      <w:r w:rsidR="00B07B04">
        <w:t>8</w:t>
      </w:r>
      <w:r w:rsidR="003812A3">
        <w:t>.</w:t>
      </w:r>
    </w:p>
    <w:p w:rsidRDefault="006D44F4" w:rsidP="00E35996" w:rsidR="00E35996">
      <w:pPr>
        <w:pStyle w:val="Podnaslov"/>
        <w:ind w:left="5664"/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</w:p>
    <w:p w:rsidRDefault="00E35996" w:rsidP="00E35996" w:rsidR="00E35996">
      <w:pPr>
        <w:pStyle w:val="Podnaslov"/>
        <w:ind w:left="5664"/>
      </w:pPr>
    </w:p>
    <w:p w:rsidRDefault="00E35996" w:rsidP="00E35996" w:rsidR="00E3599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35996" w:rsidP="00E7187D" w:rsidR="00E3599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E35996" w:rsidP="00E7187D" w:rsidR="00E35996">
      <w:pPr>
        <w:ind w:firstLine="708" w:left="4248"/>
      </w:pPr>
      <w:r>
        <w:t>Za točnost otpravka – ovlašteni službenik:</w:t>
      </w:r>
    </w:p>
    <w:p w:rsidRDefault="00E35996" w:rsidP="00E7187D" w:rsidR="00E35996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6D44F4" w:rsidP="00E35996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E35996" w:rsidP="003812A3" w:rsidR="00E3599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5996" w:rsidP="003812A3" w:rsidR="00E3599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35996" w:rsidP="003812A3" w:rsidR="00E3599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812A3"/>
    <w:rsid w:val="00470CCD"/>
    <w:rsid w:val="004719E0"/>
    <w:rsid w:val="00523F73"/>
    <w:rsid w:val="00617A87"/>
    <w:rsid w:val="006B6778"/>
    <w:rsid w:val="006D44F4"/>
    <w:rsid w:val="00866CC1"/>
    <w:rsid w:val="00A721FA"/>
    <w:rsid w:val="00A917BD"/>
    <w:rsid w:val="00A93ED3"/>
    <w:rsid w:val="00B07B04"/>
    <w:rsid w:val="00D05CE0"/>
    <w:rsid w:val="00E35996"/>
    <w:rsid w:val="00E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99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996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996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996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99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996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996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996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St-1444/2017</izvorni_sadrzaj>
    <derivirana_varijabla naziv="DomainObject.Predmet.OznakaBroj_1">St-1444/2017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GA-PAN d.o.o. zastupanog po punomoćniku Alen Barki</izvorni_sadrzaj>
    <derivirana_varijabla naziv="DomainObject.Predmet.ProtustrankaFormated_1">  GA-PAN d.o.o. zastupanog po punomoćniku Alen Barki</derivirana_varijabla>
  </DomainObject.Predmet.ProtustrankaFormated>
  <DomainObject.Predmet.ProtustrankaFormatedOIB>
    <izvorni_sadrzaj>  GA-PAN d.o.o., OIB 96141492795 zastupanog po punomoćniku Alen Barki</izvorni_sadrzaj>
    <derivirana_varijabla naziv="DomainObject.Predmet.ProtustrankaFormatedOIB_1">  GA-PAN d.o.o., OIB 96141492795 zastupanog po punomoćniku Alen Barki</derivirana_varijabla>
  </DomainObject.Predmet.ProtustrankaFormatedOIB>
  <DomainObject.Predmet.ProtustrankaFormatedWithAdress>
    <izvorni_sadrzaj> GA-PAN d.o.o., Zagrebačka 2/A, 44250 Petrinja zastupanog po punomoćniku Alen Barki</izvorni_sadrzaj>
    <derivirana_varijabla naziv="DomainObject.Predmet.ProtustrankaFormatedWithAdress_1"> GA-PAN d.o.o., Zagrebačka 2/A, 44250 Petrinja zastupanog po punomoćniku Alen Barki</derivirana_varijabla>
  </DomainObject.Predmet.ProtustrankaFormatedWithAdress>
  <DomainObject.Predmet.ProtustrankaFormatedWithAdressOIB>
    <izvorni_sadrzaj> GA-PAN d.o.o., OIB 96141492795, Zagrebačka 2/A, 44250 Petrinja zastupanog po punomoćniku Alen Barki</izvorni_sadrzaj>
    <derivirana_varijabla naziv="DomainObject.Predmet.ProtustrankaFormatedWithAdressOIB_1"> GA-PAN d.o.o., OIB 96141492795, Zagrebačka 2/A, 44250 Petrinja zastupanog po punomoćniku Alen Barki</derivirana_varijabla>
  </DomainObject.Predmet.ProtustrankaFormatedWithAdressOIB>
  <DomainObject.Predmet.ProtustrankaWithAdress>
    <izvorni_sadrzaj>GA-PAN d.o.o. Zagrebačka 2/A, 44250 Petrinja</izvorni_sadrzaj>
    <derivirana_varijabla naziv="DomainObject.Predmet.ProtustrankaWithAdress_1">GA-PAN d.o.o. Zagrebačka 2/A, 44250 Petrinja</derivirana_varijabla>
  </DomainObject.Predmet.ProtustrankaWithAdress>
  <DomainObject.Predmet.ProtustrankaWithAdressOIB>
    <izvorni_sadrzaj>GA-PAN d.o.o., OIB 96141492795, Zagrebačka 2/A, 44250 Petrinja</izvorni_sadrzaj>
    <derivirana_varijabla naziv="DomainObject.Predmet.ProtustrankaWithAdressOIB_1">GA-PAN d.o.o., OIB 96141492795, Zagrebačka 2/A, 44250 Petrinja</derivirana_varijabla>
  </DomainObject.Predmet.ProtustrankaWithAdressOIB>
  <DomainObject.Predmet.ProtustrankaNazivFormated>
    <izvorni_sadrzaj>GA-PAN d.o.o.</izvorni_sadrzaj>
    <derivirana_varijabla naziv="DomainObject.Predmet.ProtustrankaNazivFormated_1">GA-PAN d.o.o.</derivirana_varijabla>
  </DomainObject.Predmet.ProtustrankaNazivFormated>
  <DomainObject.Predmet.ProtustrankaNazivFormatedOIB>
    <izvorni_sadrzaj>GA-PAN d.o.o., OIB 96141492795</izvorni_sadrzaj>
    <derivirana_varijabla naziv="DomainObject.Predmet.ProtustrankaNazivFormatedOIB_1">GA-PAN d.o.o., OIB 96141492795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GA-PAN d.o.o. zastupanog po punomoćniku Alen Barki</item>
    </izvorni_sadrzaj>
    <derivirana_varijabla naziv="DomainObject.Predmet.ProtuStrankaListFormated_1">
      <item>GA-PAN d.o.o. zastupanog po punomoćniku Alen Barki</item>
    </derivirana_varijabla>
  </DomainObject.Predmet.ProtuStrankaListFormated>
  <DomainObject.Predmet.ProtuStrankaListFormatedOIB>
    <izvorni_sadrzaj>
      <item>GA-PAN d.o.o., OIB 96141492795 zastupanog po punomoćniku Alen Barki</item>
    </izvorni_sadrzaj>
    <derivirana_varijabla naziv="DomainObject.Predmet.ProtuStrankaListFormatedOIB_1">
      <item>GA-PAN d.o.o., OIB 96141492795 zastupanog po punomoćniku Alen Barki</item>
    </derivirana_varijabla>
  </DomainObject.Predmet.ProtuStrankaListFormatedOIB>
  <DomainObject.Predmet.ProtuStrankaListFormatedWithAdress>
    <izvorni_sadrzaj>
      <item>GA-PAN d.o.o., Zagrebačka 2/A, 44250 Petrinja zastupanog po punomoćniku Alen Barki</item>
    </izvorni_sadrzaj>
    <derivirana_varijabla naziv="DomainObject.Predmet.ProtuStrankaListFormatedWithAdress_1">
      <item>GA-PAN d.o.o., Zagrebačka 2/A, 44250 Petrinja zastupanog po punomoćniku Alen Barki</item>
    </derivirana_varijabla>
  </DomainObject.Predmet.ProtuStrankaListFormatedWithAdress>
  <DomainObject.Predmet.ProtuStrankaListFormatedWithAdressOIB>
    <izvorni_sadrzaj>
      <item>GA-PAN d.o.o., OIB 96141492795, Zagrebačka 2/A, 44250 Petrinja zastupanog po punomoćniku Alen Barki</item>
    </izvorni_sadrzaj>
    <derivirana_varijabla naziv="DomainObject.Predmet.ProtuStrankaListFormatedWithAdressOIB_1">
      <item>GA-PAN d.o.o., OIB 96141492795, Zagrebačka 2/A, 44250 Petrinja zastupanog po punomoćniku Alen Barki</item>
    </derivirana_varijabla>
  </DomainObject.Predmet.ProtuStrankaListFormatedWithAdressOIB>
  <DomainObject.Predmet.ProtuStrankaListNazivFormated>
    <izvorni_sadrzaj>
      <item>GA-PAN d.o.o.</item>
    </izvorni_sadrzaj>
    <derivirana_varijabla naziv="DomainObject.Predmet.ProtuStrankaListNazivFormated_1">
      <item>GA-PAN d.o.o.</item>
    </derivirana_varijabla>
  </DomainObject.Predmet.ProtuStrankaListNazivFormated>
  <DomainObject.Predmet.ProtuStrankaListNazivFormatedOIB>
    <izvorni_sadrzaj>
      <item>GA-PAN d.o.o., OIB 96141492795</item>
    </izvorni_sadrzaj>
    <derivirana_varijabla naziv="DomainObject.Predmet.ProtuStrankaListNazivFormatedOIB_1">
      <item>GA-PAN d.o.o., OIB 96141492795</item>
    </derivirana_varijabla>
  </DomainObject.Predmet.ProtuStrankaListNazivFormatedOIB>
  <DomainObject.Predmet.OstaliListFormated>
    <izvorni_sadrzaj>
      <item>Alen Barki punomoćnik sudionika u postupku GA-PAN d.o.o.</item>
      <item>ŽDO u Sisku punomoćnik sudionika u postupku RH MF Porezna uprava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izvorni_sadrzaj>
    <derivirana_varijabla naziv="DomainObject.Predmet.OstaliListFormated_1">
      <item>Alen Barki punomoćnik sudionika u postupku GA-PAN d.o.o.</item>
      <item>ŽDO u Sisku punomoćnik sudionika u postupku RH MF Porezna uprava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derivirana_varijabla>
  </DomainObject.Predmet.OstaliListFormated>
  <DomainObject.Predmet.OstaliListFormatedOIB>
    <izvorni_sadrzaj>
      <item>Alen Barki, OIB 65434361776 punomoćnik sudionika u postupku GA-PAN d.o.o.</item>
      <item>ŽDO u Sisku, OIB 05526850490 punomoćnik sudionika u postupku RH MF Porezna uprava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izvorni_sadrzaj>
    <derivirana_varijabla naziv="DomainObject.Predmet.OstaliListFormatedOIB_1">
      <item>Alen Barki, OIB 65434361776 punomoćnik sudionika u postupku GA-PAN d.o.o.</item>
      <item>ŽDO u Sisku, OIB 05526850490 punomoćnik sudionika u postupku RH MF Porezna uprava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derivirana_varijabla>
  </DomainObject.Predmet.OstaliListFormatedOIB>
  <DomainObject.Predmet.OstaliListFormatedWithAdress>
    <izvorni_sadrzaj>
      <item>Alen Barki, Grabešćak 1c, 10000 Zagreb punomoćnik sudionika u postupku GA-PAN d.o.o.</item>
      <item>ŽDO u Sisku, Ferde Hefelea 57, 44000 Sisak punomoćnik sudionika u postupku RH MF Porezna uprava</item>
      <item>OTP banka Hrvatska dioničko društvo,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Av. Dubrovnik 32, 10000 Zagreb</item>
      <item>MINISTARSTVO PRAVOSUĐA, Ulica grada Vukovara 49, 10000 Zagreb</item>
      <item>Općinski sud u Sisku, zk. Petrinja, Trg dr. F. Tuđmana 12, 44250 Petrinja</item>
    </izvorni_sadrzaj>
    <derivirana_varijabla naziv="DomainObject.Predmet.OstaliListFormatedWithAdress_1">
      <item>Alen Barki, Grabešćak 1c, 10000 Zagreb punomoćnik sudionika u postupku GA-PAN d.o.o.</item>
      <item>ŽDO u Sisku, Ferde Hefelea 57, 44000 Sisak punomoćnik sudionika u postupku RH MF Porezna uprava</item>
      <item>OTP banka Hrvatska dioničko društvo,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Av. Dubrovnik 32, 10000 Zagreb</item>
      <item>MINISTARSTVO PRAVOSUĐA, Ulica grada Vukovara 49, 10000 Zagreb</item>
      <item>Općinski sud u Sisku, zk. Petrinja, Trg dr. F. Tuđmana 12, 44250 Petrinja</item>
    </derivirana_varijabla>
  </DomainObject.Predmet.OstaliListFormatedWithAdress>
  <DomainObject.Predmet.OstaliListFormatedWithAdressOIB>
    <izvorni_sadrzaj>
      <item>Alen Barki, OIB 65434361776, Grabešćak 1c, 10000 Zagreb punomoćnik sudionika u postupku GA-PAN d.o.o.</item>
      <item>ŽDO u Sisku, OIB 05526850490, Ferde Hefelea 57, 44000 Sisak punomoćnik sudionika u postupku RH MF Porezna uprava</item>
      <item>OTP banka Hrvatska dioničko društvo, OIB 52508873833,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OIB 18683136487, Av. Dubrovnik 32, 10000 Zagreb</item>
      <item>MINISTARSTVO PRAVOSUĐA, OIB 26635293339, Ulica grada Vukovara 49, 10000 Zagreb</item>
      <item>Općinski sud u Sisku, zk. Petrinja, Trg dr. F. Tuđmana 12, 44250 Petrinja</item>
    </izvorni_sadrzaj>
    <derivirana_varijabla naziv="DomainObject.Predmet.OstaliListFormatedWithAdressOIB_1">
      <item>Alen Barki, OIB 65434361776, Grabešćak 1c, 10000 Zagreb punomoćnik sudionika u postupku GA-PAN d.o.o.</item>
      <item>ŽDO u Sisku, OIB 05526850490, Ferde Hefelea 57, 44000 Sisak punomoćnik sudionika u postupku RH MF Porezna uprava</item>
      <item>OTP banka Hrvatska dioničko društvo, OIB 52508873833, Ulica Domovinskog rata 3, 23000 Zadar</item>
      <item>RH, MUP, PU Zagrebačka, Sektor upravnih i inspekcijskih poslova, Ulica Matica hrvatske 4, 10000 Zagreb</item>
      <item>FINA, Ulica grada Vukovara 70, 10000 Zagreb</item>
      <item>REPUBLIKA HRVATSKA MINISTARSTVO FINANCIJA, OIB 18683136487, Av. Dubrovnik 32, 10000 Zagreb</item>
      <item>MINISTARSTVO PRAVOSUĐA, OIB 26635293339, Ulica grada Vukovara 49, 10000 Zagreb</item>
      <item>Općinski sud u Sisku, zk. Petrinja, Trg dr. F. Tuđmana 12, 44250 Petrinja</item>
    </derivirana_varijabla>
  </DomainObject.Predmet.OstaliListFormatedWithAdressOIB>
  <DomainObject.Predmet.OstaliListNazivFormated>
    <izvorni_sadrzaj>
      <item>Alen Barki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izvorni_sadrzaj>
    <derivirana_varijabla naziv="DomainObject.Predmet.OstaliListNazivFormated_1">
      <item>Alen Barki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derivirana_varijabla>
  </DomainObject.Predmet.OstaliListNazivFormated>
  <DomainObject.Predmet.OstaliListNazivFormatedOIB>
    <izvorni_sadrzaj>
      <item>Alen Barki, OIB 65434361776</item>
      <item>ŽDO u Sisku, OIB 05526850490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izvorni_sadrzaj>
    <derivirana_varijabla naziv="DomainObject.Predmet.OstaliListNazivFormatedOIB_1">
      <item>Alen Barki, OIB 65434361776</item>
      <item>ŽDO u Sisku, OIB 05526850490</item>
      <item>OTP banka Hrvatska dioničko društvo, OIB 52508873833</item>
      <item>RH, MUP, PU Zagrebačka, Sektor upravnih i inspekcijskih poslova</item>
      <item>FINA</item>
      <item>REPUBLIKA HRVATSKA MINISTARSTVO FINANCIJA, OIB 18683136487</item>
      <item>MINISTARSTVO PRAVOSUĐA, OIB 26635293339</item>
      <item>Općinski sud u Sisku, zk. Petrinja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GA-PAN d.o.o.</izvorni_sadrzaj>
    <derivirana_varijabla naziv="DomainObject.Predmet.ProtustrankaIDrugi_1">GA-PAN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GA-PAN d.o.o., OIB 96141492795, Zagrebačka 2/A, 44250 Petrinja</izvorni_sadrzaj>
    <derivirana_varijabla naziv="DomainObject.Predmet.ProtustrankaIDrugiAdressOIB_1">GA-PAN d.o.o., OIB 96141492795, Zagrebačka 2/A,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GA-PAN d.o.o.</item>
      <item>FINA Regionalni centar Zagreb</item>
      <item>Alen Barki</item>
      <item>RH MF Porezna uprava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izvorni_sadrzaj>
    <derivirana_varijabla naziv="DomainObject.Predmet.SudioniciListNaziv_1">
      <item>GA-PAN d.o.o.</item>
      <item>FINA Regionalni centar Zagreb</item>
      <item>Alen Barki</item>
      <item>RH MF Porezna uprava</item>
      <item>ŽDO u Sisku</item>
      <item>OTP banka Hrvatska dioničko društvo</item>
      <item>RH, MUP, PU Zagrebačka, Sektor upravnih i inspekcijskih poslova</item>
      <item>FINA</item>
      <item>REPUBLIKA HRVATSKA MINISTARSTVO FINANCIJA</item>
      <item>MINISTARSTVO PRAVOSUĐA</item>
      <item>Općinski sud u Sisku, zk. Petrinja</item>
    </derivirana_varijabla>
  </DomainObject.Predmet.SudioniciListNaziv>
  <DomainObject.Predmet.SudioniciListAdressOIB>
    <izvorni_sadrzaj>
      <item>GA-PAN d.o.o., OIB 96141492795, Zagrebačka 2/A,44250 Petrinja</item>
      <item>FINA Regionalni centar Zagreb, OIB 85821130368, Trg svibanjskih žrtava 1995. 1,10000 Zagreb</item>
      <item>Alen Barki, OIB 65434361776, Grabešćak 1c,10000 Zagreb</item>
      <item>RH MF Porezna uprava, OIB 18683136487</item>
      <item>ŽDO u Sisku, OIB 05526850490, Ferde Hefelea 57,44000 Sisak</item>
      <item>OTP banka Hrvatska dioničko društvo, OIB 52508873833, Ulica Domovinskog rata 3,23000 Zadar</item>
      <item>RH, MUP, PU Zagrebačka, Sektor upravnih i inspekcijskih poslova, Ulica Matica hrvatske 4,10000 Zagreb</item>
      <item>FINA, Ulica grada Vukovara 70,10000 Zagreb</item>
      <item>REPUBLIKA HRVATSKA MINISTARSTVO FINANCIJA, OIB 18683136487, Av. Dubrovnik 32,10000 Zagreb</item>
      <item>MINISTARSTVO PRAVOSUĐA, OIB 26635293339, Ulica grada Vukovara 49,10000 Zagreb</item>
      <item>Općinski sud u Sisku, zk. Petrinja, Trg dr. F. Tuđmana 12,44250 Petrinja</item>
    </izvorni_sadrzaj>
    <derivirana_varijabla naziv="DomainObject.Predmet.SudioniciListAdressOIB_1">
      <item>GA-PAN d.o.o., OIB 96141492795, Zagrebačka 2/A,44250 Petrinja</item>
      <item>FINA Regionalni centar Zagreb, OIB 85821130368, Trg svibanjskih žrtava 1995. 1,10000 Zagreb</item>
      <item>Alen Barki, OIB 65434361776, Grabešćak 1c,10000 Zagreb</item>
      <item>RH MF Porezna uprava, OIB 18683136487</item>
      <item>ŽDO u Sisku, OIB 05526850490, Ferde Hefelea 57,44000 Sisak</item>
      <item>OTP banka Hrvatska dioničko društvo, OIB 52508873833, Ulica Domovinskog rata 3,23000 Zadar</item>
      <item>RH, MUP, PU Zagrebačka, Sektor upravnih i inspekcijskih poslova, Ulica Matica hrvatske 4,10000 Zagreb</item>
      <item>FINA, Ulica grada Vukovara 70,10000 Zagreb</item>
      <item>REPUBLIKA HRVATSKA MINISTARSTVO FINANCIJA, OIB 18683136487, Av. Dubrovnik 32,10000 Zagreb</item>
      <item>MINISTARSTVO PRAVOSUĐA, OIB 26635293339, Ulica grada Vukovara 49,10000 Zagreb</item>
      <item>Općinski sud u Sisku, zk. Petrinja, Trg dr. F. Tuđmana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96141492795</item>
      <item>, OIB 85821130368</item>
      <item>, OIB 65434361776</item>
      <item>, OIB 18683136487</item>
      <item>, OIB 05526850490</item>
      <item>, OIB 52508873833</item>
      <item>, OIB null</item>
      <item>, OIB null</item>
      <item>, OIB 18683136487</item>
      <item>, OIB 26635293339</item>
      <item>, OIB null</item>
    </izvorni_sadrzaj>
    <derivirana_varijabla naziv="DomainObject.Predmet.SudioniciListNazivOIB_1">
      <item>, OIB 96141492795</item>
      <item>, OIB 85821130368</item>
      <item>, OIB 65434361776</item>
      <item>, OIB 18683136487</item>
      <item>, OIB 05526850490</item>
      <item>, OIB 52508873833</item>
      <item>, OIB null</item>
      <item>, OIB null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121</properties:Words>
  <properties:Characters>605</properties:Characters>
  <properties:Lines>39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2018-07-06T12:39:00Z</dcterms:created>
  <dc:creator>Nikola Ribarić</dc:creator>
  <cp:lastModifiedBy>Maja Hajtek</cp:lastModifiedBy>
  <cp:lastPrinted>2016-11-02T09:51:00Z</cp:lastPrinted>
  <dcterms:modified xmlns:xsi="http://www.w3.org/2001/XMLSchema-instance" xsi:type="dcterms:W3CDTF">2018-07-09T06:59:00Z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ga pan 6.7.2018..docx)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