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14a6" w14:paraId="f5d14a6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 xml:space="preserve">- </w:t>
      </w:r>
      <w:r w:rsidR="00FB5418">
        <w:rPr>
          <w:b/>
          <w:sz w:val="22"/>
          <w:szCs w:val="22"/>
        </w:rPr>
        <w:t>447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B67960" w:rsidRPr="00B67960">
        <w:rPr>
          <w:sz w:val="22"/>
          <w:szCs w:val="22"/>
        </w:rPr>
        <w:t>bb</w:t>
      </w:r>
      <w:proofErr w:type="spellEnd"/>
      <w:r w:rsidR="00B67960" w:rsidRPr="00B67960">
        <w:rPr>
          <w:sz w:val="22"/>
          <w:szCs w:val="22"/>
        </w:rPr>
        <w:t>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FB5418">
        <w:rPr>
          <w:sz w:val="22"/>
          <w:szCs w:val="22"/>
        </w:rPr>
        <w:t>24. rujna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FB5418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0,10 kuna vratiti uplatiteljima koji su istakli valjanu ponudu</w:t>
      </w:r>
      <w:r w:rsidR="00616015">
        <w:rPr>
          <w:sz w:val="22"/>
          <w:szCs w:val="22"/>
        </w:rPr>
        <w:t xml:space="preserve"> za identifikator prodaje 2794</w:t>
      </w:r>
      <w:r w:rsidR="007C2608">
        <w:rPr>
          <w:sz w:val="22"/>
          <w:szCs w:val="22"/>
        </w:rPr>
        <w:t>:</w:t>
      </w:r>
    </w:p>
    <w:p w:rsidRDefault="00000B36" w:rsidP="00E63DD8" w:rsidR="00E63DD8">
      <w:pPr>
        <w:numPr>
          <w:ilvl w:val="0"/>
          <w:numId w:val="11"/>
        </w:numPr>
        <w:tabs>
          <w:tab w:pos="142" w:val="num"/>
        </w:tabs>
        <w:jc w:val="both"/>
      </w:pPr>
      <w:r>
        <w:t xml:space="preserve">Branimir </w:t>
      </w:r>
      <w:proofErr w:type="spellStart"/>
      <w:r w:rsidR="00E63DD8" w:rsidRPr="0044596F">
        <w:t>Vrnoga</w:t>
      </w:r>
      <w:proofErr w:type="spellEnd"/>
      <w:r w:rsidR="00E63DD8" w:rsidRPr="0044596F">
        <w:t xml:space="preserve">, </w:t>
      </w:r>
      <w:proofErr w:type="spellStart"/>
      <w:r w:rsidR="00E63DD8" w:rsidRPr="0044596F">
        <w:t>Vidonje</w:t>
      </w:r>
      <w:proofErr w:type="spellEnd"/>
      <w:r w:rsidR="00E63DD8" w:rsidRPr="0044596F">
        <w:t>,</w:t>
      </w:r>
      <w:r w:rsidR="00E63DD8" w:rsidRPr="00E63DD8">
        <w:t xml:space="preserve"> </w:t>
      </w:r>
    </w:p>
    <w:p w:rsidRDefault="00FB5418" w:rsidP="00FB5418" w:rsidR="00F06E62">
      <w:pPr>
        <w:numPr>
          <w:ilvl w:val="0"/>
          <w:numId w:val="11"/>
        </w:numPr>
        <w:jc w:val="both"/>
      </w:pPr>
      <w:r>
        <w:t>RILIA d.o.o., Solin</w:t>
      </w:r>
      <w:r w:rsidR="0099414D">
        <w:t>.</w:t>
      </w:r>
    </w:p>
    <w:p w:rsidRDefault="00E63DD8" w:rsidP="00F231D5" w:rsidR="00E63DD8">
      <w:pPr>
        <w:ind w:firstLine="851"/>
        <w:jc w:val="both"/>
        <w:rPr>
          <w:sz w:val="22"/>
          <w:szCs w:val="22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3540B4">
        <w:rPr>
          <w:sz w:val="22"/>
          <w:szCs w:val="22"/>
        </w:rPr>
        <w:t>24. ru</w:t>
      </w:r>
      <w:r w:rsidR="00FB5418">
        <w:rPr>
          <w:sz w:val="22"/>
          <w:szCs w:val="22"/>
        </w:rPr>
        <w:t>jna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>
      <w:pPr>
        <w:jc w:val="center"/>
        <w:rPr>
          <w:b/>
          <w:sz w:val="16"/>
          <w:szCs w:val="16"/>
        </w:rPr>
      </w:pPr>
    </w:p>
    <w:p w:rsidRDefault="003540B4" w:rsidR="003540B4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3540B4" w:rsidP="00F71E72" w:rsidR="003540B4">
      <w:pPr>
        <w:tabs>
          <w:tab w:pos="7560" w:val="left"/>
        </w:tabs>
        <w:jc w:val="both"/>
        <w:rPr>
          <w:b/>
          <w:sz w:val="16"/>
          <w:szCs w:val="16"/>
        </w:rPr>
      </w:pPr>
    </w:p>
    <w:p w:rsidRDefault="003540B4" w:rsidP="00F71E72" w:rsidR="003540B4" w:rsidRPr="005B23C5">
      <w:pPr>
        <w:tabs>
          <w:tab w:pos="7560" w:val="left"/>
        </w:tabs>
        <w:jc w:val="both"/>
        <w:rPr>
          <w:b/>
          <w:sz w:val="16"/>
          <w:szCs w:val="16"/>
        </w:rPr>
      </w:pP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FB5418">
        <w:rPr>
          <w:sz w:val="22"/>
          <w:szCs w:val="22"/>
        </w:rPr>
        <w:t>24.09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</w:t>
      </w:r>
      <w:r w:rsidR="0099414D">
        <w:rPr>
          <w:sz w:val="22"/>
          <w:szCs w:val="22"/>
        </w:rPr>
        <w:t>,</w:t>
      </w:r>
      <w:r>
        <w:rPr>
          <w:sz w:val="22"/>
          <w:szCs w:val="22"/>
        </w:rPr>
        <w:t>.</w:t>
      </w:r>
    </w:p>
    <w:p w:rsidRDefault="00000B36" w:rsidP="00000B36" w:rsidR="00000B36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44596F">
        <w:t xml:space="preserve">Branimira </w:t>
      </w:r>
      <w:proofErr w:type="spellStart"/>
      <w:r w:rsidRPr="0044596F">
        <w:t>Vrnoga</w:t>
      </w:r>
      <w:proofErr w:type="spellEnd"/>
      <w:r w:rsidRPr="0044596F">
        <w:t xml:space="preserve">, </w:t>
      </w:r>
      <w:proofErr w:type="spellStart"/>
      <w:r w:rsidRPr="0044596F">
        <w:t>Vidonje</w:t>
      </w:r>
      <w:proofErr w:type="spellEnd"/>
      <w:r w:rsidRPr="0044596F">
        <w:t xml:space="preserve">, </w:t>
      </w:r>
      <w:r w:rsidRPr="00EB4DE7">
        <w:t>putem e oglasne ploče,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44596F">
        <w:t xml:space="preserve">RILIA d.o.o., Solin, </w:t>
      </w:r>
      <w:r w:rsidRPr="00EB4DE7">
        <w:t>putem e oglasne ploče,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>
        <w:t>e oglasna</w:t>
      </w:r>
      <w:r w:rsidR="00B53A5F">
        <w:t xml:space="preserve"> </w:t>
      </w:r>
      <w:r>
        <w:t>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6230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540B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5C29"/>
    <w:rsid w:val="00616015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27D62"/>
    <w:rsid w:val="009748EC"/>
    <w:rsid w:val="009858AC"/>
    <w:rsid w:val="00987829"/>
    <w:rsid w:val="0099414D"/>
    <w:rsid w:val="009D330D"/>
    <w:rsid w:val="00A159C0"/>
    <w:rsid w:val="00A16CEE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B5418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23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23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23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23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23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23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23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23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 i tomovi 9,10,11 
u suca od 17.09.18. a drugi sa strane stola.</izvorni_sadrzaj>
    <derivirana_varijabla naziv="DomainObject.Predmet.PrimjedbaSuca_1">I i zadnji tom u suca i tomovi 9,10,11 
u suca od 17.09.18. a drugi sa strane stola.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192</properties:Words>
  <properties:Characters>946</properties:Characters>
  <properties:Lines>45</properties:Lines>
  <properties:Paragraphs>22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2018-05-30T13:25:00Z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2018-09-24T11:07:00Z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- NOVO - nalog FINA za povrat jamčevine - 775-1 ČIBAČA.docx)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