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f8ee" w14:paraId="195f8ee" w:rsidRDefault="00FC4E7A" w:rsidP="00FC4E7A" w:rsidR="00FC4E7A" w:rsidRPr="00CE510A">
      <w:pPr>
        <w:jc w:val="both"/>
        <w15:collapsed w:val="false"/>
      </w:pPr>
      <w:bookmarkStart w:name="_GoBack" w:id="0"/>
      <w:bookmarkEnd w:id="0"/>
      <w:r w:rsidRPr="00CE510A">
        <w:t xml:space="preserve">                 </w:t>
      </w:r>
      <w:r w:rsidR="008F661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CE510A" w:rsidP="00FC4E7A" w:rsidR="00FC4E7A" w:rsidRPr="00CE510A">
      <w:pPr>
        <w:jc w:val="both"/>
      </w:pPr>
      <w:r>
        <w:t xml:space="preserve">   </w:t>
      </w:r>
      <w:r w:rsidR="00FC4E7A" w:rsidRPr="00CE510A">
        <w:t>REPUBLIKA HRVATSKA</w:t>
      </w:r>
    </w:p>
    <w:p w:rsidRDefault="00FC4E7A" w:rsidP="00FC4E7A" w:rsidR="00D67963" w:rsidRPr="00CE510A">
      <w:pPr>
        <w:jc w:val="both"/>
      </w:pPr>
      <w:r w:rsidRPr="00CE510A">
        <w:t>TRGOVAČKI SUD U PAZINU</w:t>
      </w:r>
    </w:p>
    <w:p w:rsidRDefault="00D67963" w:rsidP="00CE510A" w:rsidR="00CE510A">
      <w:pPr>
        <w:ind w:firstLine="708"/>
        <w:jc w:val="both"/>
      </w:pPr>
      <w:r w:rsidRPr="00CE510A">
        <w:t>Pazin, Dršćevka 1</w:t>
      </w:r>
      <w:r w:rsidR="00FC4E7A" w:rsidRPr="00CE510A">
        <w:tab/>
      </w:r>
      <w:r w:rsidR="00FC4E7A" w:rsidRPr="00CE510A">
        <w:tab/>
      </w:r>
      <w:r w:rsidR="00FC4E7A" w:rsidRPr="00CE510A">
        <w:tab/>
      </w:r>
    </w:p>
    <w:p w:rsidRDefault="00FC4E7A" w:rsidP="00CE510A" w:rsidR="00FC4E7A" w:rsidRPr="00CE510A">
      <w:pPr>
        <w:ind w:firstLine="708"/>
        <w:jc w:val="both"/>
      </w:pPr>
      <w:r w:rsidRPr="00CE510A">
        <w:tab/>
        <w:t xml:space="preserve">          </w:t>
      </w:r>
    </w:p>
    <w:p w:rsidRDefault="00CE510A" w:rsidP="00FC4E7A" w:rsidR="00CE510A">
      <w:pPr>
        <w:jc w:val="center"/>
      </w:pPr>
      <w:r w:rsidRPr="00CE510A">
        <w:t>R</w:t>
      </w:r>
      <w:r>
        <w:t xml:space="preserve"> </w:t>
      </w:r>
      <w:r w:rsidRPr="00CE510A">
        <w:t>E</w:t>
      </w:r>
      <w:r>
        <w:t xml:space="preserve"> </w:t>
      </w:r>
      <w:r w:rsidRPr="00CE510A">
        <w:t>P</w:t>
      </w:r>
      <w:r>
        <w:t xml:space="preserve"> </w:t>
      </w:r>
      <w:r w:rsidRPr="00CE510A">
        <w:t>U</w:t>
      </w:r>
      <w:r>
        <w:t xml:space="preserve"> </w:t>
      </w:r>
      <w:r w:rsidRPr="00CE510A">
        <w:t>B</w:t>
      </w:r>
      <w:r>
        <w:t xml:space="preserve"> </w:t>
      </w:r>
      <w:r w:rsidRPr="00CE510A">
        <w:t>L</w:t>
      </w:r>
      <w:r>
        <w:t xml:space="preserve"> </w:t>
      </w:r>
      <w:r w:rsidRPr="00CE510A">
        <w:t>I</w:t>
      </w:r>
      <w:r>
        <w:t xml:space="preserve"> </w:t>
      </w:r>
      <w:r w:rsidRPr="00CE510A">
        <w:t>K</w:t>
      </w:r>
      <w:r>
        <w:t xml:space="preserve"> </w:t>
      </w:r>
      <w:r w:rsidRPr="00CE510A">
        <w:t xml:space="preserve">A </w:t>
      </w:r>
      <w:r>
        <w:t xml:space="preserve"> </w:t>
      </w:r>
      <w:r w:rsidRPr="00CE510A">
        <w:t>H</w:t>
      </w:r>
      <w:r>
        <w:t xml:space="preserve"> </w:t>
      </w:r>
      <w:r w:rsidRPr="00CE510A">
        <w:t>R</w:t>
      </w:r>
      <w:r>
        <w:t xml:space="preserve"> </w:t>
      </w:r>
      <w:r w:rsidRPr="00CE510A">
        <w:t>V</w:t>
      </w:r>
      <w:r>
        <w:t xml:space="preserve"> </w:t>
      </w:r>
      <w:r w:rsidRPr="00CE510A">
        <w:t>A</w:t>
      </w:r>
      <w:r>
        <w:t xml:space="preserve"> </w:t>
      </w:r>
      <w:r w:rsidRPr="00CE510A">
        <w:t>T</w:t>
      </w:r>
      <w:r>
        <w:t xml:space="preserve"> </w:t>
      </w:r>
      <w:r w:rsidRPr="00CE510A">
        <w:t>S</w:t>
      </w:r>
      <w:r>
        <w:t xml:space="preserve"> </w:t>
      </w:r>
      <w:r w:rsidRPr="00CE510A">
        <w:t>K</w:t>
      </w:r>
      <w:r>
        <w:t xml:space="preserve"> </w:t>
      </w:r>
      <w:r w:rsidRPr="00CE510A">
        <w:t xml:space="preserve">A </w:t>
      </w:r>
    </w:p>
    <w:p w:rsidRDefault="00FC4E7A" w:rsidP="00FC4E7A" w:rsidR="00FC4E7A" w:rsidRPr="00CE510A">
      <w:pPr>
        <w:jc w:val="center"/>
      </w:pPr>
      <w:r w:rsidRPr="00CE510A">
        <w:t>R J E Š E N J E</w:t>
      </w:r>
    </w:p>
    <w:p w:rsidRDefault="00FC4E7A" w:rsidP="00FC4E7A" w:rsidR="00FC4E7A" w:rsidRPr="00CE510A">
      <w:pPr>
        <w:jc w:val="center"/>
      </w:pPr>
    </w:p>
    <w:p w:rsidRDefault="00FC4E7A" w:rsidP="00B2142B" w:rsidR="00B2142B" w:rsidRPr="00CE510A">
      <w:pPr>
        <w:jc w:val="both"/>
      </w:pPr>
      <w:r w:rsidRPr="00CE510A">
        <w:tab/>
      </w:r>
      <w:r w:rsidR="00936199" w:rsidRPr="00CE510A">
        <w:t>Trgovački sud u Pazinu, po stečajnom sucu Ivanu Dujiću, po prijedlogu predlagatelja H.E.S. nekretnine d.o.o. Labin, Ravni 5 H, OIB 63035988069, zastupanog po punomoćniku Pavlu Škare, odvjetniku u Zagrebu, radi otvaranja stečajnog postupka nad dužnikom H.E.S. nekretnine d.o.o. Labin, Ravni 5 H, OIB 63035988069, 25. siječnja 2018.</w:t>
      </w:r>
    </w:p>
    <w:p w:rsidRDefault="00F65998" w:rsidP="00B2142B" w:rsidR="00F65998" w:rsidRPr="00CE510A">
      <w:pPr>
        <w:jc w:val="center"/>
      </w:pPr>
    </w:p>
    <w:p w:rsidRDefault="00D57C1C" w:rsidP="00B2142B" w:rsidR="00D57C1C" w:rsidRPr="00CE510A">
      <w:pPr>
        <w:jc w:val="center"/>
      </w:pPr>
      <w:r w:rsidRPr="00CE510A">
        <w:t>r i j e š i o  j e</w:t>
      </w:r>
    </w:p>
    <w:p w:rsidRDefault="00FC6ED4" w:rsidP="001B6558" w:rsidR="00FC6ED4" w:rsidRPr="00CE510A"/>
    <w:p w:rsidRDefault="00D57C1C" w:rsidP="000C1310" w:rsidR="00D94838" w:rsidRPr="00CE510A">
      <w:pPr>
        <w:jc w:val="both"/>
      </w:pPr>
      <w:r w:rsidRPr="00CE510A">
        <w:tab/>
      </w:r>
      <w:r w:rsidR="003C7904" w:rsidRPr="00CE510A">
        <w:t>I</w:t>
      </w:r>
      <w:r w:rsidR="003C7904" w:rsidRPr="00CE510A">
        <w:tab/>
      </w:r>
      <w:r w:rsidR="00D94838" w:rsidRPr="00CE510A">
        <w:t xml:space="preserve">Privremenom stečajnom upravitelju </w:t>
      </w:r>
      <w:r w:rsidR="00936199" w:rsidRPr="00CE510A">
        <w:t>Jasni Kučević, iz Pule, Kaštanjer 64, OIB 89442269215</w:t>
      </w:r>
      <w:r w:rsidR="00D94838" w:rsidRPr="00CE510A">
        <w:t>, za poslove obavljene u prethodnom stečajnom postupku</w:t>
      </w:r>
      <w:r w:rsidR="007D503F" w:rsidRPr="00CE510A">
        <w:t>,</w:t>
      </w:r>
      <w:r w:rsidR="00D94838" w:rsidRPr="00CE510A">
        <w:t xml:space="preserve"> o</w:t>
      </w:r>
      <w:r w:rsidR="0013600B" w:rsidRPr="00CE510A">
        <w:t>dređuj</w:t>
      </w:r>
      <w:r w:rsidR="00D94838" w:rsidRPr="00CE510A">
        <w:t>e se:</w:t>
      </w:r>
    </w:p>
    <w:p w:rsidRDefault="00D94838" w:rsidP="000C1310" w:rsidR="00D94838" w:rsidRPr="00CE510A">
      <w:pPr>
        <w:jc w:val="both"/>
      </w:pPr>
      <w:r w:rsidRPr="00CE510A">
        <w:tab/>
        <w:t xml:space="preserve">- </w:t>
      </w:r>
      <w:r w:rsidR="0013600B" w:rsidRPr="00CE510A">
        <w:t xml:space="preserve">nagrada </w:t>
      </w:r>
      <w:r w:rsidR="000C1310" w:rsidRPr="00CE510A">
        <w:t xml:space="preserve">u </w:t>
      </w:r>
      <w:r w:rsidR="001975B7" w:rsidRPr="00CE510A">
        <w:t xml:space="preserve">bruto </w:t>
      </w:r>
      <w:r w:rsidR="000C1310" w:rsidRPr="00CE510A">
        <w:t>iznosu od</w:t>
      </w:r>
      <w:r w:rsidR="00892961" w:rsidRPr="00CE510A">
        <w:t xml:space="preserve"> </w:t>
      </w:r>
      <w:r w:rsidR="00607193" w:rsidRPr="00CE510A">
        <w:t>4</w:t>
      </w:r>
      <w:r w:rsidR="00EB3C6C" w:rsidRPr="00CE510A">
        <w:t>.</w:t>
      </w:r>
      <w:r w:rsidR="00936199" w:rsidRPr="00CE510A">
        <w:t>000,00</w:t>
      </w:r>
      <w:r w:rsidR="000C1310" w:rsidRPr="00CE510A">
        <w:t xml:space="preserve"> kun</w:t>
      </w:r>
      <w:r w:rsidR="00936199" w:rsidRPr="00CE510A">
        <w:t>a</w:t>
      </w:r>
      <w:r w:rsidRPr="00CE510A">
        <w:t xml:space="preserve">, te </w:t>
      </w:r>
    </w:p>
    <w:p w:rsidRDefault="00D94838" w:rsidP="000C1310" w:rsidR="000C1310" w:rsidRPr="00CE510A">
      <w:pPr>
        <w:jc w:val="both"/>
      </w:pPr>
      <w:r w:rsidRPr="00CE510A">
        <w:tab/>
        <w:t xml:space="preserve">- trošak u </w:t>
      </w:r>
      <w:r w:rsidR="00936199" w:rsidRPr="00CE510A">
        <w:t xml:space="preserve">neto </w:t>
      </w:r>
      <w:r w:rsidRPr="00CE510A">
        <w:t xml:space="preserve">iznosu od </w:t>
      </w:r>
      <w:r w:rsidR="00936199" w:rsidRPr="00CE510A">
        <w:t>60,00</w:t>
      </w:r>
      <w:r w:rsidR="00517B29" w:rsidRPr="00CE510A">
        <w:t xml:space="preserve"> </w:t>
      </w:r>
      <w:r w:rsidR="00FC4E7A" w:rsidRPr="00CE510A">
        <w:t>kuna</w:t>
      </w:r>
      <w:r w:rsidR="000C1310" w:rsidRPr="00CE510A">
        <w:t>.</w:t>
      </w:r>
    </w:p>
    <w:p w:rsidRDefault="00517B29" w:rsidP="003C7904" w:rsidR="003C7904" w:rsidRPr="00CE510A">
      <w:pPr>
        <w:jc w:val="both"/>
      </w:pPr>
      <w:r w:rsidRPr="00CE510A">
        <w:tab/>
      </w:r>
    </w:p>
    <w:p w:rsidRDefault="003C7904" w:rsidP="003C7904" w:rsidR="003C7904" w:rsidRPr="00CE510A">
      <w:pPr>
        <w:jc w:val="both"/>
      </w:pPr>
      <w:r w:rsidRPr="00CE510A">
        <w:tab/>
        <w:t>II</w:t>
      </w:r>
      <w:r w:rsidRPr="00CE510A">
        <w:tab/>
        <w:t xml:space="preserve">Nalaže se računovodstvu da iznos iz točke I ovog rješenja isplati iz predujma uplaćenog na depozitni račun suda St-593/2017, a ukoliko sredstva na depozitu ne budu dovoljna onda ostatak iznosa iz Fonda za pokriće troškova stečajnog postupka, na račun stečajnog upravitelja </w:t>
      </w:r>
      <w:r w:rsidRPr="00CE510A">
        <w:rPr>
          <w:lang w:val="pl-PL"/>
        </w:rPr>
        <w:t>Jasne Kučević, iz Pule, Kaštanjer 64, OIB 89442269215, br. HR9124840083106822381</w:t>
      </w:r>
      <w:r w:rsidRPr="00CE510A">
        <w:t xml:space="preserve">, te da dokaz o plaćanju dostavi u spis. </w:t>
      </w:r>
    </w:p>
    <w:p w:rsidRDefault="00A54B02" w:rsidP="00517B29" w:rsidR="00A54B02" w:rsidRPr="00CE510A">
      <w:pPr>
        <w:jc w:val="both"/>
        <w:rPr>
          <w:lang w:val="pl-PL"/>
        </w:rPr>
      </w:pPr>
    </w:p>
    <w:p w:rsidRDefault="00D57C1C" w:rsidP="00517B29" w:rsidR="00D57C1C" w:rsidRPr="00CE510A">
      <w:pPr>
        <w:jc w:val="center"/>
      </w:pPr>
      <w:r w:rsidRPr="00CE510A">
        <w:t>Obrazloženje</w:t>
      </w:r>
    </w:p>
    <w:p w:rsidRDefault="001603A8" w:rsidP="001975B7" w:rsidR="001603A8" w:rsidRPr="00CE510A">
      <w:pPr>
        <w:jc w:val="both"/>
      </w:pPr>
    </w:p>
    <w:p w:rsidRDefault="006845B2" w:rsidP="003573E1" w:rsidR="00A54B02" w:rsidRPr="00CE510A">
      <w:pPr>
        <w:jc w:val="both"/>
      </w:pPr>
      <w:r w:rsidRPr="00CE510A">
        <w:tab/>
        <w:t xml:space="preserve">Odredbom čl. </w:t>
      </w:r>
      <w:r w:rsidR="003573E1" w:rsidRPr="00CE510A">
        <w:t>94</w:t>
      </w:r>
      <w:r w:rsidRPr="00CE510A">
        <w:t xml:space="preserve">. st. 1. i 2. Stečajnog zakona (dalje: SZ), propisano je da stečajni upravitelj </w:t>
      </w:r>
      <w:r w:rsidR="003573E1" w:rsidRPr="00CE510A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CE510A">
        <w:tab/>
      </w:r>
      <w:r w:rsidR="00E921FD" w:rsidRPr="00CE510A">
        <w:t xml:space="preserve"> </w:t>
      </w:r>
      <w:r w:rsidR="002470E9" w:rsidRPr="00CE510A">
        <w:tab/>
      </w:r>
    </w:p>
    <w:p w:rsidRDefault="00A54B02" w:rsidP="003573E1" w:rsidR="00CF19CB" w:rsidRPr="00CE510A">
      <w:pPr>
        <w:jc w:val="both"/>
      </w:pPr>
      <w:r w:rsidRPr="00CE510A">
        <w:tab/>
      </w:r>
      <w:r w:rsidR="006845B2" w:rsidRPr="00CE510A">
        <w:t xml:space="preserve">Odredbom čl. </w:t>
      </w:r>
      <w:r w:rsidR="00A741CB" w:rsidRPr="00CE510A">
        <w:t>4</w:t>
      </w:r>
      <w:r w:rsidR="006845B2" w:rsidRPr="00CE510A">
        <w:t xml:space="preserve"> Uredbe o kriterijima i načinu obračuna i plaćanju nagrada stečajnim upraviteljima (</w:t>
      </w:r>
      <w:r w:rsidR="00A741CB" w:rsidRPr="00CE510A">
        <w:t xml:space="preserve">NN br. 105/15, </w:t>
      </w:r>
      <w:r w:rsidR="006845B2" w:rsidRPr="00CE510A">
        <w:t xml:space="preserve">dalje: Uredba), propisano je da </w:t>
      </w:r>
      <w:r w:rsidR="00A741CB" w:rsidRPr="00CE510A">
        <w:t>privremenom stečajnom upravitelju pripada pravo na jednokratnu nagradu za poslove obavljene u prethodnom postupku u iznosu od 3.000,00 kuna do 20.000,00 kuna.</w:t>
      </w:r>
      <w:r w:rsidR="001975B7" w:rsidRPr="00CE510A">
        <w:t xml:space="preserve"> Prema čl. 15. Uredbe, svi iznosi koji se primjenjuju u toj Uredbi su bruto iznosi, to jest iznosi prije odbitka pripadajućih doprinosa iz osnovice, poreza ili drugih naknada.</w:t>
      </w:r>
      <w:r w:rsidR="001603A8" w:rsidRPr="00CE510A">
        <w:t xml:space="preserve"> </w:t>
      </w:r>
    </w:p>
    <w:p w:rsidRDefault="00CF19CB" w:rsidP="001975B7" w:rsidR="00CF19CB" w:rsidRPr="00CE510A">
      <w:pPr>
        <w:jc w:val="both"/>
      </w:pPr>
      <w:r w:rsidRPr="00CE510A">
        <w:tab/>
      </w:r>
      <w:r w:rsidR="006845B2" w:rsidRPr="00CE510A">
        <w:t>Cijeneći obujam poslova i rad privremenog stečajnog upravitelja obavljen u prethodnom postupku koji se sastojao od pribave i uvida u dokumentaciju d</w:t>
      </w:r>
      <w:r w:rsidR="001975B7" w:rsidRPr="00CE510A">
        <w:t>užnika</w:t>
      </w:r>
      <w:r w:rsidR="003C7904" w:rsidRPr="00CE510A">
        <w:t xml:space="preserve"> te</w:t>
      </w:r>
      <w:r w:rsidR="002470E9" w:rsidRPr="00CE510A">
        <w:t xml:space="preserve"> izrade pisanog izvješća, </w:t>
      </w:r>
      <w:r w:rsidR="006845B2" w:rsidRPr="00CE510A">
        <w:t>stečajni sudac je</w:t>
      </w:r>
      <w:r w:rsidR="001975B7" w:rsidRPr="00CE510A">
        <w:t xml:space="preserve">, temeljem čl. 29. st. 1. i 2. SZ-a te čl. 4. i 15. Uredbe, odredio nagradu u iznosu od </w:t>
      </w:r>
      <w:r w:rsidR="005E25C4" w:rsidRPr="00CE510A">
        <w:t>4.</w:t>
      </w:r>
      <w:r w:rsidR="003C7904" w:rsidRPr="00CE510A">
        <w:t>000</w:t>
      </w:r>
      <w:r w:rsidR="005E25C4" w:rsidRPr="00CE510A">
        <w:t>,</w:t>
      </w:r>
      <w:r w:rsidR="003C7904" w:rsidRPr="00CE510A">
        <w:t>00</w:t>
      </w:r>
      <w:r w:rsidR="005E25C4" w:rsidRPr="00CE510A">
        <w:t xml:space="preserve"> </w:t>
      </w:r>
      <w:r w:rsidR="001975B7" w:rsidRPr="00CE510A">
        <w:t>kuna bruto.</w:t>
      </w:r>
      <w:r w:rsidR="00EF6558" w:rsidRPr="00CE510A">
        <w:t xml:space="preserve"> </w:t>
      </w:r>
    </w:p>
    <w:p w:rsidRDefault="00CF19CB" w:rsidP="001975B7" w:rsidR="005E25C4" w:rsidRPr="00CE510A">
      <w:pPr>
        <w:jc w:val="both"/>
      </w:pPr>
      <w:r w:rsidRPr="00CE510A">
        <w:tab/>
        <w:t>Uz zahtjev od</w:t>
      </w:r>
      <w:r w:rsidR="003C7904" w:rsidRPr="00CE510A">
        <w:t xml:space="preserve"> 13</w:t>
      </w:r>
      <w:r w:rsidRPr="00CE510A">
        <w:t xml:space="preserve">. </w:t>
      </w:r>
      <w:r w:rsidR="005E25C4" w:rsidRPr="00CE510A">
        <w:t>prosinca</w:t>
      </w:r>
      <w:r w:rsidR="00896BD1" w:rsidRPr="00CE510A">
        <w:t xml:space="preserve"> </w:t>
      </w:r>
      <w:r w:rsidR="001764F9" w:rsidRPr="00CE510A">
        <w:t>2017</w:t>
      </w:r>
      <w:r w:rsidRPr="00CE510A">
        <w:t xml:space="preserve">. stečajni je upravitelj je dostavio dokaze o </w:t>
      </w:r>
      <w:r w:rsidR="00A54B02" w:rsidRPr="00CE510A">
        <w:t>materijal</w:t>
      </w:r>
      <w:r w:rsidR="005E25C4" w:rsidRPr="00CE510A">
        <w:t xml:space="preserve">nim </w:t>
      </w:r>
      <w:r w:rsidRPr="00CE510A">
        <w:t>trošk</w:t>
      </w:r>
      <w:r w:rsidR="005E25C4" w:rsidRPr="00CE510A">
        <w:t>ovima</w:t>
      </w:r>
      <w:r w:rsidR="00A54B02" w:rsidRPr="00CE510A">
        <w:t xml:space="preserve"> </w:t>
      </w:r>
      <w:r w:rsidR="003C7904" w:rsidRPr="00CE510A">
        <w:t>u iznosu o</w:t>
      </w:r>
      <w:r w:rsidR="00A54B02" w:rsidRPr="00CE510A">
        <w:t xml:space="preserve">d </w:t>
      </w:r>
      <w:r w:rsidR="003C7904" w:rsidRPr="00CE510A">
        <w:t>60</w:t>
      </w:r>
      <w:r w:rsidR="00F65998" w:rsidRPr="00CE510A">
        <w:t>,</w:t>
      </w:r>
      <w:r w:rsidR="003C7904" w:rsidRPr="00CE510A">
        <w:t>0</w:t>
      </w:r>
      <w:r w:rsidR="00F65998" w:rsidRPr="00CE510A">
        <w:t xml:space="preserve">0 </w:t>
      </w:r>
      <w:r w:rsidR="00A54B02" w:rsidRPr="00CE510A">
        <w:t>kn</w:t>
      </w:r>
      <w:r w:rsidRPr="00CE510A">
        <w:t xml:space="preserve"> te je s</w:t>
      </w:r>
      <w:r w:rsidR="006C2C31" w:rsidRPr="00CE510A">
        <w:t xml:space="preserve">tečajni sudac </w:t>
      </w:r>
      <w:r w:rsidRPr="00CE510A">
        <w:t xml:space="preserve">ocijenio osnovanim  </w:t>
      </w:r>
      <w:r w:rsidR="005E25C4" w:rsidRPr="00CE510A">
        <w:t xml:space="preserve">te </w:t>
      </w:r>
      <w:r w:rsidRPr="00CE510A">
        <w:t>troškove</w:t>
      </w:r>
      <w:r w:rsidR="005E25C4" w:rsidRPr="00CE510A">
        <w:t>.</w:t>
      </w:r>
    </w:p>
    <w:p w:rsidRDefault="005E25C4" w:rsidP="00E97C01" w:rsidR="003C7904" w:rsidRPr="00CE510A">
      <w:pPr>
        <w:jc w:val="both"/>
      </w:pPr>
      <w:r w:rsidRPr="00CE510A">
        <w:tab/>
        <w:t xml:space="preserve">S obzirom na navedeno, temeljem </w:t>
      </w:r>
      <w:r w:rsidR="00CF19CB" w:rsidRPr="00CE510A">
        <w:t xml:space="preserve"> </w:t>
      </w:r>
      <w:r w:rsidRPr="00CE510A">
        <w:t>čl. 94. st. 1. i 2. SZ-a, odlučeno je kao u izreci.</w:t>
      </w:r>
    </w:p>
    <w:p w:rsidRDefault="003C7904" w:rsidP="00E97C01" w:rsidR="00CE510A">
      <w:pPr>
        <w:jc w:val="both"/>
      </w:pPr>
      <w:r w:rsidRPr="00CE510A">
        <w:lastRenderedPageBreak/>
        <w:tab/>
        <w:t>Računovodstvu je naloženo da iznos nagrade i troškova koji je određen ovim rješenjem isplati iz predujma (od 10.000,00 kuna) uplaćenog od strane predlagatelja, a ukoliko sredstva na depozitu ne budu dovoljna onda ostatak iznosa iz Fonda za pokriće troškova stečajnog postupka – sukladno čl. 94. st. 6. SZ-a.</w:t>
      </w:r>
      <w:r w:rsidRPr="00CE510A">
        <w:tab/>
      </w:r>
    </w:p>
    <w:p w:rsidRDefault="003C7904" w:rsidP="00E97C01" w:rsidR="00D67963" w:rsidRPr="00CE510A">
      <w:pPr>
        <w:jc w:val="both"/>
      </w:pPr>
      <w:r w:rsidRPr="00CE510A">
        <w:tab/>
      </w:r>
      <w:r w:rsidR="00E97C01" w:rsidRPr="00CE510A">
        <w:tab/>
      </w:r>
      <w:r w:rsidR="00E97C01" w:rsidRPr="00CE510A">
        <w:tab/>
      </w:r>
      <w:r w:rsidR="00E97C01" w:rsidRPr="00CE510A">
        <w:tab/>
      </w:r>
    </w:p>
    <w:p w:rsidRDefault="00D67963" w:rsidP="00CE510A" w:rsidR="00CE510A">
      <w:pPr>
        <w:jc w:val="center"/>
      </w:pPr>
      <w:r w:rsidRPr="00CE510A">
        <w:t xml:space="preserve">U </w:t>
      </w:r>
      <w:r w:rsidR="00D57C1C" w:rsidRPr="00CE510A">
        <w:t xml:space="preserve">Pazinu, </w:t>
      </w:r>
      <w:r w:rsidR="003C7904" w:rsidRPr="00CE510A">
        <w:t>25. siječnja 2018.</w:t>
      </w:r>
    </w:p>
    <w:p w:rsidRDefault="00CE510A" w:rsidP="00CE510A" w:rsidR="00CE510A"/>
    <w:p w:rsidRDefault="00D57C1C" w:rsidP="00CE510A" w:rsidR="00CE510A">
      <w:pPr>
        <w:ind w:left="4956"/>
        <w:jc w:val="center"/>
      </w:pPr>
      <w:r w:rsidRPr="00CE510A">
        <w:t>Stečajni sudac</w:t>
      </w:r>
    </w:p>
    <w:p w:rsidRDefault="00CE510A" w:rsidP="00CE510A" w:rsidR="00CE510A">
      <w:pPr>
        <w:ind w:left="4956"/>
        <w:jc w:val="center"/>
      </w:pPr>
    </w:p>
    <w:p w:rsidRDefault="00473C77" w:rsidP="00CE510A" w:rsidR="00D57C1C" w:rsidRPr="00CE510A">
      <w:pPr>
        <w:ind w:left="4956"/>
        <w:jc w:val="center"/>
      </w:pPr>
      <w:r w:rsidRPr="00CE510A">
        <w:t>Ivan Dujić</w:t>
      </w:r>
      <w:r w:rsidR="008F6611">
        <w:t>, v.r.</w:t>
      </w:r>
    </w:p>
    <w:p w:rsidRDefault="00C32D67" w:rsidP="00D57C1C" w:rsidR="00C32D67" w:rsidRPr="00CE510A">
      <w:pPr>
        <w:jc w:val="both"/>
      </w:pPr>
    </w:p>
    <w:p w:rsidRDefault="00CE510A" w:rsidP="00D57C1C" w:rsidR="00CE510A">
      <w:pPr>
        <w:jc w:val="both"/>
      </w:pPr>
    </w:p>
    <w:p w:rsidRDefault="00D57C1C" w:rsidP="00D57C1C" w:rsidR="00D57C1C" w:rsidRPr="00CE510A">
      <w:pPr>
        <w:jc w:val="both"/>
      </w:pPr>
      <w:r w:rsidRPr="00CE510A">
        <w:t>UPUTA O PRAVNOM LIJEKU</w:t>
      </w:r>
    </w:p>
    <w:p w:rsidRDefault="00D57C1C" w:rsidP="00C32D67" w:rsidR="00D04156" w:rsidRPr="00CE510A">
      <w:pPr>
        <w:jc w:val="both"/>
      </w:pPr>
      <w:r w:rsidRPr="00CE510A">
        <w:tab/>
      </w:r>
      <w:r w:rsidR="00C32D67" w:rsidRPr="00CE510A">
        <w:t>Protiv ovog rješenja pravo na žalbu imaju stečajni upravitelj i svaki stečajni vjerovnik (čl. 94. st. 5. SZ-a)</w:t>
      </w:r>
      <w:r w:rsidR="00975409" w:rsidRPr="00CE510A">
        <w:t xml:space="preserve"> u roku </w:t>
      </w:r>
      <w:r w:rsidR="00C32D67" w:rsidRPr="00CE510A">
        <w:t xml:space="preserve">osam </w:t>
      </w:r>
      <w:r w:rsidR="00975409" w:rsidRPr="00CE510A">
        <w:t xml:space="preserve">dana </w:t>
      </w:r>
      <w:r w:rsidR="00C32D67" w:rsidRPr="00CE510A">
        <w:t xml:space="preserve">od dana dostave, a dostava se smatra obavljenom istekom osmoga dana od dana objave pismena na mrežnoj stranici e-Oglasna ploča sudova (čl. 12. SZ-a).  </w:t>
      </w:r>
      <w:r w:rsidR="00975409" w:rsidRPr="00CE510A">
        <w:t>Žalba se podnosi putem ovog suda u 3 istovjetna primjerka, a o žalbi odlučuje Visoki trgovački sud Republike Hrvatske.</w:t>
      </w:r>
    </w:p>
    <w:p w:rsidRDefault="003E7F85" w:rsidP="00D57C1C" w:rsidR="003E7F85" w:rsidRPr="00CE510A">
      <w:pPr>
        <w:jc w:val="both"/>
      </w:pPr>
      <w:r w:rsidRPr="00CE510A">
        <w:tab/>
      </w:r>
    </w:p>
    <w:p w:rsidRDefault="003E7F85" w:rsidP="00D57C1C" w:rsidR="003E7F85" w:rsidRPr="00CE510A">
      <w:pPr>
        <w:jc w:val="both"/>
      </w:pPr>
    </w:p>
    <w:p w:rsidRDefault="00D57C1C" w:rsidP="00D57C1C" w:rsidR="00D57C1C" w:rsidRPr="00CE510A">
      <w:pPr>
        <w:jc w:val="both"/>
      </w:pPr>
      <w:r w:rsidRPr="00CE510A">
        <w:t>DNA</w:t>
      </w:r>
    </w:p>
    <w:p w:rsidRDefault="00C7108E" w:rsidP="00CF19CB" w:rsidR="00C7108E" w:rsidRPr="00CE510A">
      <w:pPr>
        <w:jc w:val="both"/>
      </w:pPr>
      <w:r w:rsidRPr="00CE510A">
        <w:t xml:space="preserve">- </w:t>
      </w:r>
      <w:r w:rsidR="00CF19CB" w:rsidRPr="00CE510A">
        <w:t>e -o</w:t>
      </w:r>
      <w:r w:rsidRPr="00CE510A">
        <w:t xml:space="preserve">glasna ploča suda </w:t>
      </w:r>
      <w:r w:rsidR="003573E1" w:rsidRPr="00CE510A">
        <w:t>(čl. 94. st. 4. SZ-a)</w:t>
      </w:r>
    </w:p>
    <w:p w:rsidRDefault="00A54B02" w:rsidP="00CF19CB" w:rsidR="003C7904" w:rsidRPr="00CE510A">
      <w:pPr>
        <w:jc w:val="both"/>
      </w:pPr>
      <w:r w:rsidRPr="00CE510A">
        <w:t xml:space="preserve">- stečajnom upravitelju </w:t>
      </w:r>
      <w:r w:rsidR="003C7904" w:rsidRPr="00CE510A">
        <w:t>Jasni Kučević, iz Pule, Kaštanjer 64</w:t>
      </w:r>
    </w:p>
    <w:p w:rsidRDefault="003C7904" w:rsidP="00CF19CB" w:rsidR="003C7904" w:rsidRPr="00CE510A">
      <w:pPr>
        <w:jc w:val="both"/>
      </w:pPr>
    </w:p>
    <w:p w:rsidRDefault="003C7904" w:rsidP="003C7904" w:rsidR="003C7904" w:rsidRPr="00CE510A">
      <w:pPr>
        <w:jc w:val="both"/>
      </w:pPr>
      <w:r w:rsidRPr="00CE510A">
        <w:t xml:space="preserve">Po pravomoćnosti: računovodstvu ovog suda, uz preslik rješenja sa lista 18-19 te preslik lista 24 spisa </w:t>
      </w:r>
    </w:p>
    <w:p w:rsidRDefault="003C7904" w:rsidP="00CF19CB" w:rsidR="003C7904" w:rsidRPr="00CE510A">
      <w:pPr>
        <w:jc w:val="both"/>
      </w:pPr>
    </w:p>
    <w:p w:rsidRDefault="00266472" w:rsidP="00CF19CB" w:rsidR="00266472" w:rsidRPr="00CE510A">
      <w:pPr>
        <w:jc w:val="both"/>
      </w:pPr>
    </w:p>
    <w:sectPr w:rsidSect="00CE510A" w:rsidR="00266472" w:rsidRPr="00CE510A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F90" w:rsidR="007A2F90">
      <w:r>
        <w:separator/>
      </w:r>
    </w:p>
  </w:endnote>
  <w:endnote w:id="0" w:type="continuationSeparator">
    <w:p w:rsidRDefault="007A2F90" w:rsidR="007A2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F90" w:rsidR="007A2F90">
      <w:r>
        <w:separator/>
      </w:r>
    </w:p>
  </w:footnote>
  <w:footnote w:id="0" w:type="continuationSeparator">
    <w:p w:rsidRDefault="007A2F90" w:rsidR="007A2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6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E510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67963" w:rsidRPr="00D67963">
      <w:tab/>
    </w:r>
    <w:r w:rsidR="00D67963" w:rsidRPr="00D67963">
      <w:tab/>
    </w:r>
    <w:r w:rsidR="00CE510A">
      <w:t>10 St-593/2017-14</w:t>
    </w:r>
    <w:r w:rsidR="00567067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567067" w:rsidR="00C16C64" w:rsidRPr="00CE510A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rPr>
        <w:sz w:val="28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567067">
      <w:rPr>
        <w:b/>
        <w:sz w:val="23"/>
        <w:szCs w:val="23"/>
      </w:rPr>
      <w:tab/>
    </w:r>
    <w:r w:rsidR="00567067" w:rsidRPr="00567067">
      <w:rPr>
        <w:sz w:val="23"/>
        <w:szCs w:val="23"/>
      </w:rPr>
      <w:tab/>
    </w:r>
    <w:r w:rsidR="00936199" w:rsidRPr="00CE510A">
      <w:rPr>
        <w:szCs w:val="23"/>
      </w:rPr>
      <w:t>10 St-593/2017-14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21607"/>
    <w:rsid w:val="0004210E"/>
    <w:rsid w:val="00052EF3"/>
    <w:rsid w:val="000543CD"/>
    <w:rsid w:val="00055280"/>
    <w:rsid w:val="00061AF7"/>
    <w:rsid w:val="00062B7F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A1342"/>
    <w:rsid w:val="001A47F6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23433"/>
    <w:rsid w:val="00235DB9"/>
    <w:rsid w:val="0024271E"/>
    <w:rsid w:val="00242840"/>
    <w:rsid w:val="00246916"/>
    <w:rsid w:val="002470E9"/>
    <w:rsid w:val="0025310E"/>
    <w:rsid w:val="002615B5"/>
    <w:rsid w:val="00263B07"/>
    <w:rsid w:val="00266472"/>
    <w:rsid w:val="002675DA"/>
    <w:rsid w:val="002951CA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C7904"/>
    <w:rsid w:val="003D04B9"/>
    <w:rsid w:val="003D0D25"/>
    <w:rsid w:val="003D30D9"/>
    <w:rsid w:val="003D4E89"/>
    <w:rsid w:val="003E3E34"/>
    <w:rsid w:val="003E6976"/>
    <w:rsid w:val="003E7F85"/>
    <w:rsid w:val="003F7648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A753A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67067"/>
    <w:rsid w:val="00581CBE"/>
    <w:rsid w:val="0058729C"/>
    <w:rsid w:val="00590A80"/>
    <w:rsid w:val="00591CD6"/>
    <w:rsid w:val="005A466C"/>
    <w:rsid w:val="005B0CB3"/>
    <w:rsid w:val="005B1A3A"/>
    <w:rsid w:val="005B460E"/>
    <w:rsid w:val="005C144C"/>
    <w:rsid w:val="005E25C4"/>
    <w:rsid w:val="005F468D"/>
    <w:rsid w:val="00600F95"/>
    <w:rsid w:val="00601CAC"/>
    <w:rsid w:val="00607193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1BBC"/>
    <w:rsid w:val="006C2C31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A2F90"/>
    <w:rsid w:val="007C075D"/>
    <w:rsid w:val="007C40DA"/>
    <w:rsid w:val="007D0370"/>
    <w:rsid w:val="007D0CE7"/>
    <w:rsid w:val="007D503F"/>
    <w:rsid w:val="007D52B6"/>
    <w:rsid w:val="007F436C"/>
    <w:rsid w:val="007F68E5"/>
    <w:rsid w:val="00810438"/>
    <w:rsid w:val="00811A17"/>
    <w:rsid w:val="008210F4"/>
    <w:rsid w:val="00822238"/>
    <w:rsid w:val="0082784F"/>
    <w:rsid w:val="00830B5E"/>
    <w:rsid w:val="00832BEE"/>
    <w:rsid w:val="00837ACE"/>
    <w:rsid w:val="0084196A"/>
    <w:rsid w:val="00842467"/>
    <w:rsid w:val="008517F7"/>
    <w:rsid w:val="00852134"/>
    <w:rsid w:val="00856307"/>
    <w:rsid w:val="008578F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0E07"/>
    <w:rsid w:val="008D2320"/>
    <w:rsid w:val="008E428A"/>
    <w:rsid w:val="008F158A"/>
    <w:rsid w:val="008F53E4"/>
    <w:rsid w:val="008F6611"/>
    <w:rsid w:val="009138F9"/>
    <w:rsid w:val="0093619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7324"/>
    <w:rsid w:val="009E26BF"/>
    <w:rsid w:val="009E3360"/>
    <w:rsid w:val="009E5955"/>
    <w:rsid w:val="00A02DEC"/>
    <w:rsid w:val="00A030B5"/>
    <w:rsid w:val="00A0751E"/>
    <w:rsid w:val="00A140AE"/>
    <w:rsid w:val="00A46058"/>
    <w:rsid w:val="00A50996"/>
    <w:rsid w:val="00A54B02"/>
    <w:rsid w:val="00A72055"/>
    <w:rsid w:val="00A72819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53EF"/>
    <w:rsid w:val="00B164B0"/>
    <w:rsid w:val="00B2142B"/>
    <w:rsid w:val="00B27F22"/>
    <w:rsid w:val="00B37480"/>
    <w:rsid w:val="00B414A0"/>
    <w:rsid w:val="00B416B6"/>
    <w:rsid w:val="00B440FC"/>
    <w:rsid w:val="00B55EF1"/>
    <w:rsid w:val="00B634DD"/>
    <w:rsid w:val="00B7406B"/>
    <w:rsid w:val="00B92FCB"/>
    <w:rsid w:val="00B97BA0"/>
    <w:rsid w:val="00BA0D57"/>
    <w:rsid w:val="00BA1FBA"/>
    <w:rsid w:val="00BA367B"/>
    <w:rsid w:val="00BA38CC"/>
    <w:rsid w:val="00BB03F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A1D76"/>
    <w:rsid w:val="00CC37F0"/>
    <w:rsid w:val="00CD2543"/>
    <w:rsid w:val="00CE06C1"/>
    <w:rsid w:val="00CE510A"/>
    <w:rsid w:val="00CE789C"/>
    <w:rsid w:val="00CF19CB"/>
    <w:rsid w:val="00CF2166"/>
    <w:rsid w:val="00D04156"/>
    <w:rsid w:val="00D10264"/>
    <w:rsid w:val="00D23F98"/>
    <w:rsid w:val="00D30305"/>
    <w:rsid w:val="00D350BE"/>
    <w:rsid w:val="00D40530"/>
    <w:rsid w:val="00D43E2F"/>
    <w:rsid w:val="00D46578"/>
    <w:rsid w:val="00D5402D"/>
    <w:rsid w:val="00D57C1C"/>
    <w:rsid w:val="00D57EA9"/>
    <w:rsid w:val="00D63804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5D60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1E0E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3985"/>
    <w:rsid w:val="00F566FC"/>
    <w:rsid w:val="00F64E5D"/>
    <w:rsid w:val="00F65998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H.E.S. NEKRETNINE d.o.o. LABIN zastupanog po punomoćniku Odvj. Pavao Škare</izvorni_sadrzaj>
    <derivirana_varijabla naziv="DomainObject.Predmet.ProtustrankaFormated_1">  H.E.S. NEKRETNINE d.o.o. LABIN zastupanog po punomoćniku Odvj. Pavao Škare</derivirana_varijabla>
  </DomainObject.Predmet.ProtustrankaFormated>
  <DomainObject.Predmet.ProtustrankaFormatedOIB>
    <izvorni_sadrzaj>  H.E.S. NEKRETNINE d.o.o. LABIN, OIB 63035988069 zastupanog po punomoćniku Odvj. Pavao Škare</izvorni_sadrzaj>
    <derivirana_varijabla naziv="DomainObject.Predmet.ProtustrankaFormatedOIB_1">  H.E.S. NEKRETNINE d.o.o. LABIN, OIB 63035988069 zastupanog po punomoćniku Odvj. Pavao Škare</derivirana_varijabla>
  </DomainObject.Predmet.ProtustrankaFormatedOIB>
  <DomainObject.Predmet.ProtustrankaFormatedWithAdress>
    <izvorni_sadrzaj> H.E.S. NEKRETNINE d.o.o. LABIN, Ravni 5 H, 52220 Labin zastupanog po punomoćniku Odvj. Pavao Škare</izvorni_sadrzaj>
    <derivirana_varijabla naziv="DomainObject.Predmet.ProtustrankaFormatedWithAdress_1"> H.E.S. NEKRETNINE d.o.o. LABIN, Ravni 5 H, 52220 Labin zastupanog po punomoćniku Odvj. Pavao Škare</derivirana_varijabla>
  </DomainObject.Predmet.ProtustrankaFormatedWithAdress>
  <DomainObject.Predmet.ProtustrankaFormatedWithAdressOIB>
    <izvorni_sadrzaj> H.E.S. NEKRETNINE d.o.o. LABIN, OIB 63035988069, Ravni 5 H, 52220 Labin zastupanog po punomoćniku Odvj. Pavao Škare</izvorni_sadrzaj>
    <derivirana_varijabla naziv="DomainObject.Predmet.ProtustrankaFormatedWithAdressOIB_1"> H.E.S. NEKRETNINE d.o.o. LABIN, OIB 63035988069, Ravni 5 H, 52220 Labin zastupanog po punomoćniku Odvj. Pavao Škare</derivirana_varijabla>
  </DomainObject.Predmet.ProtustrankaFormatedWithAdressOIB>
  <DomainObject.Predmet.ProtustrankaWithAdress>
    <izvorni_sadrzaj>H.E.S. NEKRETNINE d.o.o. LABIN Ravni 5 H, 52220 Labin</izvorni_sadrzaj>
    <derivirana_varijabla naziv="DomainObject.Predmet.ProtustrankaWithAdress_1">H.E.S. NEKRETNINE d.o.o. LABIN Ravni 5 H, 52220 Labin</derivirana_varijabla>
  </DomainObject.Predmet.ProtustrankaWithAdress>
  <DomainObject.Predmet.ProtustrankaWithAdressOIB>
    <izvorni_sadrzaj>H.E.S. NEKRETNINE d.o.o. LABIN, OIB 63035988069, Ravni 5 H, 52220 Labin</izvorni_sadrzaj>
    <derivirana_varijabla naziv="DomainObject.Predmet.ProtustrankaWithAdressOIB_1">H.E.S. NEKRETNINE d.o.o. LABIN, OIB 63035988069, Ravni 5 H, 52220 Labin</derivirana_varijabla>
  </DomainObject.Predmet.ProtustrankaWithAdressOIB>
  <DomainObject.Predmet.ProtustrankaNazivFormated>
    <izvorni_sadrzaj>H.E.S. NEKRETNINE d.o.o. LABIN</izvorni_sadrzaj>
    <derivirana_varijabla naziv="DomainObject.Predmet.ProtustrankaNazivFormated_1">H.E.S. NEKRETNINE d.o.o. LABIN</derivirana_varijabla>
  </DomainObject.Predmet.ProtustrankaNazivFormated>
  <DomainObject.Predmet.ProtustrankaNazivFormatedOIB>
    <izvorni_sadrzaj>H.E.S. NEKRETNINE d.o.o. LABIN, OIB 63035988069</izvorni_sadrzaj>
    <derivirana_varijabla naziv="DomainObject.Predmet.ProtustrankaNazivFormatedOIB_1">H.E.S. NEKRETNINE d.o.o. LABIN, OIB 63035988069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H.E.S. NEKRETNINE d.o.o. LABIN</izvorni_sadrzaj>
    <derivirana_varijabla naziv="DomainObject.Predmet.StrankaFormated_1">  H.E.S. NEKRETNINE d.o.o. LABIN</derivirana_varijabla>
  </DomainObject.Predmet.StrankaFormated>
  <DomainObject.Predmet.StrankaFormatedOIB>
    <izvorni_sadrzaj>  H.E.S. NEKRETNINE d.o.o. LABIN, OIB 63035988069</izvorni_sadrzaj>
    <derivirana_varijabla naziv="DomainObject.Predmet.StrankaFormatedOIB_1">  H.E.S. NEKRETNINE d.o.o. LABIN, OIB 63035988069</derivirana_varijabla>
  </DomainObject.Predmet.StrankaFormatedOIB>
  <DomainObject.Predmet.StrankaFormatedWithAdress>
    <izvorni_sadrzaj> H.E.S. NEKRETNINE d.o.o. LABIN, Ravni 5 H, 52220 Labin</izvorni_sadrzaj>
    <derivirana_varijabla naziv="DomainObject.Predmet.StrankaFormatedWithAdress_1"> H.E.S. NEKRETNINE d.o.o. LABIN, Ravni 5 H, 52220 Labin</derivirana_varijabla>
  </DomainObject.Predmet.StrankaFormatedWithAdress>
  <DomainObject.Predmet.StrankaFormatedWithAdressOIB>
    <izvorni_sadrzaj> H.E.S. NEKRETNINE d.o.o. LABIN, OIB 63035988069, Ravni 5 H, 52220 Labin</izvorni_sadrzaj>
    <derivirana_varijabla naziv="DomainObject.Predmet.StrankaFormatedWithAdressOIB_1"> H.E.S. NEKRETNINE d.o.o. LABIN, OIB 63035988069, Ravni 5 H, 52220 Labin</derivirana_varijabla>
  </DomainObject.Predmet.StrankaFormatedWithAdressOIB>
  <DomainObject.Predmet.StrankaWithAdress>
    <izvorni_sadrzaj>H.E.S. NEKRETNINE d.o.o. LABIN Ravni 5 H,52220 Labin</izvorni_sadrzaj>
    <derivirana_varijabla naziv="DomainObject.Predmet.StrankaWithAdress_1">H.E.S. NEKRETNINE d.o.o. LABIN Ravni 5 H,52220 Labin</derivirana_varijabla>
  </DomainObject.Predmet.StrankaWithAdress>
  <DomainObject.Predmet.StrankaWithAdressOIB>
    <izvorni_sadrzaj>H.E.S. NEKRETNINE d.o.o. LABIN, OIB 63035988069, Ravni 5 H,52220 Labin</izvorni_sadrzaj>
    <derivirana_varijabla naziv="DomainObject.Predmet.StrankaWithAdressOIB_1">H.E.S. NEKRETNINE d.o.o. LABIN, OIB 63035988069, Ravni 5 H,52220 Labin</derivirana_varijabla>
  </DomainObject.Predmet.StrankaWithAdressOIB>
  <DomainObject.Predmet.StrankaNazivFormated>
    <izvorni_sadrzaj>H.E.S. NEKRETNINE d.o.o. LABIN</izvorni_sadrzaj>
    <derivirana_varijabla naziv="DomainObject.Predmet.StrankaNazivFormated_1">H.E.S. NEKRETNINE d.o.o. LABIN</derivirana_varijabla>
  </DomainObject.Predmet.StrankaNazivFormated>
  <DomainObject.Predmet.StrankaNazivFormatedOIB>
    <izvorni_sadrzaj>H.E.S. NEKRETNINE d.o.o. LABIN, OIB 63035988069</izvorni_sadrzaj>
    <derivirana_varijabla naziv="DomainObject.Predmet.StrankaNazivFormatedOIB_1">H.E.S. NEKRETNINE d.o.o. LABIN, OIB 63035988069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H.E.S. NEKRETNINE d.o.o. LABIN</item>
    </izvorni_sadrzaj>
    <derivirana_varijabla naziv="DomainObject.Predmet.StrankaListFormated_1">
      <item>H.E.S. NEKRETNINE d.o.o. LABIN</item>
    </derivirana_varijabla>
  </DomainObject.Predmet.StrankaListFormated>
  <DomainObject.Predmet.StrankaListFormatedOIB>
    <izvorni_sadrzaj>
      <item>H.E.S. NEKRETNINE d.o.o. LABIN, OIB 63035988069</item>
    </izvorni_sadrzaj>
    <derivirana_varijabla naziv="DomainObject.Predmet.StrankaListFormatedOIB_1">
      <item>H.E.S. NEKRETNINE d.o.o. LABIN, OIB 63035988069</item>
    </derivirana_varijabla>
  </DomainObject.Predmet.StrankaListFormatedOIB>
  <DomainObject.Predmet.StrankaListFormatedWithAdress>
    <izvorni_sadrzaj>
      <item>H.E.S. NEKRETNINE d.o.o. LABIN, Ravni 5 H, 52220 Labin</item>
    </izvorni_sadrzaj>
    <derivirana_varijabla naziv="DomainObject.Predmet.StrankaListFormatedWithAdress_1">
      <item>H.E.S. NEKRETNINE d.o.o. LABIN, Ravni 5 H, 52220 Labin</item>
    </derivirana_varijabla>
  </DomainObject.Predmet.StrankaListFormatedWithAdress>
  <DomainObject.Predmet.StrankaListFormatedWithAdressOIB>
    <izvorni_sadrzaj>
      <item>H.E.S. NEKRETNINE d.o.o. LABIN, OIB 63035988069, Ravni 5 H, 52220 Labin</item>
    </izvorni_sadrzaj>
    <derivirana_varijabla naziv="DomainObject.Predmet.StrankaListFormatedWithAdressOIB_1">
      <item>H.E.S. NEKRETNINE d.o.o. LABIN, OIB 63035988069, Ravni 5 H, 52220 Labin</item>
    </derivirana_varijabla>
  </DomainObject.Predmet.StrankaListFormatedWithAdressOIB>
  <DomainObject.Predmet.StrankaListNazivFormated>
    <izvorni_sadrzaj>
      <item>H.E.S. NEKRETNINE d.o.o. LABIN</item>
    </izvorni_sadrzaj>
    <derivirana_varijabla naziv="DomainObject.Predmet.StrankaListNazivFormated_1">
      <item>H.E.S. NEKRETNINE d.o.o. LABIN</item>
    </derivirana_varijabla>
  </DomainObject.Predmet.StrankaListNazivFormated>
  <DomainObject.Predmet.StrankaListNazivFormatedOIB>
    <izvorni_sadrzaj>
      <item>H.E.S. NEKRETNINE d.o.o. LABIN, OIB 63035988069</item>
    </izvorni_sadrzaj>
    <derivirana_varijabla naziv="DomainObject.Predmet.StrankaListNazivFormatedOIB_1">
      <item>H.E.S. NEKRETNINE d.o.o. LABIN, OIB 63035988069</item>
    </derivirana_varijabla>
  </DomainObject.Predmet.StrankaListNazivFormatedOIB>
  <DomainObject.Predmet.ProtuStrankaListFormated>
    <izvorni_sadrzaj>
      <item>H.E.S. NEKRETNINE d.o.o. LABIN zastupanog po punomoćniku Odvj. Pavao Škare</item>
    </izvorni_sadrzaj>
    <derivirana_varijabla naziv="DomainObject.Predmet.ProtuStrankaListFormated_1">
      <item>H.E.S. NEKRETNINE d.o.o. LABIN zastupanog po punomoćniku Odvj. Pavao Škare</item>
    </derivirana_varijabla>
  </DomainObject.Predmet.ProtuStrankaListFormated>
  <DomainObject.Predmet.ProtuStrankaListFormatedOIB>
    <izvorni_sadrzaj>
      <item>H.E.S. NEKRETNINE d.o.o. LABIN, OIB 63035988069 zastupanog po punomoćniku Odvj. Pavao Škare</item>
    </izvorni_sadrzaj>
    <derivirana_varijabla naziv="DomainObject.Predmet.ProtuStrankaListFormatedOIB_1">
      <item>H.E.S. NEKRETNINE d.o.o. LABIN, OIB 63035988069 zastupanog po punomoćniku Odvj. Pavao Škare</item>
    </derivirana_varijabla>
  </DomainObject.Predmet.ProtuStrankaListFormatedOIB>
  <DomainObject.Predmet.ProtuStrankaListFormatedWithAdress>
    <izvorni_sadrzaj>
      <item>H.E.S. NEKRETNINE d.o.o. LABIN, Ravni 5 H, 52220 Labin zastupanog po punomoćniku Odvj. Pavao Škare</item>
    </izvorni_sadrzaj>
    <derivirana_varijabla naziv="DomainObject.Predmet.ProtuStrankaListFormatedWithAdress_1">
      <item>H.E.S. NEKRETNINE d.o.o. LABIN, Ravni 5 H, 52220 Labin zastupanog po punomoćniku Odvj. Pavao Škare</item>
    </derivirana_varijabla>
  </DomainObject.Predmet.ProtuStrankaListFormatedWithAdress>
  <DomainObject.Predmet.ProtuStrankaListFormatedWithAdressOIB>
    <izvorni_sadrzaj>
      <item>H.E.S. NEKRETNINE d.o.o. LABIN, OIB 63035988069, Ravni 5 H, 52220 Labin zastupanog po punomoćniku Odvj. Pavao Škare</item>
    </izvorni_sadrzaj>
    <derivirana_varijabla naziv="DomainObject.Predmet.ProtuStrankaListFormatedWithAdressOIB_1">
      <item>H.E.S. NEKRETNINE d.o.o. LABIN, OIB 63035988069, Ravni 5 H, 52220 Labin zastupanog po punomoćniku Odvj. Pavao Škare</item>
    </derivirana_varijabla>
  </DomainObject.Predmet.ProtuStrankaListFormatedWithAdressOIB>
  <DomainObject.Predmet.ProtuStrankaListNazivFormated>
    <izvorni_sadrzaj>
      <item>H.E.S. NEKRETNINE d.o.o. LABIN</item>
    </izvorni_sadrzaj>
    <derivirana_varijabla naziv="DomainObject.Predmet.ProtuStrankaListNazivFormated_1">
      <item>H.E.S. NEKRETNINE d.o.o. LABIN</item>
    </derivirana_varijabla>
  </DomainObject.Predmet.ProtuStrankaListNazivFormated>
  <DomainObject.Predmet.ProtuStrankaListNazivFormatedOIB>
    <izvorni_sadrzaj>
      <item>H.E.S. NEKRETNINE d.o.o. LABIN, OIB 63035988069</item>
    </izvorni_sadrzaj>
    <derivirana_varijabla naziv="DomainObject.Predmet.ProtuStrankaListNazivFormatedOIB_1">
      <item>H.E.S. NEKRETNINE d.o.o. LABIN, OIB 63035988069</item>
    </derivirana_varijabla>
  </DomainObject.Predmet.ProtuStrankaListNazivFormatedOIB>
  <DomainObject.Predmet.OstaliListFormated>
    <izvorni_sadrzaj>
      <item>Odvj. Pavao Škare punomoćnik sudionika u postupku H.E.S. NEKRETNINE d.o.o. LABIN</item>
    </izvorni_sadrzaj>
    <derivirana_varijabla naziv="DomainObject.Predmet.OstaliListFormated_1">
      <item>Odvj. Pavao Škare punomoćnik sudionika u postupku H.E.S. NEKRETNINE d.o.o. LABIN</item>
    </derivirana_varijabla>
  </DomainObject.Predmet.OstaliListFormated>
  <DomainObject.Predmet.OstaliListFormatedOIB>
    <izvorni_sadrzaj>
      <item>Odvj. Pavao Škare punomoćnik sudionika u postupku H.E.S. NEKRETNINE d.o.o. LABIN</item>
    </izvorni_sadrzaj>
    <derivirana_varijabla naziv="DomainObject.Predmet.OstaliListFormatedOIB_1">
      <item>Odvj. Pavao Škare punomoćnik sudionika u postupku H.E.S. NEKRETNINE d.o.o. LABIN</item>
    </derivirana_varijabla>
  </DomainObject.Predmet.OstaliListFormatedOIB>
  <DomainObject.Predmet.OstaliListFormatedWithAdress>
    <izvorni_sadrzaj>
      <item>Odvj. Pavao Škare, Britanski trg 12, 10000 Zagreb punomoćnik sudionika u postupku H.E.S. NEKRETNINE d.o.o. LABIN</item>
    </izvorni_sadrzaj>
    <derivirana_varijabla naziv="DomainObject.Predmet.OstaliListFormatedWithAdress_1">
      <item>Odvj. Pavao Škare, Britanski trg 12, 10000 Zagreb punomoćnik sudionika u postupku H.E.S. NEKRETNINE d.o.o. LABIN</item>
    </derivirana_varijabla>
  </DomainObject.Predmet.OstaliListFormatedWithAdress>
  <DomainObject.Predmet.OstaliListFormatedWithAdressOIB>
    <izvorni_sadrzaj>
      <item>Odvj. Pavao Škare, Britanski trg 12, 10000 Zagreb punomoćnik sudionika u postupku H.E.S. NEKRETNINE d.o.o. LABIN</item>
    </izvorni_sadrzaj>
    <derivirana_varijabla naziv="DomainObject.Predmet.OstaliListFormatedWithAdressOIB_1">
      <item>Odvj. Pavao Škare, Britanski trg 12, 10000 Zagreb punomoćnik sudionika u postupku H.E.S. NEKRETNINE d.o.o. LABIN</item>
    </derivirana_varijabla>
  </DomainObject.Predmet.OstaliListFormatedWithAdressOIB>
  <DomainObject.Predmet.OstaliListNazivFormated>
    <izvorni_sadrzaj>
      <item>Odvj. Pavao Škare</item>
    </izvorni_sadrzaj>
    <derivirana_varijabla naziv="DomainObject.Predmet.OstaliListNazivFormated_1">
      <item>Odvj. Pavao Škare</item>
    </derivirana_varijabla>
  </DomainObject.Predmet.OstaliListNazivFormated>
  <DomainObject.Predmet.OstaliListNazivFormatedOIB>
    <izvorni_sadrzaj>
      <item>Odvj. Pavao Škare</item>
    </izvorni_sadrzaj>
    <derivirana_varijabla naziv="DomainObject.Predmet.OstaliListNazivFormatedOIB_1">
      <item>Odvj. Pavao Škare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H.E.S. NEKRETNINE d.o.o. LABIN</izvorni_sadrzaj>
    <derivirana_varijabla naziv="DomainObject.Predmet.StrankaIDrugi_1">H.E.S. NEKRETNINE d.o.o. LABIN</derivirana_varijabla>
  </DomainObject.Predmet.StrankaIDrugi>
  <DomainObject.Predmet.ProtustrankaIDrugi>
    <izvorni_sadrzaj>H.E.S. NEKRETNINE d.o.o. LABIN</izvorni_sadrzaj>
    <derivirana_varijabla naziv="DomainObject.Predmet.ProtustrankaIDrugi_1">H.E.S. NEKRETNINE d.o.o. LABIN</derivirana_varijabla>
  </DomainObject.Predmet.ProtustrankaIDrugi>
  <DomainObject.Predmet.StrankaIDrugiAdressOIB>
    <izvorni_sadrzaj>H.E.S. NEKRETNINE d.o.o. LABIN, OIB 63035988069, Ravni 5 H, 52220 Labin</izvorni_sadrzaj>
    <derivirana_varijabla naziv="DomainObject.Predmet.StrankaIDrugiAdressOIB_1">H.E.S. NEKRETNINE d.o.o. LABIN, OIB 63035988069, Ravni 5 H, 52220 Labin</derivirana_varijabla>
  </DomainObject.Predmet.StrankaIDrugiAdressOIB>
  <DomainObject.Predmet.ProtustrankaIDrugiAdressOIB>
    <izvorni_sadrzaj>H.E.S. NEKRETNINE d.o.o. LABIN, OIB 63035988069, Ravni 5 H, 52220 Labin</izvorni_sadrzaj>
    <derivirana_varijabla naziv="DomainObject.Predmet.ProtustrankaIDrugiAdressOIB_1">H.E.S. NEKRETNINE d.o.o. LABIN, OIB 63035988069, Ravni 5 H,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H.E.S. NEKRETNINE d.o.o. LABIN</item>
      <item>H.E.S. NEKRETNINE d.o.o. LABIN</item>
      <item>Odvj. Pavao Škare</item>
    </izvorni_sadrzaj>
    <derivirana_varijabla naziv="DomainObject.Predmet.SudioniciListNaziv_1">
      <item>H.E.S. NEKRETNINE d.o.o. LABIN</item>
      <item>H.E.S. NEKRETNINE d.o.o. LABIN</item>
      <item>Odvj. Pavao Škare</item>
    </derivirana_varijabla>
  </DomainObject.Predmet.SudioniciListNaziv>
  <DomainObject.Predmet.SudioniciListAdressOIB>
    <izvorni_sadrzaj>
      <item>H.E.S. NEKRETNINE d.o.o. LABIN, OIB 63035988069, Ravni 5 H,52220 Labin</item>
      <item>H.E.S. NEKRETNINE d.o.o. LABIN, OIB 63035988069, Ravni 5 H,52220 Labin</item>
      <item>Odvj. Pavao Škare, Britanski trg 12,10000 Zagreb</item>
    </izvorni_sadrzaj>
    <derivirana_varijabla naziv="DomainObject.Predmet.SudioniciListAdressOIB_1">
      <item>H.E.S. NEKRETNINE d.o.o. LABIN, OIB 63035988069, Ravni 5 H,52220 Labin</item>
      <item>H.E.S. NEKRETNINE d.o.o. LABIN, OIB 63035988069, Ravni 5 H,52220 Labin</item>
      <item>Odvj. Pavao Škare, Britanski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63035988069</item>
      <item>, OIB 63035988069</item>
      <item>, OIB null</item>
    </izvorni_sadrzaj>
    <derivirana_varijabla naziv="DomainObject.Predmet.SudioniciListNazivOIB_1">
      <item>, OIB 63035988069</item>
      <item>, OIB 63035988069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9C5C0-AA4C-4A59-9F82-481EE242D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568</properties:Words>
  <properties:Characters>2927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2018-01-25T11:45:00Z</dcterms:created>
  <dc:creator>drabar</dc:creator>
  <cp:lastModifiedBy>Sanja Lakošeljac</cp:lastModifiedBy>
  <cp:lastPrinted>2010-08-27T07:20:00Z</cp:lastPrinted>
  <dcterms:modified xmlns:xsi="http://www.w3.org/2001/XMLSchema-instance" xsi:type="dcterms:W3CDTF">2018-01-26T09:34:00Z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