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b74a" w14:paraId="ed6b74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A03850">
        <w:t>2096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03850">
        <w:t>HERBA MEDICA j.d.o.o. za proizvodnju i trgovinu, Osijek, Gornjodravska obala 91/B, MBS: 030137533, OIB: 65566439933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03850">
        <w:t>HERBA MEDICA j.d.o.o. za proizvodnju i trgovinu, Osijek, Gornjodravska obala 91/B, MBS: 030137533, OIB: 65566439933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207DA0">
        <w:t>Domagoj Repač, Zagreb, Svetog mateja 46, OIB: 24977406612.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03850">
        <w:t>HERBA MEDICA j.d.o.o. za proizvodnju i trgovinu, Osijek, Gornjodravska obala 91/B, MBS: 030137533, OIB: 65566439933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914353">
        <w:t>ana 1</w:t>
      </w:r>
      <w:r w:rsidR="003B44AB">
        <w:t>0</w:t>
      </w:r>
      <w:r w:rsidR="001F3914">
        <w:t xml:space="preserve">. </w:t>
      </w:r>
      <w:r w:rsidR="00914353">
        <w:t>kolovoza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A03850">
        <w:t>HERBA MEDICA j.d.o.o. za proizvodnju i trgovinu, Osijek, Gornjodravska obala 91/B, MBS: 030137533, OIB: 65566439933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4538D2" w:rsidP="009A079B" w:rsidR="004538D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8306B7">
        <w:t>2</w:t>
      </w:r>
      <w:r w:rsidR="00A03850">
        <w:t>096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451DF5">
        <w:t>1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</w:t>
      </w:r>
      <w:r w:rsidR="00A03850">
        <w:t>096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9E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07DA0"/>
    <w:rsid w:val="002300ED"/>
    <w:rsid w:val="002948EE"/>
    <w:rsid w:val="002A5389"/>
    <w:rsid w:val="002C775A"/>
    <w:rsid w:val="002D7C09"/>
    <w:rsid w:val="002E38D3"/>
    <w:rsid w:val="00302052"/>
    <w:rsid w:val="00333EEE"/>
    <w:rsid w:val="00351805"/>
    <w:rsid w:val="00375581"/>
    <w:rsid w:val="003767B0"/>
    <w:rsid w:val="003773D3"/>
    <w:rsid w:val="00395102"/>
    <w:rsid w:val="003B44AB"/>
    <w:rsid w:val="003E0B42"/>
    <w:rsid w:val="004011C4"/>
    <w:rsid w:val="00407631"/>
    <w:rsid w:val="004111EB"/>
    <w:rsid w:val="00451DF5"/>
    <w:rsid w:val="004538D2"/>
    <w:rsid w:val="00457193"/>
    <w:rsid w:val="00465D0C"/>
    <w:rsid w:val="0048270D"/>
    <w:rsid w:val="00492989"/>
    <w:rsid w:val="004D1B1C"/>
    <w:rsid w:val="004D59FA"/>
    <w:rsid w:val="00526782"/>
    <w:rsid w:val="005A49E4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06B7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14353"/>
    <w:rsid w:val="00977BE7"/>
    <w:rsid w:val="00987572"/>
    <w:rsid w:val="009A079B"/>
    <w:rsid w:val="00A03850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A49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49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A49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49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St-2096/2016</izvorni_sadrzaj>
    <derivirana_varijabla naziv="DomainObject.Predmet.OznakaBroj_1">St-2096/2016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MEDICA j.d.o.o. za proizvodnju i trgovinu</izvorni_sadrzaj>
    <derivirana_varijabla naziv="DomainObject.Predmet.ProtustrankaFormated_1">  HERBA MEDICA j.d.o.o. za proizvodnju i trgovinu</derivirana_varijabla>
  </DomainObject.Predmet.ProtustrankaFormated>
  <DomainObject.Predmet.ProtustrankaFormatedOIB>
    <izvorni_sadrzaj>  HERBA MEDICA j.d.o.o. za proizvodnju i trgovinu, OIB 65566439933</izvorni_sadrzaj>
    <derivirana_varijabla naziv="DomainObject.Predmet.ProtustrankaFormatedOIB_1">  HERBA MEDICA j.d.o.o. za proizvodnju i trgovinu, OIB 65566439933</derivirana_varijabla>
  </DomainObject.Predmet.ProtustrankaFormatedOIB>
  <DomainObject.Predmet.ProtustrankaFormatedWithAdress>
    <izvorni_sadrzaj> HERBA MEDICA j.d.o.o. za proizvodnju i trgovinu, Gornjodravska obala 91B, 31000 Osijek</izvorni_sadrzaj>
    <derivirana_varijabla naziv="DomainObject.Predmet.ProtustrankaFormatedWithAdress_1"> HERBA MEDICA j.d.o.o. za proizvodnju i trgovinu, Gornjodravska obala 91B, 31000 Osijek</derivirana_varijabla>
  </DomainObject.Predmet.ProtustrankaFormatedWithAdress>
  <DomainObject.Predmet.ProtustrankaFormatedWithAdressOIB>
    <izvorni_sadrzaj> HERBA MEDICA j.d.o.o. za proizvodnju i trgovinu, OIB 65566439933, Gornjodravska obala 91B, 31000 Osijek</izvorni_sadrzaj>
    <derivirana_varijabla naziv="DomainObject.Predmet.ProtustrankaFormatedWithAdressOIB_1"> HERBA MEDICA j.d.o.o. za proizvodnju i trgovinu, OIB 65566439933, Gornjodravska obala 91B, 31000 Osijek</derivirana_varijabla>
  </DomainObject.Predmet.ProtustrankaFormatedWithAdressOIB>
  <DomainObject.Predmet.ProtustrankaWithAdress>
    <izvorni_sadrzaj>HERBA MEDICA j.d.o.o. za proizvodnju i trgovinu Gornjodravska obala 91B, 31000 Osijek</izvorni_sadrzaj>
    <derivirana_varijabla naziv="DomainObject.Predmet.ProtustrankaWithAdress_1">HERBA MEDICA j.d.o.o. za proizvodnju i trgovinu Gornjodravska obala 91B, 31000 Osijek</derivirana_varijabla>
  </DomainObject.Predmet.ProtustrankaWithAdress>
  <DomainObject.Predmet.ProtustrankaWithAdressOIB>
    <izvorni_sadrzaj>HERBA MEDICA j.d.o.o. za proizvodnju i trgovinu, OIB 65566439933, Gornjodravska obala 91B, 31000 Osijek</izvorni_sadrzaj>
    <derivirana_varijabla naziv="DomainObject.Predmet.ProtustrankaWithAdressOIB_1">HERBA MEDICA j.d.o.o. za proizvodnju i trgovinu, OIB 65566439933, Gornjodravska obala 91B, 31000 Osijek</derivirana_varijabla>
  </DomainObject.Predmet.ProtustrankaWithAdressOIB>
  <DomainObject.Predmet.ProtustrankaNazivFormated>
    <izvorni_sadrzaj>HERBA MEDICA j.d.o.o. za proizvodnju i trgovinu</izvorni_sadrzaj>
    <derivirana_varijabla naziv="DomainObject.Predmet.ProtustrankaNazivFormated_1">HERBA MEDICA j.d.o.o. za proizvodnju i trgovinu</derivirana_varijabla>
  </DomainObject.Predmet.ProtustrankaNazivFormated>
  <DomainObject.Predmet.ProtustrankaNazivFormatedOIB>
    <izvorni_sadrzaj>HERBA MEDICA j.d.o.o. za proizvodnju i trgovinu, OIB 65566439933</izvorni_sadrzaj>
    <derivirana_varijabla naziv="DomainObject.Predmet.ProtustrankaNazivFormatedOIB_1">HERBA MEDICA j.d.o.o. za proizvodnju i trgovinu, OIB 65566439933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HERBA MEDICA j.d.o.o. za proizvodnju i trgovinu</item>
    </izvorni_sadrzaj>
    <derivirana_varijabla naziv="DomainObject.Predmet.ProtuStrankaListFormated_1">
      <item>HERBA MEDICA j.d.o.o. za proizvodnju i trgovinu</item>
    </derivirana_varijabla>
  </DomainObject.Predmet.ProtuStrankaListFormated>
  <DomainObject.Predmet.ProtuStrankaListFormatedOIB>
    <izvorni_sadrzaj>
      <item>HERBA MEDICA j.d.o.o. za proizvodnju i trgovinu, OIB 65566439933</item>
    </izvorni_sadrzaj>
    <derivirana_varijabla naziv="DomainObject.Predmet.ProtuStrankaListFormatedOIB_1">
      <item>HERBA MEDICA j.d.o.o. za proizvodnju i trgovinu, OIB 65566439933</item>
    </derivirana_varijabla>
  </DomainObject.Predmet.ProtuStrankaListFormatedOIB>
  <DomainObject.Predmet.ProtuStrankaListFormatedWithAdress>
    <izvorni_sadrzaj>
      <item>HERBA MEDICA j.d.o.o. za proizvodnju i trgovinu, Gornjodravska obala 91B, 31000 Osijek</item>
    </izvorni_sadrzaj>
    <derivirana_varijabla naziv="DomainObject.Predmet.ProtuStrankaListFormatedWithAdress_1">
      <item>HERBA MEDICA j.d.o.o. za proizvodnju i trgovinu, Gornjodravska obala 91B, 31000 Osijek</item>
    </derivirana_varijabla>
  </DomainObject.Predmet.ProtuStrankaListFormatedWithAdress>
  <DomainObject.Predmet.ProtuStrankaListFormatedWithAdressOIB>
    <izvorni_sadrzaj>
      <item>HERBA MEDICA j.d.o.o. za proizvodnju i trgovinu, OIB 65566439933, Gornjodravska obala 91B, 31000 Osijek</item>
    </izvorni_sadrzaj>
    <derivirana_varijabla naziv="DomainObject.Predmet.ProtuStrankaListFormatedWithAdressOIB_1">
      <item>HERBA MEDICA j.d.o.o. za proizvodnju i trgovinu, OIB 65566439933, Gornjodravska obala 91B, 31000 Osijek</item>
    </derivirana_varijabla>
  </DomainObject.Predmet.ProtuStrankaListFormatedWithAdressOIB>
  <DomainObject.Predmet.ProtuStrankaListNazivFormated>
    <izvorni_sadrzaj>
      <item>HERBA MEDICA j.d.o.o. za proizvodnju i trgovinu</item>
    </izvorni_sadrzaj>
    <derivirana_varijabla naziv="DomainObject.Predmet.ProtuStrankaListNazivFormated_1">
      <item>HERBA MEDICA j.d.o.o. za proizvodnju i trgovinu</item>
    </derivirana_varijabla>
  </DomainObject.Predmet.ProtuStrankaListNazivFormated>
  <DomainObject.Predmet.ProtuStrankaListNazivFormatedOIB>
    <izvorni_sadrzaj>
      <item>HERBA MEDICA j.d.o.o. za proizvodnju i trgovinu, OIB 65566439933</item>
    </izvorni_sadrzaj>
    <derivirana_varijabla naziv="DomainObject.Predmet.ProtuStrankaListNazivFormatedOIB_1">
      <item>HERBA MEDICA j.d.o.o. za proizvodnju i trgovinu, OIB 65566439933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HERBA MEDICA j.d.o.o. za proizvodnju i trgovinu</izvorni_sadrzaj>
    <derivirana_varijabla naziv="DomainObject.Predmet.ProtustrankaIDrugi_1">HERBA MEDICA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HERBA MEDICA j.d.o.o. za proizvodnju i trgovinu, OIB 65566439933, Gornjodravska obala 91B, 31000 Osijek</izvorni_sadrzaj>
    <derivirana_varijabla naziv="DomainObject.Predmet.ProtustrankaIDrugiAdressOIB_1">HERBA MEDICA j.d.o.o. za proizvodnju i trgovinu, OIB 65566439933, Gornjodravska obala 91B,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HERBA MEDICA j.d.o.o. za proizvodnju i trgovinu</item>
    </izvorni_sadrzaj>
    <derivirana_varijabla naziv="DomainObject.Predmet.SudioniciListNaziv_1">
      <item>FINA RC OSIJEK</item>
      <item>HERBA MEDICA j.d.o.o. za proizvodnju i trgovinu</item>
    </derivirana_varijabla>
  </DomainObject.Predmet.SudioniciListNaziv>
  <DomainObject.Predmet.SudioniciListAdressOIB>
    <izvorni_sadrzaj>
      <item>FINA RC OSIJEK, OIB 85821130368</item>
      <item>HERBA MEDICA j.d.o.o. za proizvodnju i trgovinu, OIB 65566439933, Gornjodravska obala 91B,31000 Osijek</item>
    </izvorni_sadrzaj>
    <derivirana_varijabla naziv="DomainObject.Predmet.SudioniciListAdressOIB_1">
      <item>FINA RC OSIJEK, OIB 85821130368</item>
      <item>HERBA MEDICA j.d.o.o. za proizvodnju i trgovinu, OIB 65566439933, Gornjodravska obala 91B,31000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65566439933</item>
    </izvorni_sadrzaj>
    <derivirana_varijabla naziv="DomainObject.Predmet.SudioniciListNazivOIB_1">
      <item>, OIB 85821130368</item>
      <item>, OIB 65566439933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C471A-F755-4350-833C-272FB184A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2400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2016-11-28T12:57:00Z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