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ec25" w14:paraId="b47ec25" w:rsidRDefault="006E7B7B" w:rsidP="00811D39" w:rsidR="00811D39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804E81">
        <w:t>sucu ovog suda Tomislavu Jurlini, na prijedlog sudske savjetnice</w:t>
      </w:r>
      <w:r>
        <w:t xml:space="preserve"> </w:t>
      </w:r>
      <w:r w:rsidR="00804E81">
        <w:t>Jelene</w:t>
      </w:r>
      <w:r w:rsidR="0087715B">
        <w:t xml:space="preserve"> Radoš</w:t>
      </w:r>
      <w:r>
        <w:t xml:space="preserve">, povodom zahtjeva Financijske agencije, Regionalnog centra Split, </w:t>
      </w:r>
      <w:r w:rsidR="00153B88">
        <w:t xml:space="preserve">Podružnice </w:t>
      </w:r>
      <w:r w:rsidR="00120E27">
        <w:t>Zadar</w:t>
      </w:r>
      <w:r w:rsidR="00153B88">
        <w:t xml:space="preserve">, </w:t>
      </w:r>
      <w:r w:rsidR="00120E27">
        <w:t>Ivana Danila 4, Zadar</w:t>
      </w:r>
      <w:r>
        <w:t xml:space="preserve">, OIB: 85821130368 od </w:t>
      </w:r>
      <w:r w:rsidR="001E42D0">
        <w:t>13</w:t>
      </w:r>
      <w:r w:rsidR="006851B5">
        <w:t xml:space="preserve">. </w:t>
      </w:r>
      <w:r w:rsidR="001E42D0">
        <w:t>siječnja</w:t>
      </w:r>
      <w:r w:rsidR="00B357BB">
        <w:t xml:space="preserve"> 2017</w:t>
      </w:r>
      <w:r>
        <w:t xml:space="preserve">. za provedbu skraćenoga stečajnog postupka nad dužnikom </w:t>
      </w:r>
      <w:r w:rsidR="001E42D0">
        <w:t>INTEGRAL ZADAR j.d.o.o., Zadar, Braće Bilšić 7, OIB: 56899922220</w:t>
      </w:r>
      <w:r>
        <w:t xml:space="preserve">, </w:t>
      </w:r>
      <w:r w:rsidR="003858F3">
        <w:t>15</w:t>
      </w:r>
      <w:r w:rsidR="00804E81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6E7B7B" w:rsidP="00811D39" w:rsidR="00811D39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7B7B">
        <w:t xml:space="preserve">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11D39"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1E42D0">
        <w:t>INTEGRAL ZADAR j.d.o.o., Zadar, Braće Bilšić 7, OIB: 56899922220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1E42D0">
        <w:t>13. siječnja</w:t>
      </w:r>
      <w:r w:rsidR="00B357BB">
        <w:t xml:space="preserve"> 2017</w:t>
      </w:r>
      <w:r>
        <w:t>. za provedbu skraćenoga stečajnog postupka nad uvodno označenim</w:t>
      </w:r>
      <w:r w:rsidR="001E42D0">
        <w:t xml:space="preserve"> dužnikom, oglasom ovog suda od 2</w:t>
      </w:r>
      <w:r w:rsidR="00120E27">
        <w:t>4</w:t>
      </w:r>
      <w:r w:rsidR="00B357BB">
        <w:t xml:space="preserve">. </w:t>
      </w:r>
      <w:r w:rsidR="001E42D0">
        <w:t>siječnja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04E81" w:rsidP="00804E81" w:rsidR="00804E81">
      <w:pPr>
        <w:ind w:firstLine="708"/>
        <w:jc w:val="both"/>
      </w:pPr>
      <w:r>
        <w:t xml:space="preserve">U propisanom roku vjerovnik </w:t>
      </w:r>
      <w:r w:rsidR="001E42D0">
        <w:t>VIPnet d.o.o., Zagreb, Vrtni put 1, OIB: 29524210204</w:t>
      </w:r>
      <w:r>
        <w:t xml:space="preserve"> je </w:t>
      </w:r>
      <w:r w:rsidR="001E42D0">
        <w:t>2. veljače</w:t>
      </w:r>
      <w:r>
        <w:t xml:space="preserve"> 2017. dostavio ovom sudu prijedlog za otvaranje stečajnoga postupka nad dužnikom navodeći da prema istom ima dospjelu novčanu tražbinu u iznosu od </w:t>
      </w:r>
      <w:r w:rsidR="001E42D0">
        <w:t>13.810,58</w:t>
      </w:r>
      <w:r>
        <w:t xml:space="preserve"> kn koja se temelji na </w:t>
      </w:r>
      <w:r w:rsidR="001E42D0">
        <w:t xml:space="preserve">pravomoćnom i ovršnom </w:t>
      </w:r>
      <w:r>
        <w:t xml:space="preserve">rješenju </w:t>
      </w:r>
      <w:r w:rsidR="001E42D0">
        <w:t>o ovrsi poslovni broj Ovrv-1789/16 od 2. svibnja 2016.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7B0F39" w:rsidP="00811D39" w:rsidR="007B0F39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811D39">
        <w:t xml:space="preserve"> </w:t>
      </w:r>
      <w:r w:rsidR="003858F3">
        <w:t>15</w:t>
      </w:r>
      <w:r w:rsidR="00804E81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A87AFA" w:rsidP="00A87AFA" w:rsidR="00A87AFA">
      <w:r>
        <w:t>Za točnost otpravka – ovlaštena službenica                                                 Sudac</w:t>
      </w:r>
    </w:p>
    <w:p w:rsidRDefault="00A87AFA" w:rsidP="00A87AFA" w:rsidR="00A87AF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811D39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</w:t>
      </w:r>
      <w:r w:rsidR="00120E27">
        <w:t>Zadar</w:t>
      </w:r>
      <w:r>
        <w:t>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87AFA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1E42D0">
          <w:t>13</w:t>
        </w:r>
        <w:r w:rsidR="00B357BB">
          <w:t>/2017-</w:t>
        </w:r>
        <w:r w:rsidR="001E42D0">
          <w:t>10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1E42D0">
      <w:t>13</w:t>
    </w:r>
    <w:r>
      <w:t>/</w:t>
    </w:r>
    <w:r w:rsidR="00B357BB">
      <w:t>2017</w:t>
    </w:r>
    <w:r>
      <w:t>-</w:t>
    </w:r>
    <w:r w:rsidR="001E42D0">
      <w:t>10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6168A"/>
    <w:rsid w:val="000D7B7B"/>
    <w:rsid w:val="00120E27"/>
    <w:rsid w:val="00153B88"/>
    <w:rsid w:val="001E42D0"/>
    <w:rsid w:val="003500F1"/>
    <w:rsid w:val="00352CAC"/>
    <w:rsid w:val="003858F3"/>
    <w:rsid w:val="006851B5"/>
    <w:rsid w:val="006E7B7B"/>
    <w:rsid w:val="00781442"/>
    <w:rsid w:val="007B0F39"/>
    <w:rsid w:val="00804E81"/>
    <w:rsid w:val="00811D39"/>
    <w:rsid w:val="0086661B"/>
    <w:rsid w:val="0087715B"/>
    <w:rsid w:val="00A502C8"/>
    <w:rsid w:val="00A87AFA"/>
    <w:rsid w:val="00B357BB"/>
    <w:rsid w:val="00BB1274"/>
    <w:rsid w:val="00EB071B"/>
    <w:rsid w:val="00F060C1"/>
    <w:rsid w:val="00FE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61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INTEGRAL ZADAR j.d.o.o. za ugostiteljstvo</izvorni_sadrzaj>
    <derivirana_varijabla naziv="DomainObject.Predmet.ProtustrankaFormated_1">  INTEGRAL ZADAR j.d.o.o. za ugostiteljstvo</derivirana_varijabla>
  </DomainObject.Predmet.ProtustrankaFormated>
  <DomainObject.Predmet.ProtustrankaFormatedOIB>
    <izvorni_sadrzaj>  INTEGRAL ZADAR j.d.o.o. za ugostiteljstvo, OIB 56899922220</izvorni_sadrzaj>
    <derivirana_varijabla naziv="DomainObject.Predmet.ProtustrankaFormatedOIB_1">  INTEGRAL ZADAR j.d.o.o. za ugostiteljstvo, OIB 56899922220</derivirana_varijabla>
  </DomainObject.Predmet.ProtustrankaFormatedOIB>
  <DomainObject.Predmet.ProtustrankaFormatedWithAdress>
    <izvorni_sadrzaj> INTEGRAL ZADAR j.d.o.o. za ugostiteljstvo, Braće Bilšić 7, 23000 Zadar</izvorni_sadrzaj>
    <derivirana_varijabla naziv="DomainObject.Predmet.ProtustrankaFormatedWithAdress_1"> INTEGRAL ZADAR j.d.o.o. za ugostiteljstvo, Braće Bilšić 7, 23000 Zadar</derivirana_varijabla>
  </DomainObject.Predmet.ProtustrankaFormatedWithAdress>
  <DomainObject.Predmet.ProtustrankaFormatedWithAdressOIB>
    <izvorni_sadrzaj> INTEGRAL ZADAR j.d.o.o. za ugostiteljstvo, OIB 56899922220, Braće Bilšić 7, 23000 Zadar</izvorni_sadrzaj>
    <derivirana_varijabla naziv="DomainObject.Predmet.ProtustrankaFormatedWithAdressOIB_1"> INTEGRAL ZADAR j.d.o.o. za ugostiteljstvo, OIB 56899922220, Braće Bilšić 7, 23000 Zadar</derivirana_varijabla>
  </DomainObject.Predmet.ProtustrankaFormatedWithAdressOIB>
  <DomainObject.Predmet.ProtustrankaWithAdress>
    <izvorni_sadrzaj>INTEGRAL ZADAR j.d.o.o. za ugostiteljstvo Braće Bilšić 7, 23000 Zadar</izvorni_sadrzaj>
    <derivirana_varijabla naziv="DomainObject.Predmet.ProtustrankaWithAdress_1">INTEGRAL ZADAR j.d.o.o. za ugostiteljstvo Braće Bilšić 7, 23000 Zadar</derivirana_varijabla>
  </DomainObject.Predmet.ProtustrankaWithAdress>
  <DomainObject.Predmet.ProtustrankaWithAdressOIB>
    <izvorni_sadrzaj>INTEGRAL ZADAR j.d.o.o. za ugostiteljstvo, OIB 56899922220, Braće Bilšić 7, 23000 Zadar</izvorni_sadrzaj>
    <derivirana_varijabla naziv="DomainObject.Predmet.ProtustrankaWithAdressOIB_1">INTEGRAL ZADAR j.d.o.o. za ugostiteljstvo, OIB 56899922220, Braće Bilšić 7, 23000 Zadar</derivirana_varijabla>
  </DomainObject.Predmet.ProtustrankaWithAdressOIB>
  <DomainObject.Predmet.ProtustrankaNazivFormated>
    <izvorni_sadrzaj>INTEGRAL ZADAR j.d.o.o. za ugostiteljstvo</izvorni_sadrzaj>
    <derivirana_varijabla naziv="DomainObject.Predmet.ProtustrankaNazivFormated_1">INTEGRAL ZADAR j.d.o.o. za ugostiteljstvo</derivirana_varijabla>
  </DomainObject.Predmet.ProtustrankaNazivFormated>
  <DomainObject.Predmet.ProtustrankaNazivFormatedOIB>
    <izvorni_sadrzaj>INTEGRAL ZADAR j.d.o.o. za ugostiteljstvo, OIB 56899922220</izvorni_sadrzaj>
    <derivirana_varijabla naziv="DomainObject.Predmet.ProtustrankaNazivFormatedOIB_1">INTEGRAL ZADAR j.d.o.o. za ugostiteljstvo, OIB 56899922220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19170.45</izvorni_sadrzaj>
    <derivirana_varijabla naziv="DomainObject.Predmet.TrenutnaVrijednost_1">19170.45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INTEGRAL ZADAR j.d.o.o. za ugostiteljstvo</item>
    </izvorni_sadrzaj>
    <derivirana_varijabla naziv="DomainObject.Predmet.ProtuStrankaListFormated_1">
      <item>INTEGRAL ZADAR j.d.o.o. za ugostiteljstvo</item>
    </derivirana_varijabla>
  </DomainObject.Predmet.ProtuStrankaListFormated>
  <DomainObject.Predmet.ProtuStrankaListFormatedOIB>
    <izvorni_sadrzaj>
      <item>INTEGRAL ZADAR j.d.o.o. za ugostiteljstvo, OIB 56899922220</item>
    </izvorni_sadrzaj>
    <derivirana_varijabla naziv="DomainObject.Predmet.ProtuStrankaListFormatedOIB_1">
      <item>INTEGRAL ZADAR j.d.o.o. za ugostiteljstvo, OIB 56899922220</item>
    </derivirana_varijabla>
  </DomainObject.Predmet.ProtuStrankaListFormatedOIB>
  <DomainObject.Predmet.ProtuStrankaListFormatedWithAdress>
    <izvorni_sadrzaj>
      <item>INTEGRAL ZADAR j.d.o.o. za ugostiteljstvo, Braće Bilšić 7, 23000 Zadar</item>
    </izvorni_sadrzaj>
    <derivirana_varijabla naziv="DomainObject.Predmet.ProtuStrankaListFormatedWithAdress_1">
      <item>INTEGRAL ZADAR j.d.o.o. za ugostiteljstvo, Braće Bilšić 7, 23000 Zadar</item>
    </derivirana_varijabla>
  </DomainObject.Predmet.ProtuStrankaListFormatedWithAdress>
  <DomainObject.Predmet.ProtuStrankaListFormatedWithAdressOIB>
    <izvorni_sadrzaj>
      <item>INTEGRAL ZADAR j.d.o.o. za ugostiteljstvo, OIB 56899922220, Braće Bilšić 7, 23000 Zadar</item>
    </izvorni_sadrzaj>
    <derivirana_varijabla naziv="DomainObject.Predmet.ProtuStrankaListFormatedWithAdressOIB_1">
      <item>INTEGRAL ZADAR j.d.o.o. za ugostiteljstvo, OIB 56899922220, Braće Bilšić 7, 23000 Zadar</item>
    </derivirana_varijabla>
  </DomainObject.Predmet.ProtuStrankaListFormatedWithAdressOIB>
  <DomainObject.Predmet.ProtuStrankaListNazivFormated>
    <izvorni_sadrzaj>
      <item>INTEGRAL ZADAR j.d.o.o. za ugostiteljstvo</item>
    </izvorni_sadrzaj>
    <derivirana_varijabla naziv="DomainObject.Predmet.ProtuStrankaListNazivFormated_1">
      <item>INTEGRAL ZADAR j.d.o.o. za ugostiteljstvo</item>
    </derivirana_varijabla>
  </DomainObject.Predmet.ProtuStrankaListNazivFormated>
  <DomainObject.Predmet.ProtuStrankaListNazivFormatedOIB>
    <izvorni_sadrzaj>
      <item>INTEGRAL ZADAR j.d.o.o. za ugostiteljstvo, OIB 56899922220</item>
    </izvorni_sadrzaj>
    <derivirana_varijabla naziv="DomainObject.Predmet.ProtuStrankaListNazivFormatedOIB_1">
      <item>INTEGRAL ZADAR j.d.o.o. za ugostiteljstvo, OIB 56899922220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INTEGRAL ZADAR j.d.o.o. za ugostiteljstvo</izvorni_sadrzaj>
    <derivirana_varijabla naziv="DomainObject.Predmet.ProtustrankaIDrugi_1">INTEGRAL ZADAR j.d.o.o.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INTEGRAL ZADAR j.d.o.o. za ugostiteljstvo, OIB 56899922220, Braće Bilšić 7, 23000 Zadar</izvorni_sadrzaj>
    <derivirana_varijabla naziv="DomainObject.Predmet.ProtustrankaIDrugiAdressOIB_1">INTEGRAL ZADAR j.d.o.o. za ugostiteljstvo, OIB 56899922220, Braće Bilšić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INTEGRAL ZADAR j.d.o.o. za ugostiteljstvo</item>
    </izvorni_sadrzaj>
    <derivirana_varijabla naziv="DomainObject.Predmet.SudioniciListNaziv_1">
      <item>Financijska agencija, Podružnica Zadar</item>
      <item>INTEGRAL ZADAR j.d.o.o. za ugostiteljstvo</item>
    </derivirana_varijabla>
  </DomainObject.Predmet.SudioniciListNaziv>
  <DomainObject.Predmet.SudioniciListAdressOIB>
    <izvorni_sadrzaj>
      <item>Financijska agencija, Podružnica Zadar, OIB 85821130368</item>
      <item>INTEGRAL ZADAR j.d.o.o. za ugostiteljstvo, OIB 56899922220, Braće Bilšić 7,23000 Zadar</item>
    </izvorni_sadrzaj>
    <derivirana_varijabla naziv="DomainObject.Predmet.SudioniciListAdressOIB_1">
      <item>Financijska agencija, Podružnica Zadar, OIB 85821130368</item>
      <item>INTEGRAL ZADAR j.d.o.o. za ugostiteljstvo, OIB 56899922220, Braće Bilšić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56899922220</item>
    </izvorni_sadrzaj>
    <derivirana_varijabla naziv="DomainObject.Predmet.SudioniciListNazivOIB_1">
      <item>, OIB 85821130368</item>
      <item>, OIB 56899922220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2624</properties:Characters>
  <properties:Lines>78</properties:Lines>
  <properties:Paragraphs>25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2017-11-14T08:53:00Z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2017-11-15T09:11:00Z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