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629196" w14:paraId="d629196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E6382F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St-74/2018-7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E6382F">
        <w:t xml:space="preserve">Silvano j.d.o.o., Novi Marof, Gornje </w:t>
      </w:r>
      <w:proofErr w:type="spellStart"/>
      <w:r w:rsidR="00E6382F">
        <w:t>Makojišće</w:t>
      </w:r>
      <w:proofErr w:type="spellEnd"/>
      <w:r w:rsidR="00E6382F">
        <w:t xml:space="preserve"> 59</w:t>
      </w:r>
      <w:r w:rsidR="00BF5A43">
        <w:t xml:space="preserve">, OIB: </w:t>
      </w:r>
      <w:r w:rsidR="00E6382F">
        <w:t>18546800689</w:t>
      </w:r>
      <w:r w:rsidR="00BF5A43" w:rsidRPr="001B1EDE">
        <w:t xml:space="preserve">, </w:t>
      </w:r>
      <w:r w:rsidR="00703FE2" w:rsidRPr="001B1EDE">
        <w:t xml:space="preserve">dana </w:t>
      </w:r>
      <w:r w:rsidR="00231967" w:rsidRPr="001B1EDE">
        <w:t>1</w:t>
      </w:r>
      <w:r w:rsidR="00E6382F">
        <w:t>3</w:t>
      </w:r>
      <w:r w:rsidR="00231967" w:rsidRPr="001B1EDE">
        <w:t xml:space="preserve">. </w:t>
      </w:r>
      <w:r w:rsidR="00AA6DB5" w:rsidRPr="001B1EDE">
        <w:t xml:space="preserve">travnja 2018. </w:t>
      </w:r>
      <w:r w:rsidR="00231967" w:rsidRPr="001B1EDE">
        <w:t xml:space="preserve"> </w:t>
      </w:r>
      <w:r w:rsidR="0029485F" w:rsidRPr="001B1EDE">
        <w:t xml:space="preserve"> </w:t>
      </w:r>
      <w:r w:rsidR="00682925" w:rsidRPr="001B1EDE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E6382F">
        <w:t>Silvano j.d.o.o.</w:t>
      </w:r>
      <w:r w:rsidR="00231967">
        <w:t xml:space="preserve">, OIB: </w:t>
      </w:r>
      <w:r w:rsidR="00E6382F">
        <w:t>18546800689</w:t>
      </w:r>
      <w:r w:rsidR="00231967">
        <w:t xml:space="preserve">, sa sjedištem u </w:t>
      </w:r>
      <w:r w:rsidR="00E6382F">
        <w:t xml:space="preserve">Novom Marofu, Gornje </w:t>
      </w:r>
      <w:proofErr w:type="spellStart"/>
      <w:r w:rsidR="00E6382F">
        <w:t>Makojišće</w:t>
      </w:r>
      <w:proofErr w:type="spellEnd"/>
      <w:r w:rsidR="00E6382F">
        <w:t xml:space="preserve"> 59</w:t>
      </w:r>
      <w:r w:rsidR="00231967" w:rsidRPr="001B1EDE">
        <w:t>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231967" w:rsidRPr="001B1EDE">
        <w:t>1</w:t>
      </w:r>
      <w:r w:rsidR="00E6382F">
        <w:t>3</w:t>
      </w:r>
      <w:r w:rsidR="00AA6DB5" w:rsidRPr="001B1EDE">
        <w:t>. travnja</w:t>
      </w:r>
      <w:r w:rsidR="0029485F" w:rsidRPr="001B1EDE">
        <w:t xml:space="preserve"> 2018.</w:t>
      </w:r>
      <w:r w:rsidR="00F2339C" w:rsidRPr="001B1EDE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E6382F">
        <w:t xml:space="preserve">Jasna </w:t>
      </w:r>
      <w:proofErr w:type="spellStart"/>
      <w:r w:rsidR="00E6382F">
        <w:t>Hromadko</w:t>
      </w:r>
      <w:proofErr w:type="spellEnd"/>
      <w:r w:rsidR="00E6382F">
        <w:t xml:space="preserve">, iz Zagreba, </w:t>
      </w:r>
      <w:proofErr w:type="spellStart"/>
      <w:r w:rsidR="00E6382F">
        <w:t>Zelengorska</w:t>
      </w:r>
      <w:proofErr w:type="spellEnd"/>
      <w:r w:rsidR="00E6382F">
        <w:t xml:space="preserve"> 1, </w:t>
      </w:r>
      <w:r w:rsidR="00AA6DB5">
        <w:t xml:space="preserve">OIB: </w:t>
      </w:r>
      <w:r w:rsidR="00E6382F">
        <w:t>22088644509</w:t>
      </w:r>
      <w:r w:rsidR="00AA6DB5">
        <w:t>.</w:t>
      </w:r>
      <w:r w:rsidR="00231967">
        <w:t xml:space="preserve">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E6382F">
        <w:t>Silvano j.d.o.o.</w:t>
      </w:r>
      <w:r w:rsidR="00AA6DB5">
        <w:t xml:space="preserve">, sa sjedištem u </w:t>
      </w:r>
      <w:r w:rsidR="00E6382F">
        <w:t xml:space="preserve">Novom Marofu, Gornje </w:t>
      </w:r>
      <w:proofErr w:type="spellStart"/>
      <w:r w:rsidR="00E6382F">
        <w:t>Makojišće</w:t>
      </w:r>
      <w:proofErr w:type="spellEnd"/>
      <w:r w:rsidR="00E6382F">
        <w:t xml:space="preserve"> 59, OIB: 18546800689.</w:t>
      </w:r>
      <w:r w:rsidR="00AA6DB5">
        <w:t xml:space="preserve">    </w:t>
      </w:r>
      <w:r w:rsidR="00F2339C">
        <w:t xml:space="preserve">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231967">
        <w:t xml:space="preserve"> </w:t>
      </w:r>
      <w:r w:rsidR="00E6382F">
        <w:t>Silvano j.d.o.o.</w:t>
      </w:r>
      <w:r w:rsidR="00231967">
        <w:t xml:space="preserve">, OIB: </w:t>
      </w:r>
      <w:r w:rsidR="00E6382F">
        <w:t>18546800689</w:t>
      </w:r>
      <w:r w:rsidR="00231967">
        <w:t xml:space="preserve">, sa sjedištem u </w:t>
      </w:r>
      <w:r w:rsidR="00E6382F">
        <w:t xml:space="preserve">Novom Marofu, Gornje </w:t>
      </w:r>
      <w:proofErr w:type="spellStart"/>
      <w:r w:rsidR="00E6382F">
        <w:t>Makojišće</w:t>
      </w:r>
      <w:proofErr w:type="spellEnd"/>
      <w:r w:rsidR="00E6382F">
        <w:t xml:space="preserve"> 59,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E6382F">
        <w:t>22</w:t>
      </w:r>
      <w:r w:rsidR="00AA6DB5">
        <w:t>. veljače 2018</w:t>
      </w:r>
      <w:r w:rsidR="00BF5A43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E6382F">
        <w:t>20. veljače</w:t>
      </w:r>
      <w:r w:rsidR="00AA6DB5">
        <w:t xml:space="preserve"> 2018.</w:t>
      </w:r>
      <w:r w:rsidR="00F3222E">
        <w:t xml:space="preserve"> ima evidentirane neizvršene osnove za plaćanje u ukupnom iznosu od </w:t>
      </w:r>
      <w:r w:rsidR="00E6382F">
        <w:t>26</w:t>
      </w:r>
      <w:r w:rsidR="00231967">
        <w:t>.</w:t>
      </w:r>
      <w:r w:rsidR="00E6382F">
        <w:t>402,61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E6382F">
        <w:t>74</w:t>
      </w:r>
      <w:r w:rsidR="00AA6DB5">
        <w:t xml:space="preserve">/2018-3 od </w:t>
      </w:r>
      <w:r w:rsidR="00E6382F">
        <w:t>22</w:t>
      </w:r>
      <w:r w:rsidR="00AA6DB5">
        <w:t>.2.2018.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E6382F">
        <w:t>74</w:t>
      </w:r>
      <w:r w:rsidR="00AA6DB5">
        <w:t xml:space="preserve">/2018-6 od </w:t>
      </w:r>
      <w:r w:rsidR="00E6382F">
        <w:t>20</w:t>
      </w:r>
      <w:r w:rsidR="00AA6DB5">
        <w:t xml:space="preserve">. ožujka 2018.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231967" w:rsidRPr="001B1EDE">
        <w:t>1</w:t>
      </w:r>
      <w:r w:rsidR="00E6382F">
        <w:t>3</w:t>
      </w:r>
      <w:r w:rsidR="0029485F" w:rsidRPr="001B1EDE">
        <w:t xml:space="preserve">. </w:t>
      </w:r>
      <w:r w:rsidR="00AA6DB5" w:rsidRPr="001B1EDE">
        <w:t>travnja</w:t>
      </w:r>
      <w:r w:rsidR="0029485F" w:rsidRPr="001B1EDE">
        <w:t xml:space="preserve"> 2018.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4D556B">
        <w:t>, v.r.</w:t>
      </w:r>
    </w:p>
    <w:p w:rsidRDefault="004D556B" w:rsidP="00703FE2" w:rsidR="004D556B">
      <w:pPr>
        <w:spacing w:lineRule="auto" w:line="240" w:after="0"/>
        <w:ind w:left="4956"/>
        <w:jc w:val="center"/>
      </w:pPr>
    </w:p>
    <w:p w:rsidRDefault="004D556B" w:rsidP="00703FE2" w:rsidR="004D556B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31967" w:rsidP="00703FE2" w:rsidR="00231967">
      <w:pPr>
        <w:spacing w:lineRule="auto" w:line="240" w:after="0"/>
        <w:ind w:left="4956"/>
        <w:jc w:val="center"/>
      </w:pP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AA6DB5">
        <w:t xml:space="preserve">a upraviteljica </w:t>
      </w:r>
      <w:r w:rsidR="00E6382F">
        <w:t xml:space="preserve">Jasna </w:t>
      </w:r>
      <w:proofErr w:type="spellStart"/>
      <w:r w:rsidR="00E6382F">
        <w:t>Hromadko</w:t>
      </w:r>
      <w:proofErr w:type="spellEnd"/>
      <w:r w:rsidR="00E6382F">
        <w:t xml:space="preserve">, iz Zagreba, </w:t>
      </w:r>
      <w:proofErr w:type="spellStart"/>
      <w:r w:rsidR="00E6382F">
        <w:t>Zelengorska</w:t>
      </w:r>
      <w:proofErr w:type="spellEnd"/>
      <w:r w:rsidR="00E6382F">
        <w:t xml:space="preserve"> 1                  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E6382F">
        <w:t>Silvano j.</w:t>
      </w:r>
      <w:r w:rsidR="00AA6DB5">
        <w:t>d.o.o.,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</w:t>
      </w:r>
      <w:bookmarkStart w:name="_GoBack" w:id="0"/>
      <w:bookmarkEnd w:id="0"/>
      <w:r>
        <w:t xml:space="preserve"> financija, Porezna uprava, </w:t>
      </w:r>
      <w:r w:rsidR="006D1AD8">
        <w:t xml:space="preserve">Područni ured </w:t>
      </w:r>
      <w:r w:rsidR="00E6382F">
        <w:t xml:space="preserve">Varaždin                                               </w:t>
      </w:r>
      <w:r w:rsidR="00CD3B4C">
        <w:t xml:space="preserve">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56B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662E8" w:rsidR="00E6382F" w:rsidRPr="00703FE2">
      <w:trPr>
        <w:jc w:val="right"/>
      </w:trPr>
      <w:tc>
        <w:tcPr>
          <w:tcW w:type="dxa" w:w="4320"/>
        </w:tcPr>
        <w:p w:rsidRDefault="00E6382F" w:rsidP="00B662E8" w:rsidR="00E6382F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St-74/2018-7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D556B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6382F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FB2CB-C0D7-4107-A2C5-FFE635E3B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3446</properties:Characters>
  <properties:Lines>28</properties:Lines>
  <properties:Paragraphs>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2018-04-13T10:23:00Z</cp:lastPrinted>
  <dcterms:modified xmlns:xsi="http://www.w3.org/2001/XMLSchema-instance" xsi:type="dcterms:W3CDTF">2018-04-13T10:23:00Z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