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7c4" w14:paraId="37e17c4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8945E1">
        <w:rPr>
          <w:rFonts w:cs="Times New Roman"/>
        </w:rPr>
        <w:t>1294</w:t>
      </w:r>
      <w:r w:rsidRPr="00CD37EC">
        <w:rPr>
          <w:rFonts w:cs="Times New Roman"/>
        </w:rPr>
        <w:t>/1</w:t>
      </w:r>
      <w:r w:rsidR="008945E1">
        <w:rPr>
          <w:rFonts w:cs="Times New Roman"/>
        </w:rPr>
        <w:t>7</w:t>
      </w:r>
      <w:r w:rsidR="00B1249F">
        <w:rPr>
          <w:rFonts w:cs="Times New Roman"/>
        </w:rPr>
        <w:t>-</w:t>
      </w:r>
      <w:r w:rsidR="008945E1">
        <w:rPr>
          <w:rFonts w:cs="Times New Roman"/>
        </w:rPr>
        <w:t>18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A263E1" w:rsidP="008945E1" w:rsidR="008945E1" w:rsidRPr="008945E1">
      <w:pPr>
        <w:spacing w:after="0"/>
        <w:ind w:left="5664"/>
        <w:rPr>
          <w:b/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ab/>
      </w:r>
      <w:r w:rsidR="008945E1">
        <w:rPr>
          <w:color w:val="000000"/>
        </w:rPr>
        <w:t xml:space="preserve"> </w:t>
      </w:r>
      <w:r w:rsidR="008945E1" w:rsidRPr="008945E1">
        <w:rPr>
          <w:b/>
          <w:color w:val="000000"/>
        </w:rPr>
        <w:t>Renato Fistrić</w:t>
      </w:r>
    </w:p>
    <w:p w:rsidRDefault="008945E1" w:rsidP="008945E1" w:rsidR="00A263E1" w:rsidRPr="008945E1">
      <w:pPr>
        <w:spacing w:after="0"/>
        <w:ind w:left="5664"/>
        <w:rPr>
          <w:b/>
          <w:color w:val="000000"/>
        </w:rPr>
      </w:pPr>
      <w:r w:rsidRPr="008945E1">
        <w:rPr>
          <w:b/>
          <w:color w:val="000000"/>
        </w:rPr>
        <w:t>Zagreb, Ulica Grada Chicaga 19</w:t>
      </w:r>
    </w:p>
    <w:p w:rsidRDefault="00A263E1" w:rsidP="00A263E1" w:rsidR="00A263E1" w:rsidRPr="00836472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DF689F">
        <w:t>FINANCIJSKE AGENCIJE Regionalni centar Zagreb, Podružnica Zagreb, Trg svibanjskih žrtava 1995. br. 1, Zagreb , OIB: 85821130368</w:t>
      </w:r>
    </w:p>
    <w:p w:rsidRDefault="00DF689F" w:rsidP="0017521A" w:rsidR="00DF689F" w:rsidRPr="00CD37EC">
      <w:pPr>
        <w:spacing w:after="0"/>
        <w:jc w:val="both"/>
        <w:rPr>
          <w:rFonts w:cs="Times New Roman"/>
        </w:rPr>
      </w:pP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proofErr w:type="spellStart"/>
      <w:r w:rsidR="00DF689F">
        <w:t>DinoDonna</w:t>
      </w:r>
      <w:proofErr w:type="spellEnd"/>
      <w:r w:rsidR="00DF689F">
        <w:t xml:space="preserve"> j.d.o.o., Zagreb, Ulica grada Chicaga 19, MBS: 080933763, OIB: 04928620811</w:t>
      </w:r>
    </w:p>
    <w:p w:rsidRDefault="00DF689F" w:rsidP="0017521A" w:rsidR="00DF689F">
      <w:pPr>
        <w:spacing w:after="0"/>
        <w:jc w:val="both"/>
      </w:pPr>
    </w:p>
    <w:p w:rsidRDefault="00577924" w:rsidP="0017521A" w:rsidR="00A263E1">
      <w:pPr>
        <w:spacing w:after="0"/>
        <w:jc w:val="both"/>
      </w:pPr>
      <w:r>
        <w:rPr>
          <w:rFonts w:cs="Times New Roman"/>
        </w:rPr>
        <w:t xml:space="preserve">Zakonski </w:t>
      </w:r>
      <w:r w:rsidR="00DF689F">
        <w:rPr>
          <w:rFonts w:cs="Times New Roman"/>
        </w:rPr>
        <w:t xml:space="preserve">zastupnik – direktor </w:t>
      </w:r>
      <w:r w:rsidR="00DF689F">
        <w:t>Renato Fistrić, OIB: 92314558343, Zagreb, Ulica Grada Chicaga 19</w:t>
      </w:r>
    </w:p>
    <w:p w:rsidRDefault="00DF689F" w:rsidP="0017521A" w:rsidR="00DF689F">
      <w:pPr>
        <w:spacing w:after="0"/>
        <w:jc w:val="both"/>
        <w:rPr>
          <w:color w:val="000000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DF689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</w:t>
      </w:r>
      <w:r w:rsidR="00A263E1">
        <w:rPr>
          <w:rFonts w:cs="Times New Roman"/>
          <w:b/>
          <w:u w:val="single"/>
        </w:rPr>
        <w:t xml:space="preserve">7. </w:t>
      </w:r>
      <w:r>
        <w:rPr>
          <w:rFonts w:cs="Times New Roman"/>
          <w:b/>
          <w:u w:val="single"/>
        </w:rPr>
        <w:t>rujan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2</w:t>
      </w:r>
      <w:r w:rsidR="00790075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551895" w:rsidP="002D5D94" w:rsidR="00551895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551895">
        <w:rPr>
          <w:rFonts w:cs="Times New Roman"/>
        </w:rPr>
        <w:t>25. svibnja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 w:rsidR="00E20E12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DB3B80" w:rsidRPr="00DB3B80">
      <w:pPr>
        <w:pStyle w:val="Odlomakpopisa"/>
        <w:numPr>
          <w:ilvl w:val="0"/>
          <w:numId w:val="1"/>
        </w:numPr>
        <w:jc w:val="both"/>
      </w:pPr>
      <w:proofErr w:type="spellStart"/>
      <w:r w:rsidRPr="00DB3B80">
        <w:rPr>
          <w:rFonts w:cs="Times New Roman"/>
        </w:rPr>
        <w:t>z.z</w:t>
      </w:r>
      <w:proofErr w:type="spellEnd"/>
      <w:r w:rsidRPr="00DB3B80">
        <w:rPr>
          <w:rFonts w:cs="Times New Roman"/>
        </w:rPr>
        <w:t xml:space="preserve">. dužnika </w:t>
      </w:r>
      <w:r w:rsidR="00DB3B80">
        <w:rPr>
          <w:color w:val="000000"/>
        </w:rPr>
        <w:t>Renato Fistrić,</w:t>
      </w:r>
      <w:r w:rsidR="00DB3B80">
        <w:t xml:space="preserve"> </w:t>
      </w:r>
      <w:r w:rsidR="00DB3B80">
        <w:rPr>
          <w:color w:val="000000"/>
        </w:rPr>
        <w:t>Zagreb, Ulica Grada Chicaga 19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DB3B80">
        <w:t>2</w:t>
      </w:r>
      <w:r w:rsidR="004C5730">
        <w:t>7</w:t>
      </w:r>
      <w:r>
        <w:t>.0</w:t>
      </w:r>
      <w:r w:rsidR="00DB3B80">
        <w:t>9</w:t>
      </w:r>
      <w:r>
        <w:t xml:space="preserve">.2018. u </w:t>
      </w:r>
      <w:r w:rsidR="00DB3B80">
        <w:t>9</w:t>
      </w:r>
      <w:r>
        <w:t>,</w:t>
      </w:r>
      <w:r w:rsidR="00DB3B80">
        <w:t>20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637" w:rsidR="00C14637">
      <w:pPr>
        <w:spacing w:after="0"/>
      </w:pPr>
      <w:r>
        <w:separator/>
      </w:r>
    </w:p>
  </w:endnote>
  <w:endnote w:id="0" w:type="continuationSeparator">
    <w:p w:rsidRDefault="00C14637" w:rsidR="00C146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637" w:rsidR="001349C2">
    <w:pPr>
      <w:pStyle w:val="Podnoje"/>
    </w:pPr>
  </w:p>
  <w:p w:rsidRDefault="00C14637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637" w:rsidR="00C14637">
      <w:pPr>
        <w:spacing w:after="0"/>
      </w:pPr>
      <w:r>
        <w:separator/>
      </w:r>
    </w:p>
  </w:footnote>
  <w:footnote w:id="0" w:type="continuationSeparator">
    <w:p w:rsidRDefault="00C14637" w:rsidR="00C1463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1E673C"/>
    <w:rsid w:val="00210C8A"/>
    <w:rsid w:val="00267A35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B10E7"/>
    <w:rsid w:val="004B2E52"/>
    <w:rsid w:val="004B44D0"/>
    <w:rsid w:val="004C5730"/>
    <w:rsid w:val="004E7A4D"/>
    <w:rsid w:val="005035D7"/>
    <w:rsid w:val="00544A24"/>
    <w:rsid w:val="00551895"/>
    <w:rsid w:val="00577924"/>
    <w:rsid w:val="005914EB"/>
    <w:rsid w:val="006014C2"/>
    <w:rsid w:val="006B0753"/>
    <w:rsid w:val="00762667"/>
    <w:rsid w:val="00790075"/>
    <w:rsid w:val="00836472"/>
    <w:rsid w:val="008945E1"/>
    <w:rsid w:val="008B5369"/>
    <w:rsid w:val="00931D5D"/>
    <w:rsid w:val="009B1B08"/>
    <w:rsid w:val="00A16B61"/>
    <w:rsid w:val="00A263E1"/>
    <w:rsid w:val="00A9146B"/>
    <w:rsid w:val="00AD3D52"/>
    <w:rsid w:val="00AF3E81"/>
    <w:rsid w:val="00B1249F"/>
    <w:rsid w:val="00B45ADD"/>
    <w:rsid w:val="00B764FB"/>
    <w:rsid w:val="00BA1E1E"/>
    <w:rsid w:val="00BC33EC"/>
    <w:rsid w:val="00BD593F"/>
    <w:rsid w:val="00BD6710"/>
    <w:rsid w:val="00C14637"/>
    <w:rsid w:val="00D71B7C"/>
    <w:rsid w:val="00DB3B80"/>
    <w:rsid w:val="00DE2124"/>
    <w:rsid w:val="00DE5858"/>
    <w:rsid w:val="00DF689F"/>
    <w:rsid w:val="00E20E12"/>
    <w:rsid w:val="00E23BEE"/>
    <w:rsid w:val="00EA6665"/>
    <w:rsid w:val="00EF1C30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8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858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8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858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  <item>Županijsko državno odvjetništvo u Osijeku</item>
      <item>Renato Fistrić</item>
    </izvorni_sadrzaj>
    <derivirana_varijabla naziv="DomainObject.Predmet.OstaliListFormated_1">
      <item>Dino Konjević</item>
      <item>Županijsko državno odvjetništvo u Osijeku</item>
      <item>Renato Fistrić</item>
    </derivirana_varijabla>
  </DomainObject.Predmet.OstaliListFormated>
  <DomainObject.Predmet.OstaliList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FormatedOIB_1">
      <item>Dino Konjević, OIB 43709634779</item>
      <item>Županijsko državno odvjetništvo u Osijeku, OIB 61379160880</item>
      <item>Renato Fistrić, OIB 92314558343</item>
    </derivirana_varijabla>
  </DomainObject.Predmet.OstaliListFormatedOIB>
  <DomainObject.Predmet.OstaliListFormatedWithAdress>
    <izvorni_sadrzaj>
      <item>Dino Konjević, Talani 2, 10000 Zagreb</item>
      <item>Županijsko državno odvjetništvo u Osijeku, Kapucinska 21, 31000 Osijek</item>
      <item>Renato Fistrić, Ulica Grada Chicaga 19, 10000 Zagreb</item>
    </izvorni_sadrzaj>
    <derivirana_varijabla naziv="DomainObject.Predmet.OstaliListFormatedWithAdress_1">
      <item>Dino Konjević, Talani 2, 10000 Zagreb</item>
      <item>Županijsko državno odvjetništvo u Osijeku, Kapucinska 21, 31000 Osijek</item>
      <item>Renato Fistrić, Ulica Grada Chicaga 19, 10000 Zagreb</item>
    </derivirana_varijabla>
  </DomainObject.Predmet.OstaliListFormatedWithAdress>
  <DomainObject.Predmet.OstaliListFormatedWithAdressOIB>
    <izvorni_sadrzaj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izvorni_sadrzaj>
    <derivirana_varijabla naziv="DomainObject.Predmet.OstaliListFormatedWithAdressOIB_1"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derivirana_varijabla>
  </DomainObject.Predmet.OstaliListFormatedWithAdressOIB>
  <DomainObject.Predmet.OstaliListNazivFormated>
    <izvorni_sadrzaj>
      <item>Dino Konjević</item>
      <item>Županijsko državno odvjetništvo u Osijeku</item>
      <item>Renato Fistrić</item>
    </izvorni_sadrzaj>
    <derivirana_varijabla naziv="DomainObject.Predmet.OstaliListNazivFormated_1">
      <item>Dino Konjević</item>
      <item>Županijsko državno odvjetništvo u Osijeku</item>
      <item>Renato Fistrić</item>
    </derivirana_varijabla>
  </DomainObject.Predmet.OstaliListNazivFormated>
  <DomainObject.Predmet.OstaliListNaziv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NazivFormatedOIB_1">
      <item>Dino Konjević, OIB 43709634779</item>
      <item>Županijsko državno odvjetništvo u Osijeku, OIB 61379160880</item>
      <item>Renato Fistrić, OIB 92314558343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  <item>Županijsko državno odvjetništvo u Osijeku</item>
      <item>Renato Fistrić</item>
    </izvorni_sadrzaj>
    <derivirana_varijabla naziv="DomainObject.Predmet.SudioniciListNaziv_1">
      <item>DinoDonna j.d.o.o.</item>
      <item>FINA Regionalni centar Zagreb</item>
      <item>Dino Konjević</item>
      <item>Županijsko državno odvjetništvo u Osijeku</item>
      <item>Renato Fistrić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  <item>, OIB 61379160880</item>
      <item>, OIB 92314558343</item>
    </izvorni_sadrzaj>
    <derivirana_varijabla naziv="DomainObject.Predmet.SudioniciListNazivOIB_1">
      <item>, OIB 04928620811</item>
      <item>, OIB 85821130368</item>
      <item>, OIB 43709634779</item>
      <item>, OIB 61379160880</item>
      <item>, OIB 92314558343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DB07E-DF5B-407B-B49D-296846967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1064</properties:Characters>
  <properties:Lines>43</properties:Lines>
  <properties:Paragraphs>23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2018-05-25T05:53:00Z</cp:lastPrinted>
  <dcterms:modified xmlns:xsi="http://www.w3.org/2001/XMLSchema-instance" xsi:type="dcterms:W3CDTF">2018-05-25T12:40:00Z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(1294-17 poziv za saslušanje (-18) RENATO FISTRIĆ.docx)</vt:lpwstr>
  </prop:property>
  <prop:property name="CC_coloring" pid="5" fmtid="{D5CDD505-2E9C-101B-9397-08002B2CF9AE}">
    <vt:bool>true</vt:bool>
  </prop:property>
</prop:Properties>
</file>