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d8ca" w14:paraId="7e8d8ca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9C752F">
        <w:t>221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9C752F">
        <w:t xml:space="preserve">IDI ZA SRCEM </w:t>
      </w:r>
      <w:r w:rsidR="009C752F" w:rsidRPr="00A56DCC">
        <w:t xml:space="preserve">d.o.o., </w:t>
      </w:r>
      <w:r w:rsidR="009C752F">
        <w:t>Silba</w:t>
      </w:r>
      <w:r w:rsidR="009C752F" w:rsidRPr="00A56DCC">
        <w:t xml:space="preserve">, </w:t>
      </w:r>
      <w:r w:rsidR="009C752F">
        <w:t>Silba 155</w:t>
      </w:r>
      <w:r w:rsidR="009C752F" w:rsidRPr="00A56DCC">
        <w:t xml:space="preserve">, OIB: </w:t>
      </w:r>
      <w:r w:rsidR="009C752F">
        <w:t>71596246594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9C752F">
        <w:t>Kristijanu Milanu Lopacu</w:t>
      </w:r>
      <w:r w:rsidR="009C752F" w:rsidRPr="00A56DCC">
        <w:t xml:space="preserve"> iz </w:t>
      </w:r>
      <w:r w:rsidR="009C752F">
        <w:t>Silbe</w:t>
      </w:r>
      <w:r>
        <w:t xml:space="preserve">,  </w:t>
      </w:r>
      <w:r w:rsidR="00AE5087">
        <w:t>13</w:t>
      </w:r>
      <w:r w:rsidR="00B7471E">
        <w:t xml:space="preserve">. </w:t>
      </w:r>
      <w:r w:rsidR="001F748C">
        <w:t>srpnja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9F61FF">
        <w:t xml:space="preserve"> </w:t>
      </w:r>
      <w:r w:rsidR="00AC15F6">
        <w:rPr>
          <w:b/>
        </w:rPr>
        <w:t>4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AC15F6">
        <w:rPr>
          <w:b/>
        </w:rPr>
        <w:t>rujna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AC15F6">
        <w:rPr>
          <w:b/>
        </w:rPr>
        <w:t>8</w:t>
      </w:r>
      <w:r w:rsidR="00C6393F" w:rsidRPr="00C6393F">
        <w:rPr>
          <w:b/>
        </w:rPr>
        <w:t>,</w:t>
      </w:r>
      <w:r w:rsidR="009C752F">
        <w:rPr>
          <w:b/>
        </w:rPr>
        <w:t>30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9C752F">
        <w:t>Kristijan Milan Lopac</w:t>
      </w:r>
      <w:r w:rsidR="009C752F" w:rsidRPr="00A56DCC">
        <w:t xml:space="preserve"> iz </w:t>
      </w:r>
      <w:r w:rsidR="009C752F">
        <w:t>Silbe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AC15F6">
        <w:t>Zadar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9C752F">
        <w:t>Kristijan Milan Lopac</w:t>
      </w:r>
      <w:r w:rsidR="009C752F" w:rsidRPr="00A56DCC">
        <w:t xml:space="preserve"> iz </w:t>
      </w:r>
      <w:r w:rsidR="009C752F">
        <w:t>Silbe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9C752F">
        <w:t xml:space="preserve">IDI ZA SRCEM </w:t>
      </w:r>
      <w:r w:rsidR="009C752F" w:rsidRPr="00A56DCC">
        <w:t xml:space="preserve">d.o.o., </w:t>
      </w:r>
      <w:r w:rsidR="009C752F">
        <w:t>Silba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AC15F6"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2F548F">
        <w:t>6</w:t>
      </w:r>
      <w:r w:rsidR="00C6393F">
        <w:t xml:space="preserve"> St-</w:t>
      </w:r>
      <w:r w:rsidR="009C752F">
        <w:t>538</w:t>
      </w:r>
      <w:r w:rsidR="00C6393F">
        <w:t>/</w:t>
      </w:r>
      <w:r w:rsidR="00E3211A">
        <w:t>20</w:t>
      </w:r>
      <w:r w:rsidR="009C752F">
        <w:t>17</w:t>
      </w:r>
      <w:r w:rsidR="00F61541">
        <w:t>-</w:t>
      </w:r>
      <w:r w:rsidR="009C752F">
        <w:t>8</w:t>
      </w:r>
      <w:r w:rsidR="00C6393F">
        <w:t xml:space="preserve"> od </w:t>
      </w:r>
      <w:r w:rsidR="009C752F">
        <w:t>21</w:t>
      </w:r>
      <w:r w:rsidR="00C6393F">
        <w:t xml:space="preserve">. </w:t>
      </w:r>
      <w:r w:rsidR="00AC15F6">
        <w:t>svibnja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AE5087">
        <w:t>13</w:t>
      </w:r>
      <w:r w:rsidR="00B7471E">
        <w:t xml:space="preserve">. </w:t>
      </w:r>
      <w:r w:rsidR="00AC15F6">
        <w:t>srpnja</w:t>
      </w:r>
      <w:r w:rsidR="00B7471E">
        <w:t xml:space="preserve"> 2018.</w:t>
      </w:r>
    </w:p>
    <w:p w:rsidRDefault="00A576FE" w:rsidP="00A576FE" w:rsidR="00A576FE"/>
    <w:p w:rsidRDefault="00A37E55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9C752F">
        <w:t>Kristijanu Milanu Lopacu</w:t>
      </w:r>
      <w:r w:rsidR="009C752F" w:rsidRPr="00A56DCC">
        <w:t xml:space="preserve"> iz </w:t>
      </w:r>
      <w:r w:rsidR="009C752F">
        <w:t>Silbe</w:t>
      </w:r>
      <w:r w:rsidR="009C752F" w:rsidRPr="00355932">
        <w:t xml:space="preserve">, </w:t>
      </w:r>
      <w:r w:rsidR="009C752F">
        <w:rPr>
          <w:rFonts w:eastAsiaTheme="minorHAnsi"/>
          <w:lang w:eastAsia="en-US"/>
        </w:rPr>
        <w:t>Silba 155</w:t>
      </w:r>
      <w:r w:rsidR="00F80505">
        <w:t xml:space="preserve"> </w:t>
      </w:r>
      <w:r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A37E55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9C752F">
      <w:t>221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560C0"/>
    <w:rsid w:val="0016449D"/>
    <w:rsid w:val="00164CB1"/>
    <w:rsid w:val="001713C7"/>
    <w:rsid w:val="0017278F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1F748C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741D6"/>
    <w:rsid w:val="00280133"/>
    <w:rsid w:val="0028521F"/>
    <w:rsid w:val="00285EF8"/>
    <w:rsid w:val="00286427"/>
    <w:rsid w:val="0029646A"/>
    <w:rsid w:val="00296976"/>
    <w:rsid w:val="00297F13"/>
    <w:rsid w:val="002A16C9"/>
    <w:rsid w:val="002A1E48"/>
    <w:rsid w:val="002A2216"/>
    <w:rsid w:val="002A72E9"/>
    <w:rsid w:val="002B06EA"/>
    <w:rsid w:val="002B5525"/>
    <w:rsid w:val="002B7DD6"/>
    <w:rsid w:val="002C190F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2F54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193F"/>
    <w:rsid w:val="00342B41"/>
    <w:rsid w:val="00346544"/>
    <w:rsid w:val="003510B6"/>
    <w:rsid w:val="00365CCC"/>
    <w:rsid w:val="00370A9F"/>
    <w:rsid w:val="00372EF1"/>
    <w:rsid w:val="0037302D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60A80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1E4A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3086"/>
    <w:rsid w:val="00736FC6"/>
    <w:rsid w:val="007404E9"/>
    <w:rsid w:val="00740948"/>
    <w:rsid w:val="00741145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240D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4C5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C752F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37E55"/>
    <w:rsid w:val="00A416C6"/>
    <w:rsid w:val="00A42102"/>
    <w:rsid w:val="00A4583F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075F"/>
    <w:rsid w:val="00AB76CD"/>
    <w:rsid w:val="00AB7CD3"/>
    <w:rsid w:val="00AC15F6"/>
    <w:rsid w:val="00AC1970"/>
    <w:rsid w:val="00AC6E02"/>
    <w:rsid w:val="00AE1CD0"/>
    <w:rsid w:val="00AE5087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180B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546A3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2FD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4687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7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E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E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E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E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7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E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E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E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E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St-221/2018</izvorni_sadrzaj>
    <derivirana_varijabla naziv="DomainObject.Predmet.OznakaBroj_1">St-221/2018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IDI ZA SRCEM d.o.o. za organizaciju i priređivanje koncerata i priredbi, usluge reklame i ekonomske propagande, izdavačku djel</izvorni_sadrzaj>
    <derivirana_varijabla naziv="DomainObject.Predmet.ProtustrankaFormated_1">  IDI ZA SRCEM d.o.o. za organizaciju i priređivanje koncerata i priredbi, usluge reklame i ekonomske propagande, izdavačku djel</derivirana_varijabla>
  </DomainObject.Predmet.ProtustrankaFormated>
  <DomainObject.Predmet.ProtustrankaFormatedOIB>
    <izvorni_sadrzaj>  IDI ZA SRCEM d.o.o. za organizaciju i priređivanje koncerata i priredbi, usluge reklame i ekonomske propagande, izdavačku djel, OIB 71596246594</izvorni_sadrzaj>
    <derivirana_varijabla naziv="DomainObject.Predmet.ProtustrankaFormatedOIB_1">  IDI ZA SRCEM d.o.o. za organizaciju i priređivanje koncerata i priredbi, usluge reklame i ekonomske propagande, izdavačku djel, OIB 71596246594</derivirana_varijabla>
  </DomainObject.Predmet.ProtustrankaFormatedOIB>
  <DomainObject.Predmet.ProtustrankaFormatedWithAdress>
    <izvorni_sadrzaj> IDI ZA SRCEM d.o.o. za organizaciju i priređivanje koncerata i priredbi, usluge reklame i ekonomske propagande, izdavačku djel, Silba 155, 23295 Silba</izvorni_sadrzaj>
    <derivirana_varijabla naziv="DomainObject.Predmet.ProtustrankaFormatedWithAdress_1"> IDI ZA SRCEM d.o.o. za organizaciju i priređivanje koncerata i priredbi, usluge reklame i ekonomske propagande, izdavačku djel, Silba 155, 23295 Silba</derivirana_varijabla>
  </DomainObject.Predmet.ProtustrankaFormatedWithAdress>
  <DomainObject.Predmet.ProtustrankaFormatedWithAdressOIB>
    <izvorni_sadrzaj> IDI ZA SRCEM d.o.o. za organizaciju i priređivanje koncerata i priredbi, usluge reklame i ekonomske propagande, izdavačku djel, OIB 71596246594, Silba 155, 23295 Silba</izvorni_sadrzaj>
    <derivirana_varijabla naziv="DomainObject.Predmet.ProtustrankaFormatedWithAdressOIB_1"> IDI ZA SRCEM d.o.o. za organizaciju i priređivanje koncerata i priredbi, usluge reklame i ekonomske propagande, izdavačku djel, OIB 71596246594, Silba 155, 23295 Silba</derivirana_varijabla>
  </DomainObject.Predmet.ProtustrankaFormatedWithAdressOIB>
  <DomainObject.Predmet.ProtustrankaWithAdress>
    <izvorni_sadrzaj>IDI ZA SRCEM d.o.o. za organizaciju i priređivanje koncerata i priredbi, usluge reklame i ekonomske propagande, izdavačku djel Silba 155, 23295 Silba</izvorni_sadrzaj>
    <derivirana_varijabla naziv="DomainObject.Predmet.ProtustrankaWithAdress_1">IDI ZA SRCEM d.o.o. za organizaciju i priređivanje koncerata i priredbi, usluge reklame i ekonomske propagande, izdavačku djel Silba 155, 23295 Silba</derivirana_varijabla>
  </DomainObject.Predmet.ProtustrankaWithAdress>
  <DomainObject.Predmet.ProtustrankaWithAdressOIB>
    <izvorni_sadrzaj>IDI ZA SRCEM d.o.o. za organizaciju i priređivanje koncerata i priredbi, usluge reklame i ekonomske propagande, izdavačku djel, OIB 71596246594, Silba 155, 23295 Silba</izvorni_sadrzaj>
    <derivirana_varijabla naziv="DomainObject.Predmet.ProtustrankaWithAdressOIB_1">IDI ZA SRCEM d.o.o. za organizaciju i priređivanje koncerata i priredbi, usluge reklame i ekonomske propagande, izdavačku djel, OIB 71596246594, Silba 155, 23295 Silba</derivirana_varijabla>
  </DomainObject.Predmet.ProtustrankaWithAdressOIB>
  <DomainObject.Predmet.ProtustrankaNazivFormated>
    <izvorni_sadrzaj>IDI ZA SRCEM d.o.o. za organizaciju i priređivanje koncerata i priredbi, usluge reklame i ekonomske propagande, izdavačku djel</izvorni_sadrzaj>
    <derivirana_varijabla naziv="DomainObject.Predmet.ProtustrankaNazivFormated_1">IDI ZA SRCEM d.o.o. za organizaciju i priređivanje koncerata i priredbi, usluge reklame i ekonomske propagande, izdavačku djel</derivirana_varijabla>
  </DomainObject.Predmet.ProtustrankaNazivFormated>
  <DomainObject.Predmet.ProtustrankaNazivFormatedOIB>
    <izvorni_sadrzaj>IDI ZA SRCEM d.o.o. za organizaciju i priređivanje koncerata i priredbi, usluge reklame i ekonomske propagande, izdavačku djel, OIB 71596246594</izvorni_sadrzaj>
    <derivirana_varijabla naziv="DomainObject.Predmet.ProtustrankaNazivFormatedOIB_1">IDI ZA SRCEM d.o.o. za organizaciju i priređivanje koncerata i priredbi, usluge reklame i ekonomske propagande, izdavačku djel, OIB 71596246594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IDI ZA SRCEM d.o.o. za organizaciju i priređivanje koncerata i priredbi, usluge reklame i ekonomske propagande, izdavačku djel</item>
    </izvorni_sadrzaj>
    <derivirana_varijabla naziv="DomainObject.Predmet.ProtuStrankaListFormated_1">
      <item>IDI ZA SRCEM d.o.o. za organizaciju i priređivanje koncerata i priredbi, usluge reklame i ekonomske propagande, izdavačku djel</item>
    </derivirana_varijabla>
  </DomainObject.Predmet.ProtuStrankaListFormated>
  <DomainObject.Predmet.ProtuStrankaListFormatedOIB>
    <izvorni_sadrzaj>
      <item>IDI ZA SRCEM d.o.o. za organizaciju i priređivanje koncerata i priredbi, usluge reklame i ekonomske propagande, izdavačku djel, OIB 71596246594</item>
    </izvorni_sadrzaj>
    <derivirana_varijabla naziv="DomainObject.Predmet.ProtuStrankaListFormatedOIB_1">
      <item>IDI ZA SRCEM d.o.o. za organizaciju i priređivanje koncerata i priredbi, usluge reklame i ekonomske propagande, izdavačku djel, OIB 71596246594</item>
    </derivirana_varijabla>
  </DomainObject.Predmet.ProtuStrankaListFormatedOIB>
  <DomainObject.Predmet.ProtuStrankaListFormatedWithAdress>
    <izvorni_sadrzaj>
      <item>IDI ZA SRCEM d.o.o. za organizaciju i priređivanje koncerata i priredbi, usluge reklame i ekonomske propagande, izdavačku djel, Silba 155, 23295 Silba</item>
    </izvorni_sadrzaj>
    <derivirana_varijabla naziv="DomainObject.Predmet.ProtuStrankaListFormatedWithAdress_1">
      <item>IDI ZA SRCEM d.o.o. za organizaciju i priređivanje koncerata i priredbi, usluge reklame i ekonomske propagande, izdavačku djel, Silba 155, 23295 Silba</item>
    </derivirana_varijabla>
  </DomainObject.Predmet.ProtuStrankaListFormatedWithAdress>
  <DomainObject.Predmet.ProtuStrankaListFormatedWithAdressOIB>
    <izvorni_sadrzaj>
      <item>IDI ZA SRCEM d.o.o. za organizaciju i priređivanje koncerata i priredbi, usluge reklame i ekonomske propagande, izdavačku djel, OIB 71596246594, Silba 155, 23295 Silba</item>
    </izvorni_sadrzaj>
    <derivirana_varijabla naziv="DomainObject.Predmet.ProtuStrankaListFormatedWithAdressOIB_1">
      <item>IDI ZA SRCEM d.o.o. za organizaciju i priređivanje koncerata i priredbi, usluge reklame i ekonomske propagande, izdavačku djel, OIB 71596246594, Silba 155, 23295 Silba</item>
    </derivirana_varijabla>
  </DomainObject.Predmet.ProtuStrankaListFormatedWithAdressOIB>
  <DomainObject.Predmet.ProtuStrankaListNazivFormated>
    <izvorni_sadrzaj>
      <item>IDI ZA SRCEM d.o.o. za organizaciju i priređivanje koncerata i priredbi, usluge reklame i ekonomske propagande, izdavačku djel</item>
    </izvorni_sadrzaj>
    <derivirana_varijabla naziv="DomainObject.Predmet.ProtuStrankaListNazivFormated_1">
      <item>IDI ZA SRCEM d.o.o. za organizaciju i priređivanje koncerata i priredbi, usluge reklame i ekonomske propagande, izdavačku djel</item>
    </derivirana_varijabla>
  </DomainObject.Predmet.ProtuStrankaListNazivFormated>
  <DomainObject.Predmet.ProtuStrankaListNazivFormatedOIB>
    <izvorni_sadrzaj>
      <item>IDI ZA SRCEM d.o.o. za organizaciju i priređivanje koncerata i priredbi, usluge reklame i ekonomske propagande, izdavačku djel, OIB 71596246594</item>
    </izvorni_sadrzaj>
    <derivirana_varijabla naziv="DomainObject.Predmet.ProtuStrankaListNazivFormatedOIB_1">
      <item>IDI ZA SRCEM d.o.o. za organizaciju i priređivanje koncerata i priredbi, usluge reklame i ekonomske propagande, izdavačku djel, OIB 71596246594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IDI ZA SRCEM d.o.o. za organizaciju i priređivanje koncerata i priredbi, usluge reklame i ekonomske propagande, izdavačku djel</izvorni_sadrzaj>
    <derivirana_varijabla naziv="DomainObject.Predmet.ProtustrankaIDrugi_1">IDI ZA SRCEM d.o.o. za organizaciju i priređivanje koncerata i priredbi, usluge reklame i ekonomske propagande, izdavačku djel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IDI ZA SRCEM d.o.o. za organizaciju i priređivanje koncerata i priredbi, usluge reklame i ekonomske propagande, izdavačku djel, OIB 71596246594, Silba 155, 23295 Silba</izvorni_sadrzaj>
    <derivirana_varijabla naziv="DomainObject.Predmet.ProtustrankaIDrugiAdressOIB_1">IDI ZA SRCEM d.o.o. za organizaciju i priređivanje koncerata i priredbi, usluge reklame i ekonomske propagande, izdavačku djel, OIB 71596246594, Silba 155, 23295 Silba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IDI ZA SRCEM d.o.o. za organizaciju i priređivanje koncerata i priredbi, usluge reklame i ekonomske propagande, izdavačku djel</item>
      <item>FINA</item>
    </izvorni_sadrzaj>
    <derivirana_varijabla naziv="DomainObject.Predmet.SudioniciListNaziv_1">
      <item>IDI ZA SRCEM d.o.o. za organizaciju i priređivanje koncerata i priredbi, usluge reklame i ekonomske propagande, izdavačku djel</item>
      <item>FINA</item>
    </derivirana_varijabla>
  </DomainObject.Predmet.SudioniciListNaziv>
  <DomainObject.Predmet.SudioniciListAdressOIB>
    <izvorni_sadrzaj>
      <item>IDI ZA SRCEM d.o.o. za organizaciju i priređivanje koncerata i priredbi, usluge reklame i ekonomske propagande, izdavačku djel, OIB 71596246594, Silba 155,23295 Silba</item>
      <item>FINA, OIB 85821130368</item>
    </izvorni_sadrzaj>
    <derivirana_varijabla naziv="DomainObject.Predmet.SudioniciListAdressOIB_1">
      <item>IDI ZA SRCEM d.o.o. za organizaciju i priređivanje koncerata i priredbi, usluge reklame i ekonomske propagande, izdavačku djel, OIB 71596246594, Silba 155,23295 Silba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71596246594</item>
      <item>, OIB 85821130368</item>
    </izvorni_sadrzaj>
    <derivirana_varijabla naziv="DomainObject.Predmet.SudioniciListNazivOIB_1">
      <item>, OIB 71596246594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B9D98A-1295-4AAA-9855-FC493ECD22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468</properties:Words>
  <properties:Characters>2586</properties:Characters>
  <properties:Lines>80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2018-07-06T11:41:00Z</dcterms:created>
  <dc:creator>Administrator</dc:creator>
  <cp:lastModifiedBy>Ante Rubelj</cp:lastModifiedBy>
  <cp:lastPrinted>2018-07-17T06:57:00Z</cp:lastPrinted>
  <dcterms:modified xmlns:xsi="http://www.w3.org/2001/XMLSchema-instance" xsi:type="dcterms:W3CDTF">2018-07-17T06:57:00Z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(1St-221-18-2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