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27e7" w14:paraId="a1427e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7C39A4">
        <w:rPr>
          <w:sz w:val="24"/>
          <w:szCs w:val="24"/>
        </w:rPr>
        <w:t>3315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E15C4B" w:rsidRPr="00E15C4B">
        <w:rPr>
          <w:sz w:val="24"/>
          <w:szCs w:val="24"/>
          <w:lang w:val="pt-BR"/>
        </w:rPr>
        <w:t>ZIH-CON d.o.o. u stečaju, Dugo Selo, Josipa Predavca 29, OIB: 66286668400</w:t>
      </w:r>
      <w:r w:rsidRPr="002A46D6">
        <w:rPr>
          <w:sz w:val="24"/>
          <w:szCs w:val="24"/>
        </w:rPr>
        <w:t xml:space="preserve">, </w:t>
      </w:r>
      <w:r w:rsidR="00E15C4B">
        <w:rPr>
          <w:sz w:val="24"/>
          <w:szCs w:val="24"/>
        </w:rPr>
        <w:t>20. ožujka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AF3002" w:rsidRPr="00AF3002">
        <w:rPr>
          <w:sz w:val="24"/>
          <w:szCs w:val="24"/>
        </w:rPr>
        <w:t>Krešimir</w:t>
      </w:r>
      <w:r w:rsidR="00AF3002">
        <w:rPr>
          <w:sz w:val="24"/>
          <w:szCs w:val="24"/>
        </w:rPr>
        <w:t>u</w:t>
      </w:r>
      <w:r w:rsidR="00AF3002" w:rsidRPr="00AF3002">
        <w:rPr>
          <w:sz w:val="24"/>
          <w:szCs w:val="24"/>
        </w:rPr>
        <w:t xml:space="preserve"> </w:t>
      </w:r>
      <w:proofErr w:type="spellStart"/>
      <w:r w:rsidR="00AF3002" w:rsidRPr="00AF3002">
        <w:rPr>
          <w:sz w:val="24"/>
          <w:szCs w:val="24"/>
        </w:rPr>
        <w:t>Panjaković</w:t>
      </w:r>
      <w:r w:rsidR="00AF3002">
        <w:rPr>
          <w:sz w:val="24"/>
          <w:szCs w:val="24"/>
        </w:rPr>
        <w:t>u</w:t>
      </w:r>
      <w:proofErr w:type="spellEnd"/>
      <w:r w:rsidR="00AF3002" w:rsidRPr="00AF3002">
        <w:rPr>
          <w:sz w:val="24"/>
          <w:szCs w:val="24"/>
        </w:rPr>
        <w:t>, Osijek, Gornjograd</w:t>
      </w:r>
      <w:r w:rsidR="00AF3002">
        <w:rPr>
          <w:sz w:val="24"/>
          <w:szCs w:val="24"/>
        </w:rPr>
        <w:t xml:space="preserve">ska obala 89a, </w:t>
      </w:r>
      <w:proofErr w:type="spellStart"/>
      <w:r w:rsidR="00AF3002">
        <w:rPr>
          <w:sz w:val="24"/>
          <w:szCs w:val="24"/>
        </w:rPr>
        <w:t>OIB</w:t>
      </w:r>
      <w:proofErr w:type="spellEnd"/>
      <w:r w:rsidR="00AF3002">
        <w:rPr>
          <w:sz w:val="24"/>
          <w:szCs w:val="24"/>
        </w:rPr>
        <w:t>: 39814088271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C571B0" w:rsidRPr="00C571B0">
        <w:rPr>
          <w:sz w:val="24"/>
          <w:szCs w:val="24"/>
        </w:rPr>
        <w:t xml:space="preserve">20. ožujka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A011AD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A011AD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A011AD" w:rsidP="00CE4727" w:rsidR="00A011AD" w:rsidRPr="002A46D6">
      <w:pPr>
        <w:rPr>
          <w:sz w:val="24"/>
          <w:szCs w:val="24"/>
        </w:rPr>
      </w:pPr>
    </w:p>
    <w:p w:rsidRDefault="00A011AD" w:rsidP="00A011AD" w:rsidR="00A011A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011AD" w:rsidP="00A011AD" w:rsidR="001E7DFF" w:rsidRPr="00A011AD">
      <w:pPr>
        <w:rPr>
          <w:sz w:val="24"/>
          <w:szCs w:val="24"/>
        </w:rPr>
      </w:pPr>
      <w:r w:rsidRPr="00A011AD">
        <w:rPr>
          <w:sz w:val="24"/>
          <w:szCs w:val="24"/>
        </w:rPr>
        <w:t xml:space="preserve">Katarina </w:t>
      </w:r>
      <w:proofErr w:type="spellStart"/>
      <w:r w:rsidRPr="00A011AD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C39A4"/>
    <w:rsid w:val="007F082E"/>
    <w:rsid w:val="0080043E"/>
    <w:rsid w:val="00834A88"/>
    <w:rsid w:val="008B6E62"/>
    <w:rsid w:val="008C4205"/>
    <w:rsid w:val="008C4776"/>
    <w:rsid w:val="008C726E"/>
    <w:rsid w:val="008E3410"/>
    <w:rsid w:val="009457C8"/>
    <w:rsid w:val="00987E6B"/>
    <w:rsid w:val="009D46C8"/>
    <w:rsid w:val="009F122E"/>
    <w:rsid w:val="009F4837"/>
    <w:rsid w:val="00A011AD"/>
    <w:rsid w:val="00A834B2"/>
    <w:rsid w:val="00AA3916"/>
    <w:rsid w:val="00AD7C24"/>
    <w:rsid w:val="00AF3002"/>
    <w:rsid w:val="00B07CEE"/>
    <w:rsid w:val="00B34DE7"/>
    <w:rsid w:val="00B40E95"/>
    <w:rsid w:val="00B51DCF"/>
    <w:rsid w:val="00B639DE"/>
    <w:rsid w:val="00BA24D2"/>
    <w:rsid w:val="00BE1D2C"/>
    <w:rsid w:val="00C10154"/>
    <w:rsid w:val="00C232EF"/>
    <w:rsid w:val="00C24AC7"/>
    <w:rsid w:val="00C40C56"/>
    <w:rsid w:val="00C4203D"/>
    <w:rsid w:val="00C571B0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15C4B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St-3315/2016-44</izvorni_sadrzaj>
    <derivirana_varijabla naziv="DomainObject.Oznaka_1">St-3315/2016-44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St-3315/2016-44</izvorni_sadrzaj>
    <derivirana_varijabla naziv="DomainObject.PoslovniBrojDokumenta_1">St-3315/2016-44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764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2018-03-20T11:07:00Z</dcterms:created>
  <dc:creator>nmarkovic</dc:creator>
  <cp:lastModifiedBy>Katarina Drndelić</cp:lastModifiedBy>
  <cp:lastPrinted>2018-03-20T12:00:00Z</cp:lastPrinted>
  <dcterms:modified xmlns:xsi="http://www.w3.org/2001/XMLSchema-instance" xsi:type="dcterms:W3CDTF">2018-03-20T12:00:00Z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St-3315/2016-44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