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7c8e0" w14:paraId="c57c8e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440570">
        <w:t>3838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440570">
        <w:t>3838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440570" w:rsidRPr="00FD1FAE">
        <w:t xml:space="preserve">TITAN MARKETING zadruga za marketing i trgovinu </w:t>
      </w:r>
      <w:r w:rsidR="00440570">
        <w:t xml:space="preserve">Zagreb (Grad Zagreb), Gorice </w:t>
      </w:r>
      <w:proofErr w:type="spellStart"/>
      <w:r w:rsidR="00440570">
        <w:t>45</w:t>
      </w:r>
      <w:proofErr w:type="spellEnd"/>
      <w:r w:rsidR="00440570">
        <w:t xml:space="preserve">/b, </w:t>
      </w:r>
      <w:r w:rsidR="00440570" w:rsidRPr="004D3A78">
        <w:t>OIB:</w:t>
      </w:r>
      <w:r w:rsidR="00440570">
        <w:t xml:space="preserve"> </w:t>
      </w:r>
      <w:proofErr w:type="spellStart"/>
      <w:r w:rsidR="00440570" w:rsidRPr="00FD1FAE">
        <w:t>96506705528</w:t>
      </w:r>
      <w:proofErr w:type="spellEnd"/>
      <w:r w:rsidR="00503E0B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4651DC">
        <w:t xml:space="preserve"> </w:t>
      </w:r>
      <w:proofErr w:type="spellStart"/>
      <w:r w:rsidR="00440570">
        <w:t>18.824</w:t>
      </w:r>
      <w:proofErr w:type="spellEnd"/>
      <w:r w:rsidR="00440570">
        <w:t>,</w:t>
      </w:r>
      <w:proofErr w:type="spellStart"/>
      <w:r w:rsidR="00440570">
        <w:t>42</w:t>
      </w:r>
      <w:proofErr w:type="spellEnd"/>
      <w:r w:rsidR="00440570">
        <w:t xml:space="preserve"> 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FE50A6">
        <w:t>5</w:t>
      </w:r>
      <w:r w:rsidR="00F812ED">
        <w:t xml:space="preserve">. siječnja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931"/>
    <w:rsid w:val="00054EEE"/>
    <w:rsid w:val="00060B81"/>
    <w:rsid w:val="00097A55"/>
    <w:rsid w:val="000A40E7"/>
    <w:rsid w:val="000E6EBD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626F3"/>
    <w:rsid w:val="00263D6D"/>
    <w:rsid w:val="00264D19"/>
    <w:rsid w:val="00297E94"/>
    <w:rsid w:val="002F1E46"/>
    <w:rsid w:val="00302DB9"/>
    <w:rsid w:val="00303501"/>
    <w:rsid w:val="00325398"/>
    <w:rsid w:val="003521B1"/>
    <w:rsid w:val="00372D1E"/>
    <w:rsid w:val="0038246E"/>
    <w:rsid w:val="003C1DDC"/>
    <w:rsid w:val="003D35F9"/>
    <w:rsid w:val="003E3A15"/>
    <w:rsid w:val="00413F4C"/>
    <w:rsid w:val="004234FE"/>
    <w:rsid w:val="004357DD"/>
    <w:rsid w:val="00440570"/>
    <w:rsid w:val="0045172A"/>
    <w:rsid w:val="0046169E"/>
    <w:rsid w:val="0046355B"/>
    <w:rsid w:val="004651DC"/>
    <w:rsid w:val="0048594B"/>
    <w:rsid w:val="004B337A"/>
    <w:rsid w:val="004F3962"/>
    <w:rsid w:val="00503E0B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52EEB"/>
    <w:rsid w:val="007B5AFD"/>
    <w:rsid w:val="007C6FB0"/>
    <w:rsid w:val="007D5A5D"/>
    <w:rsid w:val="008155EE"/>
    <w:rsid w:val="00860E7C"/>
    <w:rsid w:val="008613BD"/>
    <w:rsid w:val="00863025"/>
    <w:rsid w:val="00871F01"/>
    <w:rsid w:val="008D5089"/>
    <w:rsid w:val="00916786"/>
    <w:rsid w:val="00920CA0"/>
    <w:rsid w:val="009419D8"/>
    <w:rsid w:val="00975CC6"/>
    <w:rsid w:val="009B1875"/>
    <w:rsid w:val="009C160E"/>
    <w:rsid w:val="009E5982"/>
    <w:rsid w:val="00A71431"/>
    <w:rsid w:val="00AA13CA"/>
    <w:rsid w:val="00AC39EC"/>
    <w:rsid w:val="00AC4528"/>
    <w:rsid w:val="00AD027A"/>
    <w:rsid w:val="00AD30A3"/>
    <w:rsid w:val="00AE0315"/>
    <w:rsid w:val="00B07C12"/>
    <w:rsid w:val="00B63F00"/>
    <w:rsid w:val="00B82F18"/>
    <w:rsid w:val="00B8496C"/>
    <w:rsid w:val="00BB7725"/>
    <w:rsid w:val="00C26753"/>
    <w:rsid w:val="00C307EB"/>
    <w:rsid w:val="00C56650"/>
    <w:rsid w:val="00C836B9"/>
    <w:rsid w:val="00C958E9"/>
    <w:rsid w:val="00CE7362"/>
    <w:rsid w:val="00D01B78"/>
    <w:rsid w:val="00D11D56"/>
    <w:rsid w:val="00D341A4"/>
    <w:rsid w:val="00D419EB"/>
    <w:rsid w:val="00D66226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3838</izvorni_sadrzaj>
    <derivirana_varijabla naziv="DomainObject.Predmet.Broj_1">3838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St-3838/2015</izvorni_sadrzaj>
    <derivirana_varijabla naziv="DomainObject.Predmet.OznakaBroj_1">St-3838/2015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TITAN MARKETING zadruga za marketing i trgovinu zastupanog po punomoćniku Mara Šepović</izvorni_sadrzaj>
    <derivirana_varijabla naziv="DomainObject.Predmet.ProtustrankaFormated_1">  TITAN MARKETING zadruga za marketing i trgovinu zastupanog po punomoćniku Mara Šepović</derivirana_varijabla>
  </DomainObject.Predmet.ProtustrankaFormated>
  <DomainObject.Predmet.ProtustrankaFormatedOIB>
    <izvorni_sadrzaj>  TITAN MARKETING zadruga za marketing i trgovinu, OIB 96506705528 zastupanog po punomoćniku Mara Šepović</izvorni_sadrzaj>
    <derivirana_varijabla naziv="DomainObject.Predmet.ProtustrankaFormatedOIB_1">  TITAN MARKETING zadruga za marketing i trgovinu, OIB 96506705528 zastupanog po punomoćniku Mara Šepović</derivirana_varijabla>
  </DomainObject.Predmet.ProtustrankaFormatedOIB>
  <DomainObject.Predmet.ProtustrankaFormatedWithAdress>
    <izvorni_sadrzaj> TITAN MARKETING zadruga za marketing i trgovinu, Gorice 45/b, 10000 Zagreb zastupanog po punomoćniku Mara Šepović</izvorni_sadrzaj>
    <derivirana_varijabla naziv="DomainObject.Predmet.ProtustrankaFormatedWithAdress_1"> TITAN MARKETING zadruga za marketing i trgovinu, Gorice 45/b, 10000 Zagreb zastupanog po punomoćniku Mara Šepović</derivirana_varijabla>
  </DomainObject.Predmet.ProtustrankaFormatedWithAdress>
  <DomainObject.Predmet.ProtustrankaFormatedWithAdressOIB>
    <izvorni_sadrzaj> TITAN MARKETING zadruga za marketing i trgovinu, OIB 96506705528, Gorice 45/b, 10000 Zagreb zastupanog po punomoćniku Mara Šepović</izvorni_sadrzaj>
    <derivirana_varijabla naziv="DomainObject.Predmet.ProtustrankaFormatedWithAdressOIB_1"> TITAN MARKETING zadruga za marketing i trgovinu, OIB 96506705528, Gorice 45/b, 10000 Zagreb zastupanog po punomoćniku Mara Šepović</derivirana_varijabla>
  </DomainObject.Predmet.ProtustrankaFormatedWithAdressOIB>
  <DomainObject.Predmet.ProtustrankaWithAdress>
    <izvorni_sadrzaj>TITAN MARKETING zadruga za marketing i trgovinu Gorice 45/b, 10000 Zagreb</izvorni_sadrzaj>
    <derivirana_varijabla naziv="DomainObject.Predmet.ProtustrankaWithAdress_1">TITAN MARKETING zadruga za marketing i trgovinu Gorice 45/b, 10000 Zagreb</derivirana_varijabla>
  </DomainObject.Predmet.ProtustrankaWithAdress>
  <DomainObject.Predmet.ProtustrankaWithAdressOIB>
    <izvorni_sadrzaj>TITAN MARKETING zadruga za marketing i trgovinu, OIB 96506705528, Gorice 45/b, 10000 Zagreb</izvorni_sadrzaj>
    <derivirana_varijabla naziv="DomainObject.Predmet.ProtustrankaWithAdressOIB_1">TITAN MARKETING zadruga za marketing i trgovinu, OIB 96506705528, Gorice 45/b, 10000 Zagreb</derivirana_varijabla>
  </DomainObject.Predmet.ProtustrankaWithAdressOIB>
  <DomainObject.Predmet.ProtustrankaNazivFormated>
    <izvorni_sadrzaj>TITAN MARKETING zadruga za marketing i trgovinu</izvorni_sadrzaj>
    <derivirana_varijabla naziv="DomainObject.Predmet.ProtustrankaNazivFormated_1">TITAN MARKETING zadruga za marketing i trgovinu</derivirana_varijabla>
  </DomainObject.Predmet.ProtustrankaNazivFormated>
  <DomainObject.Predmet.ProtustrankaNazivFormatedOIB>
    <izvorni_sadrzaj>TITAN MARKETING zadruga za marketing i trgovinu, OIB 96506705528</izvorni_sadrzaj>
    <derivirana_varijabla naziv="DomainObject.Predmet.ProtustrankaNazivFormatedOIB_1">TITAN MARKETING zadruga za marketing i trgovinu, OIB 96506705528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TITAN MARKETING zadruga za marketing i trgovinu zastupanog po punomoćniku Mara Šepović</item>
    </izvorni_sadrzaj>
    <derivirana_varijabla naziv="DomainObject.Predmet.ProtuStrankaListFormated_1">
      <item>TITAN MARKETING zadruga za marketing i trgovinu zastupanog po punomoćniku Mara Šepović</item>
    </derivirana_varijabla>
  </DomainObject.Predmet.ProtuStrankaListFormated>
  <DomainObject.Predmet.ProtuStrankaListFormatedOIB>
    <izvorni_sadrzaj>
      <item>TITAN MARKETING zadruga za marketing i trgovinu, OIB 96506705528 zastupanog po punomoćniku Mara Šepović</item>
    </izvorni_sadrzaj>
    <derivirana_varijabla naziv="DomainObject.Predmet.ProtuStrankaListFormatedOIB_1">
      <item>TITAN MARKETING zadruga za marketing i trgovinu, OIB 96506705528 zastupanog po punomoćniku Mara Šepović</item>
    </derivirana_varijabla>
  </DomainObject.Predmet.ProtuStrankaListFormatedOIB>
  <DomainObject.Predmet.ProtuStrankaListFormatedWithAdress>
    <izvorni_sadrzaj>
      <item>TITAN MARKETING zadruga za marketing i trgovinu, Gorice 45/b, 10000 Zagreb zastupanog po punomoćniku Mara Šepović</item>
    </izvorni_sadrzaj>
    <derivirana_varijabla naziv="DomainObject.Predmet.ProtuStrankaListFormatedWithAdress_1">
      <item>TITAN MARKETING zadruga za marketing i trgovinu, Gorice 45/b, 10000 Zagreb zastupanog po punomoćniku Mara Šepović</item>
    </derivirana_varijabla>
  </DomainObject.Predmet.ProtuStrankaListFormatedWithAdress>
  <DomainObject.Predmet.ProtuStrankaListFormatedWithAdressOIB>
    <izvorni_sadrzaj>
      <item>TITAN MARKETING zadruga za marketing i trgovinu, OIB 96506705528, Gorice 45/b, 10000 Zagreb zastupanog po punomoćniku Mara Šepović</item>
    </izvorni_sadrzaj>
    <derivirana_varijabla naziv="DomainObject.Predmet.ProtuStrankaListFormatedWithAdressOIB_1">
      <item>TITAN MARKETING zadruga za marketing i trgovinu, OIB 96506705528, Gorice 45/b, 10000 Zagreb zastupanog po punomoćniku Mara Šepović</item>
    </derivirana_varijabla>
  </DomainObject.Predmet.ProtuStrankaListFormatedWithAdressOIB>
  <DomainObject.Predmet.ProtuStrankaListNazivFormated>
    <izvorni_sadrzaj>
      <item>TITAN MARKETING zadruga za marketing i trgovinu</item>
    </izvorni_sadrzaj>
    <derivirana_varijabla naziv="DomainObject.Predmet.ProtuStrankaListNazivFormated_1">
      <item>TITAN MARKETING zadruga za marketing i trgovinu</item>
    </derivirana_varijabla>
  </DomainObject.Predmet.ProtuStrankaListNazivFormated>
  <DomainObject.Predmet.ProtuStrankaListNazivFormatedOIB>
    <izvorni_sadrzaj>
      <item>TITAN MARKETING zadruga za marketing i trgovinu, OIB 96506705528</item>
    </izvorni_sadrzaj>
    <derivirana_varijabla naziv="DomainObject.Predmet.ProtuStrankaListNazivFormatedOIB_1">
      <item>TITAN MARKETING zadruga za marketing i trgovinu, OIB 96506705528</item>
    </derivirana_varijabla>
  </DomainObject.Predmet.ProtuStrankaListNazivFormatedOIB>
  <DomainObject.Predmet.OstaliListFormated>
    <izvorni_sadrzaj>
      <item>Mara Šepović punomoćnik sudionika u postupku TITAN MARKETING zadruga za marketing i trgovinu</item>
    </izvorni_sadrzaj>
    <derivirana_varijabla naziv="DomainObject.Predmet.OstaliListFormated_1">
      <item>Mara Šepović punomoćnik sudionika u postupku TITAN MARKETING zadruga za marketing i trgovinu</item>
    </derivirana_varijabla>
  </DomainObject.Predmet.OstaliListFormated>
  <DomainObject.Predmet.OstaliListFormatedOIB>
    <izvorni_sadrzaj>
      <item>Mara Šepović, OIB 29020306360 punomoćnik sudionika u postupku TITAN MARKETING zadruga za marketing i trgovinu</item>
    </izvorni_sadrzaj>
    <derivirana_varijabla naziv="DomainObject.Predmet.OstaliListFormatedOIB_1">
      <item>Mara Šepović, OIB 29020306360 punomoćnik sudionika u postupku TITAN MARKETING zadruga za marketing i trgovinu</item>
    </derivirana_varijabla>
  </DomainObject.Predmet.OstaliListFormatedOIB>
  <DomainObject.Predmet.OstaliListFormatedWithAdress>
    <izvorni_sadrzaj>
      <item>Mara Šepović, Hrvatskih Branitelja 10, 44330 Bročice punomoćnik sudionika u postupku TITAN MARKETING zadruga za marketing i trgovinu</item>
    </izvorni_sadrzaj>
    <derivirana_varijabla naziv="DomainObject.Predmet.OstaliListFormatedWithAdress_1">
      <item>Mara Šepović, Hrvatskih Branitelja 10, 44330 Bročice punomoćnik sudionika u postupku TITAN MARKETING zadruga za marketing i trgovinu</item>
    </derivirana_varijabla>
  </DomainObject.Predmet.OstaliListFormatedWithAdress>
  <DomainObject.Predmet.OstaliListFormatedWithAdressOIB>
    <izvorni_sadrzaj>
      <item>Mara Šepović, OIB 29020306360, Hrvatskih Branitelja 10, 44330 Bročice punomoćnik sudionika u postupku TITAN MARKETING zadruga za marketing i trgovinu</item>
    </izvorni_sadrzaj>
    <derivirana_varijabla naziv="DomainObject.Predmet.OstaliListFormatedWithAdressOIB_1">
      <item>Mara Šepović, OIB 29020306360, Hrvatskih Branitelja 10, 44330 Bročice punomoćnik sudionika u postupku TITAN MARKETING zadruga za marketing i trgovinu</item>
    </derivirana_varijabla>
  </DomainObject.Predmet.OstaliListFormatedWithAdressOIB>
  <DomainObject.Predmet.OstaliListNazivFormated>
    <izvorni_sadrzaj>
      <item>Mara Šepović</item>
    </izvorni_sadrzaj>
    <derivirana_varijabla naziv="DomainObject.Predmet.OstaliListNazivFormated_1">
      <item>Mara Šepović</item>
    </derivirana_varijabla>
  </DomainObject.Predmet.OstaliListNazivFormated>
  <DomainObject.Predmet.OstaliListNazivFormatedOIB>
    <izvorni_sadrzaj>
      <item>Mara Šepović, OIB 29020306360</item>
    </izvorni_sadrzaj>
    <derivirana_varijabla naziv="DomainObject.Predmet.OstaliListNazivFormatedOIB_1">
      <item>Mara Šepović, OIB 29020306360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TITAN MARKETING zadruga za marketing i trgovinu</izvorni_sadrzaj>
    <derivirana_varijabla naziv="DomainObject.Predmet.ProtustrankaIDrugi_1">TITAN MARKETING zadruga za marketing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TITAN MARKETING zadruga za marketing i trgovinu, OIB 96506705528, Gorice 45/b, 10000 Zagreb</izvorni_sadrzaj>
    <derivirana_varijabla naziv="DomainObject.Predmet.ProtustrankaIDrugiAdressOIB_1">TITAN MARKETING zadruga za marketing i trgovinu, OIB 96506705528, Gorice 45/b,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TITAN MARKETING zadruga za marketing i trgovinu</item>
      <item>Mara Šepović</item>
    </izvorni_sadrzaj>
    <derivirana_varijabla naziv="DomainObject.Predmet.SudioniciListNaziv_1">
      <item>FINA Regionalni centar Zagreb</item>
      <item>TITAN MARKETING zadruga za marketing i trgovinu</item>
      <item>Mara Šepović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TITAN MARKETING zadruga za marketing i trgovinu, OIB 96506705528, Gorice 45/b,10000 Zagreb</item>
      <item>Mara Šepović, OIB 29020306360, Hrvatskih Branitelja 10,44330 Bročice</item>
    </izvorni_sadrzaj>
    <derivirana_varijabla naziv="DomainObject.Predmet.SudioniciListAdressOIB_1">
      <item>FINA Regionalni centar Zagreb, OIB 85821130368, Trg svibanjskih žrtava 1995. 1,10000 Zagreb</item>
      <item>TITAN MARKETING zadruga za marketing i trgovinu, OIB 96506705528, Gorice 45/b,10000 Zagreb</item>
      <item>Mara Šepović, OIB 29020306360, Hrvatskih Branitelja 10,44330 Bročice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96506705528</item>
      <item>, OIB 29020306360</item>
    </izvorni_sadrzaj>
    <derivirana_varijabla naziv="DomainObject.Predmet.SudioniciListNazivOIB_1">
      <item>, OIB 85821130368</item>
      <item>, OIB 96506705528</item>
      <item>, OIB 29020306360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280</properties:Words>
  <properties:Characters>1481</properties:Characters>
  <properties:Lines>43</properties:Lines>
  <properties:Paragraphs>18</properties:Paragraphs>
  <properties:TotalTime>373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2016-01-05T10:35:00Z</cp:lastPrinted>
  <dcterms:modified xmlns:xsi="http://www.w3.org/2001/XMLSchema-instance" xsi:type="dcterms:W3CDTF">2016-01-05T10:36:00Z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