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f277" w14:paraId="53bf27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 xml:space="preserve">                          5. St-24/2017-6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B341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VALENTINO jednostavno društvo s ograničenom odgovornošću za ugostiteljstvo, Bjelovar, Petra Biškupa Vene 19, MBS: 010093536, OIB: 00374031932, 19. svibnja </w:t>
      </w:r>
      <w:r w:rsidRPr="002B3414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>Odbija se prijedlog za otvaranje stečajnog postupka nad dužnikom VALENTINO jednostavno društvo s ograničenom odgovornošću za ugostiteljstvo, Bjelovar, Petra Biškupa Vene 19.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31. siječnja 2017. podnijela prijedlog za otvaranje stečajnog postupka nad dužnikom </w:t>
      </w:r>
      <w:r w:rsidRPr="002B3414">
        <w:rPr>
          <w:rFonts w:cs="Times New Roman" w:eastAsia="Times New Roman"/>
          <w:szCs w:val="20"/>
          <w:lang w:eastAsia="hr-HR"/>
        </w:rPr>
        <w:t xml:space="preserve">VALENTINO jednostavno društvo s ograničenom odgovornošću za ugostiteljstvo, Bjelovar. U prijedlogu navodi da na dan 26. siječnja 2017. dužnik u Očevidniku redoslijeda osnova za plaćanje ima evidentirane neizvršene osnove za plaćanje u neprekinutom razdoblju od 120 dana, u ukupnom iznosu od 39.040,88 kn, u koji iznos je uračunata kamata i naknada Financijske agencije za provedbu ovrhe na novčanim sredstvima. Prema podacima koje je FINI dostavio Hrvatski zavod za mirovinsko osiguranje </w:t>
      </w:r>
      <w:r w:rsidRPr="002B3414">
        <w:rPr>
          <w:rFonts w:cs="Times New Roman" w:eastAsia="Times New Roman"/>
          <w:noProof/>
          <w:szCs w:val="20"/>
          <w:lang w:eastAsia="hr-HR"/>
        </w:rPr>
        <w:t>dužnik ima četvoro zaposlenih.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26. siječnja 2017. imao evidentirane neizvršene osnove za plaćanje u neprekinutom razdoblju od 120 dana i četvoro zaposlenih.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 pa je sud, temeljem čl.115. st.1. SZ-a, 10. veljače 2017. donio rješenje o pokretanju prethodnog postupka radi utvrđivanja pretpostavki za otvaranje stečajnog postupka i temeljem čl.123. st.1. i čl.128. st.1. i 5. SZ-a zakazano je ročište radi </w:t>
      </w:r>
      <w:r w:rsidRPr="002B3414">
        <w:rPr>
          <w:rFonts w:cs="Times New Roman" w:eastAsia="Times New Roman"/>
          <w:szCs w:val="20"/>
          <w:lang w:eastAsia="hr-HR"/>
        </w:rPr>
        <w:lastRenderedPageBreak/>
        <w:t xml:space="preserve">izjašnjenja o prijedlogu i rasprave o uvjetima za otvaranje stečajnog postupka na koje su pozvani predlagatelj Financijska agencija i zakonski zastupnik dužnika. 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>Na ročištu 15. ožujka 2017. dužnik je naveo da je podmirio dug Poreznoj upravi u iznosu od oko 11.700,00 kn te je obustavljen postupak ovrhe radi naplate poreza, a podmirio je i dio  dugovanja Gradu Bjelovaru u iznosu od 7.000,00 kn. S obzirom na namjeru podmirenja duga Gradu Bjelovaru u cijelosti i nastavak poslovanja, dužnik je zamolio da se ne odlučuje odmah o prijedlogu.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 xml:space="preserve">  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 xml:space="preserve">24. travnja 2017. na spis je zaprimljena potvrda FINE od 20. travnja 2017.  (list 14) iz koje proizlazi da dužnik na dan izdavanja potvrde nema evidentiranu blokadu računa i nema nepodmirenih obveza. 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>Slijedom navedenog sud zaključuje da ne postoji stečajni razlog nesposobnosti za plaćanje iz čl. 6. SZ-a te je prijedlog za otvaranje stečajnog postupka nad dužnikom odbijen.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U Bjelovaru, 19. svibnja 2017.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B3414" w:rsidP="002B3414" w:rsidR="002B3414" w:rsidRPr="002B34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B3414" w:rsidP="002B3414" w:rsidR="002B3414" w:rsidRPr="002B34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341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341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B3414" w:rsidP="002B3414" w:rsidR="002B3414" w:rsidRPr="002B34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414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28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St-24/2017-6</izvorni_sadrzaj>
    <derivirana_varijabla naziv="DomainObject.Oznaka_1">St-24/2017-6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VALENTINO jednostavno društvo s ograničenom odgovornošću za ugostiteljstvo zastupanog po punomoćniku Dražen Đorđević</izvorni_sadrzaj>
    <derivirana_varijabla naziv="DomainObject.Predmet.ProtustrankaFormated_1">  VALENTINO jednostavno društvo s ograničenom odgovornošću za ugostiteljstvo zastupanog po punomoćniku Dražen Đorđević</derivirana_varijabla>
  </DomainObject.Predmet.ProtustrankaFormated>
  <DomainObject.Predmet.ProtustrankaFormatedOIB>
    <izvorni_sadrzaj>  VALENTINO jednostavno društvo s ograničenom odgovornošću za ugostiteljstvo, OIB 00374031932 zastupanog po punomoćniku Dražen Đorđević</izvorni_sadrzaj>
    <derivirana_varijabla naziv="DomainObject.Predmet.ProtustrankaFormatedOIB_1">  VALENTINO jednostavno društvo s ograničenom odgovornošću za ugostiteljstvo, OIB 00374031932 zastupanog po punomoćniku Dražen Đorđević</derivirana_varijabla>
  </DomainObject.Predmet.ProtustrankaFormatedOIB>
  <DomainObject.Predmet.ProtustrankaFormatedWithAdress>
    <izvorni_sadrzaj> VALENTINO jednostavno društvo s ograničenom odgovornošću za ugostiteljstvo, Petra Biškupa Vene 19, 43000 Bjelovar zastupanog po punomoćniku Dražen Đorđević</izvorni_sadrzaj>
    <derivirana_varijabla naziv="DomainObject.Predmet.ProtustrankaFormatedWithAdress_1"> VALENTINO jednostavno društvo s ograničenom odgovornošću za ugostiteljstvo, Petra Biškupa Vene 19, 43000 Bjelovar zastupanog po punomoćniku Dražen Đorđević</derivirana_varijabla>
  </DomainObject.Predmet.ProtustrankaFormatedWithAdress>
  <DomainObject.Predmet.ProtustrankaFormatedWithAdressOIB>
    <izvorni_sadrzaj> VALENTINO jednostavno društvo s ograničenom odgovornošću za ugostiteljstvo, OIB 00374031932, Petra Biškupa Vene 19, 43000 Bjelovar zastupanog po punomoćniku Dražen Đorđević</izvorni_sadrzaj>
    <derivirana_varijabla naziv="DomainObject.Predmet.ProtustrankaFormatedWithAdressOIB_1"> VALENTINO jednostavno društvo s ograničenom odgovornošću za ugostiteljstvo, OIB 00374031932, Petra Biškupa Vene 19, 43000 Bjelovar zastupanog po punomoćniku Dražen Đorđević</derivirana_varijabla>
  </DomainObject.Predmet.ProtustrankaFormatedWithAdressOIB>
  <DomainObject.Predmet.ProtustrankaWithAdress>
    <izvorni_sadrzaj>VALENTINO jednostavno društvo s ograničenom odgovornošću za ugostiteljstvo Petra Biškupa Vene 19, 43000 Bjelovar</izvorni_sadrzaj>
    <derivirana_varijabla naziv="DomainObject.Predmet.ProtustrankaWithAdress_1">VALENTINO jednostavno društvo s ograničenom odgovornošću za ugostiteljstvo Petra Biškupa Vene 19, 43000 Bjelovar</derivirana_varijabla>
  </DomainObject.Predmet.ProtustrankaWithAdress>
  <DomainObject.Predmet.ProtustrankaWithAdressOIB>
    <izvorni_sadrzaj>VALENTINO jednostavno društvo s ograničenom odgovornošću za ugostiteljstvo, OIB 00374031932, Petra Biškupa Vene 19, 43000 Bjelovar</izvorni_sadrzaj>
    <derivirana_varijabla naziv="DomainObject.Predmet.ProtustrankaWithAdressOIB_1">VALENTINO jednostavno društvo s ograničenom odgovornošću za ugostiteljstvo, OIB 00374031932, Petra Biškupa Vene 19, 43000 Bjelovar</derivirana_varijabla>
  </DomainObject.Predmet.ProtustrankaWithAdressOIB>
  <DomainObject.Predmet.ProtustrankaNazivFormated>
    <izvorni_sadrzaj>VALENTINO jednostavno društvo s ograničenom odgovornošću za ugostiteljstvo</izvorni_sadrzaj>
    <derivirana_varijabla naziv="DomainObject.Predmet.ProtustrankaNazivFormated_1">VALENTINO jednostavno društvo s ograničenom odgovornošću za ugostiteljstvo</derivirana_varijabla>
  </DomainObject.Predmet.ProtustrankaNazivFormated>
  <DomainObject.Predmet.ProtustrankaNazivFormatedOIB>
    <izvorni_sadrzaj>VALENTINO jednostavno društvo s ograničenom odgovornošću za ugostiteljstvo, OIB 00374031932</izvorni_sadrzaj>
    <derivirana_varijabla naziv="DomainObject.Predmet.ProtustrankaNazivFormatedOIB_1">VALENTINO jednostavno društvo s ograničenom odgovornošću za ugostiteljstvo, OIB 00374031932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VALENTINO jednostavno društvo s ograničenom odgovornošću za ugostiteljstvo zastupanog po punomoćniku Dražen Đorđević</item>
    </izvorni_sadrzaj>
    <derivirana_varijabla naziv="DomainObject.Predmet.ProtuStrankaListFormated_1">
      <item>VALENTINO jednostavno društvo s ograničenom odgovornošću za ugostiteljstvo zastupanog po punomoćniku Dražen Đorđević</item>
    </derivirana_varijabla>
  </DomainObject.Predmet.ProtuStrankaListFormated>
  <DomainObject.Predmet.ProtuStrankaListFormatedOIB>
    <izvorni_sadrzaj>
      <item>VALENTINO jednostavno društvo s ograničenom odgovornošću za ugostiteljstvo, OIB 00374031932 zastupanog po punomoćniku Dražen Đorđević</item>
    </izvorni_sadrzaj>
    <derivirana_varijabla naziv="DomainObject.Predmet.ProtuStrankaListFormatedOIB_1">
      <item>VALENTINO jednostavno društvo s ograničenom odgovornošću za ugostiteljstvo, OIB 00374031932 zastupanog po punomoćniku Dražen Đorđević</item>
    </derivirana_varijabla>
  </DomainObject.Predmet.ProtuStrankaListFormatedOIB>
  <DomainObject.Predmet.ProtuStrankaListFormatedWithAdress>
    <izvorni_sadrzaj>
      <item>VALENTINO jednostavno društvo s ograničenom odgovornošću za ugostiteljstvo, Petra Biškupa Vene 19, 43000 Bjelovar zastupanog po punomoćniku Dražen Đorđević</item>
    </izvorni_sadrzaj>
    <derivirana_varijabla naziv="DomainObject.Predmet.ProtuStrankaListFormatedWithAdress_1">
      <item>VALENTINO jednostavno društvo s ograničenom odgovornošću za ugostiteljstvo, Petra Biškupa Vene 19, 43000 Bjelovar zastupanog po punomoćniku Dražen Đorđević</item>
    </derivirana_varijabla>
  </DomainObject.Predmet.ProtuStrankaListFormatedWithAdress>
  <DomainObject.Predmet.ProtuStrankaListFormatedWithAdressOIB>
    <izvorni_sadrzaj>
      <item>VALENTINO jednostavno društvo s ograničenom odgovornošću za ugostiteljstvo, OIB 00374031932, Petra Biškupa Vene 19, 43000 Bjelovar zastupanog po punomoćniku Dražen Đorđević</item>
    </izvorni_sadrzaj>
    <derivirana_varijabla naziv="DomainObject.Predmet.ProtuStrankaListFormatedWithAdressOIB_1">
      <item>VALENTINO jednostavno društvo s ograničenom odgovornošću za ugostiteljstvo, OIB 00374031932, Petra Biškupa Vene 19, 43000 Bjelovar zastupanog po punomoćniku Dražen Đorđević</item>
    </derivirana_varijabla>
  </DomainObject.Predmet.ProtuStrankaListFormatedWithAdressOIB>
  <DomainObject.Predmet.ProtuStrankaListNazivFormated>
    <izvorni_sadrzaj>
      <item>VALENTINO jednostavno društvo s ograničenom odgovornošću za ugostiteljstvo</item>
    </izvorni_sadrzaj>
    <derivirana_varijabla naziv="DomainObject.Predmet.ProtuStrankaListNazivFormated_1">
      <item>VALENTINO jednostavno društvo s ograničenom odgovornošću za ugostiteljstvo</item>
    </derivirana_varijabla>
  </DomainObject.Predmet.ProtuStrankaListNazivFormated>
  <DomainObject.Predmet.ProtuStrankaListNazivFormatedOIB>
    <izvorni_sadrzaj>
      <item>VALENTINO jednostavno društvo s ograničenom odgovornošću za ugostiteljstvo, OIB 00374031932</item>
    </izvorni_sadrzaj>
    <derivirana_varijabla naziv="DomainObject.Predmet.ProtuStrankaListNazivFormatedOIB_1">
      <item>VALENTINO jednostavno društvo s ograničenom odgovornošću za ugostiteljstvo, OIB 00374031932</item>
    </derivirana_varijabla>
  </DomainObject.Predmet.ProtuStrankaListNazivFormatedOIB>
  <DomainObject.Predmet.OstaliListFormated>
    <izvorni_sadrzaj>
      <item>Dražen Đorđević punomoćnik sudionika u postupku VALENTINO jednostavno društvo s ograničenom odgovornošću za ugostiteljstvo</item>
    </izvorni_sadrzaj>
    <derivirana_varijabla naziv="DomainObject.Predmet.OstaliListFormated_1">
      <item>Dražen Đorđević punomoćnik sudionika u postupku VALENTINO jednostavno društvo s ograničenom odgovornošću za ugostiteljstvo</item>
    </derivirana_varijabla>
  </DomainObject.Predmet.OstaliListFormated>
  <DomainObject.Predmet.OstaliListFormatedOIB>
    <izvorni_sadrzaj>
      <item>Dražen Đorđević, OIB 84962818048 punomoćnik sudionika u postupku VALENTINO jednostavno društvo s ograničenom odgovornošću za ugostiteljstvo</item>
    </izvorni_sadrzaj>
    <derivirana_varijabla naziv="DomainObject.Predmet.OstaliListFormatedOIB_1">
      <item>Dražen Đorđević, OIB 84962818048 punomoćnik sudionika u postupku VALENTINO jednostavno društvo s ograničenom odgovornošću za ugostiteljstvo</item>
    </derivirana_varijabla>
  </DomainObject.Predmet.OstaliListFormatedOIB>
  <DomainObject.Predmet.OstaliListFormatedWithAdress>
    <izvorni_sadrzaj>
      <item>Dražen Đorđević, Petra Biškupa-Vene 19/C/1, 43000 Bjelovar punomoćnik sudionika u postupku VALENTINO jednostavno društvo s ograničenom odgovornošću za ugostiteljstvo</item>
    </izvorni_sadrzaj>
    <derivirana_varijabla naziv="DomainObject.Predmet.OstaliListFormatedWithAdress_1">
      <item>Dražen Đorđević, Petra Biškupa-Vene 19/C/1, 43000 Bjelovar punomoćnik sudionika u postupku VALENTINO jednostavno društvo s ograničenom odgovornošću za ugostiteljstvo</item>
    </derivirana_varijabla>
  </DomainObject.Predmet.OstaliListFormatedWithAdress>
  <DomainObject.Predmet.OstaliListFormatedWithAdressOIB>
    <izvorni_sadrzaj>
      <item>Dražen Đorđević, OIB 84962818048, Petra Biškupa-Vene 19/C/1, 43000 Bjelovar punomoćnik sudionika u postupku VALENTINO jednostavno društvo s ograničenom odgovornošću za ugostiteljstvo</item>
    </izvorni_sadrzaj>
    <derivirana_varijabla naziv="DomainObject.Predmet.OstaliListFormatedWithAdressOIB_1">
      <item>Dražen Đorđević, OIB 84962818048, Petra Biškupa-Vene 19/C/1, 43000 Bjelovar punomoćnik sudionika u postupku VALENTINO jednostavno društvo s ograničenom odgovornošću za ugostiteljstvo</item>
    </derivirana_varijabla>
  </DomainObject.Predmet.OstaliListFormatedWithAdressOIB>
  <DomainObject.Predmet.OstaliListNazivFormated>
    <izvorni_sadrzaj>
      <item>Dražen Đorđević</item>
    </izvorni_sadrzaj>
    <derivirana_varijabla naziv="DomainObject.Predmet.OstaliListNazivFormated_1">
      <item>Dražen Đorđević</item>
    </derivirana_varijabla>
  </DomainObject.Predmet.OstaliListNazivFormated>
  <DomainObject.Predmet.OstaliListNazivFormatedOIB>
    <izvorni_sadrzaj>
      <item>Dražen Đorđević, OIB 84962818048</item>
    </izvorni_sadrzaj>
    <derivirana_varijabla naziv="DomainObject.Predmet.OstaliListNazivFormatedOIB_1">
      <item>Dražen Đorđević, OIB 84962818048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St-24/2017-6</izvorni_sadrzaj>
    <derivirana_varijabla naziv="DomainObject.PoslovniBrojDokumenta_1">St-24/2017-6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VALENTINO jednostavno društvo s ograničenom odgovornošću za ugostiteljstvo</izvorni_sadrzaj>
    <derivirana_varijabla naziv="DomainObject.Predmet.ProtustrankaIDrugi_1">VALENTINO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VALENTINO jednostavno društvo s ograničenom odgovornošću za ugostiteljstvo, OIB 00374031932, Petra Biškupa Vene 19, 43000 Bjelovar</izvorni_sadrzaj>
    <derivirana_varijabla naziv="DomainObject.Predmet.ProtustrankaIDrugiAdressOIB_1">VALENTINO jednostavno društvo s ograničenom odgovornošću za ugostiteljstvo, OIB 00374031932, Petra Biškupa Vene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VALENTINO jednostavno društvo s ograničenom odgovornošću za ugostiteljstvo</item>
      <item>Dražen Đorđević</item>
    </izvorni_sadrzaj>
    <derivirana_varijabla naziv="DomainObject.Predmet.SudioniciListNaziv_1">
      <item>FINANCIJSKA AGENCIJA, RC ZAGREB, Podružnica Bjelovar</item>
      <item>VALENTINO jednostavno društvo s ograničenom odgovornošću za ugostiteljstvo</item>
      <item>Dražen Đorđević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VALENTINO jednostavno društvo s ograničenom odgovornošću za ugostiteljstvo, OIB 00374031932, Petra Biškupa Vene 19,43000 Bjelovar</item>
      <item>Dražen Đorđević, OIB 84962818048, Petra Biškupa-Vene 19/C/1,43000 Bjelovar</item>
    </izvorni_sadrzaj>
    <derivirana_varijabla naziv="DomainObject.Predmet.SudioniciListAdressOIB_1">
      <item>FINANCIJSKA AGENCIJA, RC ZAGREB, Podružnica Bjelovar, OIB 85821130368, F. Supila 4,43000 Bjelovar</item>
      <item>VALENTINO jednostavno društvo s ograničenom odgovornošću za ugostiteljstvo, OIB 00374031932, Petra Biškupa Vene 19,43000 Bjelovar</item>
      <item>Dražen Đorđević, OIB 84962818048, Petra Biškupa-Vene 19/C/1,43000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4D711-FFA3-4001-83DA-E5221C841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2904</properties:Characters>
  <properties:Lines>79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2017-05-19T12:10:00Z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St-24/2017-6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