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cf82" w14:paraId="5c9cf8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237AD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897DED">
        <w:rPr>
          <w:rFonts w:cs="Times New Roman" w:hAnsi="Times New Roman" w:ascii="Times New Roman"/>
          <w:b/>
          <w:sz w:val="24"/>
          <w:szCs w:val="24"/>
        </w:rPr>
        <w:t xml:space="preserve">       </w:t>
      </w:r>
      <w:r w:rsidR="00237AD7">
        <w:rPr>
          <w:rFonts w:cs="Times New Roman" w:hAnsi="Times New Roman" w:ascii="Times New Roman"/>
          <w:b/>
          <w:sz w:val="24"/>
          <w:szCs w:val="24"/>
        </w:rPr>
        <w:t>7 St 1</w:t>
      </w:r>
      <w:r w:rsidR="00897DED">
        <w:rPr>
          <w:rFonts w:cs="Times New Roman" w:hAnsi="Times New Roman" w:ascii="Times New Roman"/>
          <w:b/>
          <w:sz w:val="24"/>
          <w:szCs w:val="24"/>
        </w:rPr>
        <w:t>80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897DED">
        <w:rPr>
          <w:rFonts w:cs="Times New Roman" w:hAnsi="Times New Roman" w:ascii="Times New Roman"/>
          <w:sz w:val="24"/>
          <w:szCs w:val="24"/>
        </w:rPr>
        <w:t>nad dužnikom DRUŠTVO ZA ZAŠTITU ŽIVOTA AMOR D.CANI-LJUBAV BOŽJA PSIMA iz Šibenika</w:t>
      </w:r>
      <w:r w:rsidR="00237AD7">
        <w:rPr>
          <w:rFonts w:cs="Times New Roman" w:hAnsi="Times New Roman" w:ascii="Times New Roman"/>
          <w:sz w:val="24"/>
          <w:szCs w:val="24"/>
        </w:rPr>
        <w:t>,</w:t>
      </w:r>
      <w:r w:rsidR="00897DED">
        <w:rPr>
          <w:rFonts w:cs="Times New Roman" w:hAnsi="Times New Roman" w:ascii="Times New Roman"/>
          <w:sz w:val="24"/>
          <w:szCs w:val="24"/>
        </w:rPr>
        <w:t xml:space="preserve"> Božidara Petranovića 3, OIB: 18243849976,</w:t>
      </w:r>
      <w:r w:rsidR="00237AD7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897DED" w:rsidRPr="00897DED">
        <w:rPr>
          <w:rFonts w:cs="Times New Roman" w:hAnsi="Times New Roman" w:ascii="Times New Roman"/>
          <w:sz w:val="24"/>
          <w:szCs w:val="24"/>
        </w:rPr>
        <w:t xml:space="preserve"> </w:t>
      </w:r>
      <w:r w:rsidR="00897DED">
        <w:rPr>
          <w:rFonts w:cs="Times New Roman" w:hAnsi="Times New Roman" w:ascii="Times New Roman"/>
          <w:sz w:val="24"/>
          <w:szCs w:val="24"/>
        </w:rPr>
        <w:t xml:space="preserve">DRUŠTVO ZA ZAŠTITU ŽIVOTA AMOR D.CANI-LJUBAV BOŽJA PSIMA iz Šibenika, Božidara Petranovića 3, OIB: 18243849976 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897DED">
        <w:rPr>
          <w:rFonts w:cs="Times New Roman" w:hAnsi="Times New Roman" w:ascii="Times New Roman"/>
          <w:sz w:val="24"/>
          <w:szCs w:val="24"/>
        </w:rPr>
        <w:t>4.084,00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predsjednik udruge dužnika </w:t>
      </w:r>
      <w:r w:rsidR="00897DED">
        <w:rPr>
          <w:rFonts w:cs="Times New Roman" w:hAnsi="Times New Roman" w:ascii="Times New Roman"/>
          <w:sz w:val="24"/>
          <w:szCs w:val="24"/>
        </w:rPr>
        <w:t>Zoran Baranović iz Šibenika, Božidara Petranovića 3,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predsjednik udruge dužnika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897DED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237AD7" w:rsidP="00897DED" w:rsidR="001131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>. listopada 2015. godine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897DED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897DED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897DED" w:rsidR="001131FA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predsjednik udruge dužnika </w:t>
      </w:r>
      <w:r w:rsidR="00897DED">
        <w:rPr>
          <w:rFonts w:cs="Times New Roman" w:hAnsi="Times New Roman" w:ascii="Times New Roman"/>
          <w:sz w:val="24"/>
          <w:szCs w:val="24"/>
        </w:rPr>
        <w:t xml:space="preserve">Zoran Baranović, Božidara Petranovića 3, Šibenik </w:t>
      </w: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1131FA"/>
    <w:rsid w:val="001C6D54"/>
    <w:rsid w:val="00237AD7"/>
    <w:rsid w:val="006B5018"/>
    <w:rsid w:val="00897DED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C6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D5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D5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D5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D5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C6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D5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D5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D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D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St-180/2015</izvorni_sadrzaj>
    <derivirana_varijabla naziv="DomainObject.Predmet.OznakaBroj_1">St-180/2015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ZAŠTITU ŽIVOTINJA AMOR D. CANI - LJUBAV BOŽJA PSIMA</izvorni_sadrzaj>
    <derivirana_varijabla naziv="DomainObject.Predmet.ProtustrankaFormated_1">  DRUŠTVO ZA ZAŠTITU ŽIVOTINJA AMOR D. CANI - LJUBAV BOŽJA PSIMA</derivirana_varijabla>
  </DomainObject.Predmet.ProtustrankaFormated>
  <DomainObject.Predmet.ProtustrankaFormatedOIB>
    <izvorni_sadrzaj>  DRUŠTVO ZA ZAŠTITU ŽIVOTINJA AMOR D. CANI - LJUBAV BOŽJA PSIMA, OIB 18243849976</izvorni_sadrzaj>
    <derivirana_varijabla naziv="DomainObject.Predmet.ProtustrankaFormatedOIB_1">  DRUŠTVO ZA ZAŠTITU ŽIVOTINJA AMOR D. CANI - LJUBAV BOŽJA PSIMA, OIB 18243849976</derivirana_varijabla>
  </DomainObject.Predmet.ProtustrankaFormatedOIB>
  <DomainObject.Predmet.ProtustrankaFormatedWithAdress>
    <izvorni_sadrzaj> DRUŠTVO ZA ZAŠTITU ŽIVOTINJA AMOR D. CANI - LJUBAV BOŽJA PSIMA, Božidara Petranovića 3, 22000 Šibenik</izvorni_sadrzaj>
    <derivirana_varijabla naziv="DomainObject.Predmet.ProtustrankaFormatedWithAdress_1"> DRUŠTVO ZA ZAŠTITU ŽIVOTINJA AMOR D. CANI - LJUBAV BOŽJA PSIMA, Božidara Petranovića 3, 22000 Šibenik</derivirana_varijabla>
  </DomainObject.Predmet.ProtustrankaFormatedWithAdress>
  <DomainObject.Predmet.ProtustrankaFormatedWithAdressOIB>
    <izvorni_sadrzaj> DRUŠTVO ZA ZAŠTITU ŽIVOTINJA AMOR D. CANI - LJUBAV BOŽJA PSIMA, OIB 18243849976, Božidara Petranovića 3, 22000 Šibenik</izvorni_sadrzaj>
    <derivirana_varijabla naziv="DomainObject.Predmet.ProtustrankaFormatedWithAdressOIB_1"> DRUŠTVO ZA ZAŠTITU ŽIVOTINJA AMOR D. CANI - LJUBAV BOŽJA PSIMA, OIB 18243849976, Božidara Petranovića 3, 22000 Šibenik</derivirana_varijabla>
  </DomainObject.Predmet.ProtustrankaFormatedWithAdressOIB>
  <DomainObject.Predmet.ProtustrankaWithAdress>
    <izvorni_sadrzaj>DRUŠTVO ZA ZAŠTITU ŽIVOTINJA AMOR D. CANI - LJUBAV BOŽJA PSIMA Božidara Petranovića 3, 22000 Šibenik</izvorni_sadrzaj>
    <derivirana_varijabla naziv="DomainObject.Predmet.ProtustrankaWithAdress_1">DRUŠTVO ZA ZAŠTITU ŽIVOTINJA AMOR D. CANI - LJUBAV BOŽJA PSIMA Božidara Petranovića 3, 22000 Šibenik</derivirana_varijabla>
  </DomainObject.Predmet.ProtustrankaWithAdress>
  <DomainObject.Predmet.ProtustrankaWithAdressOIB>
    <izvorni_sadrzaj>DRUŠTVO ZA ZAŠTITU ŽIVOTINJA AMOR D. CANI - LJUBAV BOŽJA PSIMA, OIB 18243849976, Božidara Petranovića 3, 22000 Šibenik</izvorni_sadrzaj>
    <derivirana_varijabla naziv="DomainObject.Predmet.ProtustrankaWithAdressOIB_1">DRUŠTVO ZA ZAŠTITU ŽIVOTINJA AMOR D. CANI - LJUBAV BOŽJA PSIMA, OIB 18243849976, Božidara Petranovića 3, 22000 Šibenik</derivirana_varijabla>
  </DomainObject.Predmet.ProtustrankaWithAdressOIB>
  <DomainObject.Predmet.ProtustrankaNazivFormated>
    <izvorni_sadrzaj>DRUŠTVO ZA ZAŠTITU ŽIVOTINJA AMOR D. CANI - LJUBAV BOŽJA PSIMA</izvorni_sadrzaj>
    <derivirana_varijabla naziv="DomainObject.Predmet.ProtustrankaNazivFormated_1">DRUŠTVO ZA ZAŠTITU ŽIVOTINJA AMOR D. CANI - LJUBAV BOŽJA PSIMA</derivirana_varijabla>
  </DomainObject.Predmet.ProtustrankaNazivFormated>
  <DomainObject.Predmet.ProtustrankaNazivFormatedOIB>
    <izvorni_sadrzaj>DRUŠTVO ZA ZAŠTITU ŽIVOTINJA AMOR D. CANI - LJUBAV BOŽJA PSIMA, OIB 18243849976</izvorni_sadrzaj>
    <derivirana_varijabla naziv="DomainObject.Predmet.ProtustrankaNazivFormatedOIB_1">DRUŠTVO ZA ZAŠTITU ŽIVOTINJA AMOR D. CANI - LJUBAV BOŽJA PSIMA, OIB 18243849976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DRUŠTVO ZA ZAŠTITU ŽIVOTINJA AMOR D. CANI - LJUBAV BOŽJA PSIMA</item>
    </izvorni_sadrzaj>
    <derivirana_varijabla naziv="DomainObject.Predmet.ProtuStrankaListFormated_1">
      <item>DRUŠTVO ZA ZAŠTITU ŽIVOTINJA AMOR D. CANI - LJUBAV BOŽJA PSIMA</item>
    </derivirana_varijabla>
  </DomainObject.Predmet.ProtuStrankaListFormated>
  <DomainObject.Predmet.ProtuStrankaListFormatedOIB>
    <izvorni_sadrzaj>
      <item>DRUŠTVO ZA ZAŠTITU ŽIVOTINJA AMOR D. CANI - LJUBAV BOŽJA PSIMA, OIB 18243849976</item>
    </izvorni_sadrzaj>
    <derivirana_varijabla naziv="DomainObject.Predmet.ProtuStrankaListFormatedOIB_1">
      <item>DRUŠTVO ZA ZAŠTITU ŽIVOTINJA AMOR D. CANI - LJUBAV BOŽJA PSIMA, OIB 18243849976</item>
    </derivirana_varijabla>
  </DomainObject.Predmet.ProtuStrankaListFormatedOIB>
  <DomainObject.Predmet.ProtuStrankaListFormatedWithAdress>
    <izvorni_sadrzaj>
      <item>DRUŠTVO ZA ZAŠTITU ŽIVOTINJA AMOR D. CANI - LJUBAV BOŽJA PSIMA, Božidara Petranovića 3, 22000 Šibenik</item>
    </izvorni_sadrzaj>
    <derivirana_varijabla naziv="DomainObject.Predmet.ProtuStrankaListFormatedWithAdress_1">
      <item>DRUŠTVO ZA ZAŠTITU ŽIVOTINJA AMOR D. CANI - LJUBAV BOŽJA PSIMA, Božidara Petranovića 3, 22000 Šibenik</item>
    </derivirana_varijabla>
  </DomainObject.Predmet.ProtuStrankaListFormatedWithAdress>
  <DomainObject.Predmet.ProtuStrankaListFormatedWithAdressOIB>
    <izvorni_sadrzaj>
      <item>DRUŠTVO ZA ZAŠTITU ŽIVOTINJA AMOR D. CANI - LJUBAV BOŽJA PSIMA, OIB 18243849976, Božidara Petranovića 3, 22000 Šibenik</item>
    </izvorni_sadrzaj>
    <derivirana_varijabla naziv="DomainObject.Predmet.ProtuStrankaListFormatedWithAdressOIB_1">
      <item>DRUŠTVO ZA ZAŠTITU ŽIVOTINJA AMOR D. CANI - LJUBAV BOŽJA PSIMA, OIB 18243849976, Božidara Petranovića 3, 22000 Šibenik</item>
    </derivirana_varijabla>
  </DomainObject.Predmet.ProtuStrankaListFormatedWithAdressOIB>
  <DomainObject.Predmet.ProtuStrankaListNazivFormated>
    <izvorni_sadrzaj>
      <item>DRUŠTVO ZA ZAŠTITU ŽIVOTINJA AMOR D. CANI - LJUBAV BOŽJA PSIMA</item>
    </izvorni_sadrzaj>
    <derivirana_varijabla naziv="DomainObject.Predmet.ProtuStrankaListNazivFormated_1">
      <item>DRUŠTVO ZA ZAŠTITU ŽIVOTINJA AMOR D. CANI - LJUBAV BOŽJA PSIMA</item>
    </derivirana_varijabla>
  </DomainObject.Predmet.ProtuStrankaListNazivFormated>
  <DomainObject.Predmet.ProtuStrankaListNazivFormatedOIB>
    <izvorni_sadrzaj>
      <item>DRUŠTVO ZA ZAŠTITU ŽIVOTINJA AMOR D. CANI - LJUBAV BOŽJA PSIMA, OIB 18243849976</item>
    </izvorni_sadrzaj>
    <derivirana_varijabla naziv="DomainObject.Predmet.ProtuStrankaListNazivFormatedOIB_1">
      <item>DRUŠTVO ZA ZAŠTITU ŽIVOTINJA AMOR D. CANI - LJUBAV BOŽJA PSIMA, OIB 18243849976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DRUŠTVO ZA ZAŠTITU ŽIVOTINJA AMOR D. CANI - LJUBAV BOŽJA PSIMA</izvorni_sadrzaj>
    <derivirana_varijabla naziv="DomainObject.Predmet.ProtustrankaIDrugi_1">DRUŠTVO ZA ZAŠTITU ŽIVOTINJA AMOR D. CANI - LJUBAV BOŽJA PSIMA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DRUŠTVO ZA ZAŠTITU ŽIVOTINJA AMOR D. CANI - LJUBAV BOŽJA PSIMA, OIB 18243849976, Božidara Petranovića 3, 22000 Šibenik</izvorni_sadrzaj>
    <derivirana_varijabla naziv="DomainObject.Predmet.ProtustrankaIDrugiAdressOIB_1">DRUŠTVO ZA ZAŠTITU ŽIVOTINJA AMOR D. CANI - LJUBAV BOŽJA PSIMA, OIB 18243849976, Božidara Petranovića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DRUŠTVO ZA ZAŠTITU ŽIVOTINJA AMOR D. CANI - LJUBAV BOŽJA PSIMA</item>
    </izvorni_sadrzaj>
    <derivirana_varijabla naziv="DomainObject.Predmet.SudioniciListNaziv_1">
      <item>FINA-RC Split - Podružnica Šibenik</item>
      <item>DRUŠTVO ZA ZAŠTITU ŽIVOTINJA AMOR D. CANI - LJUBAV BOŽJA PSIMA</item>
    </derivirana_varijabla>
  </DomainObject.Predmet.SudioniciListNaziv>
  <DomainObject.Predmet.SudioniciListAdressOIB>
    <izvorni_sadrzaj>
      <item>FINA-RC Split - Podružnica Šibenik, OIB 85821130368, Perivoj L. Marune 1,22000 Šibenik</item>
      <item>DRUŠTVO ZA ZAŠTITU ŽIVOTINJA AMOR D. CANI - LJUBAV BOŽJA PSIMA, OIB 18243849976, Božidara Petranovića 3,22000 Šibenik</item>
    </izvorni_sadrzaj>
    <derivirana_varijabla naziv="DomainObject.Predmet.SudioniciListAdressOIB_1">
      <item>FINA-RC Split - Podružnica Šibenik, OIB 85821130368, Perivoj L. Marune 1,22000 Šibenik</item>
      <item>DRUŠTVO ZA ZAŠTITU ŽIVOTINJA AMOR D. CANI - LJUBAV BOŽJA PSIMA, OIB 18243849976, Božidara Petranovića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18243849976</item>
    </izvorni_sadrzaj>
    <derivirana_varijabla naziv="DomainObject.Predmet.SudioniciListNazivOIB_1">
      <item>, OIB 85821130368</item>
      <item>, OIB 18243849976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2318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2015-10-15T07:47:00Z</dcterms:created>
  <dc:creator>Joško Livaković</dc:creator>
  <cp:lastModifiedBy>Joško Livaković</cp:lastModifiedBy>
  <cp:lastPrinted>2015-10-15T07:47:00Z</cp:lastPrinted>
  <dcterms:modified xmlns:xsi="http://www.w3.org/2001/XMLSchema-instance" xsi:type="dcterms:W3CDTF">2015-10-15T07:47:00Z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