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87e2" w14:paraId="5d787e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0A5202">
        <w:rPr>
          <w:rFonts w:hAnsi="Times New Roman" w:ascii="Times New Roman"/>
        </w:rPr>
        <w:t xml:space="preserve">ESTETIKA-CENTAR ZDENKA </w:t>
      </w:r>
      <w:proofErr w:type="spellStart"/>
      <w:r w:rsidR="000A5202">
        <w:rPr>
          <w:rFonts w:hAnsi="Times New Roman" w:ascii="Times New Roman"/>
        </w:rPr>
        <w:t>d.o.o</w:t>
      </w:r>
      <w:proofErr w:type="spellEnd"/>
      <w:r w:rsidR="000A5202">
        <w:rPr>
          <w:rFonts w:hAnsi="Times New Roman" w:ascii="Times New Roman"/>
        </w:rPr>
        <w:t xml:space="preserve">., </w:t>
      </w:r>
      <w:proofErr w:type="spellStart"/>
      <w:r w:rsidR="000A5202">
        <w:rPr>
          <w:rFonts w:hAnsi="Times New Roman" w:ascii="Times New Roman"/>
        </w:rPr>
        <w:t>Pojatno</w:t>
      </w:r>
      <w:proofErr w:type="spellEnd"/>
      <w:r w:rsidR="000A5202">
        <w:rPr>
          <w:rFonts w:hAnsi="Times New Roman" w:ascii="Times New Roman"/>
        </w:rPr>
        <w:t xml:space="preserve">, M. </w:t>
      </w:r>
      <w:proofErr w:type="spellStart"/>
      <w:r w:rsidR="000A5202">
        <w:rPr>
          <w:rFonts w:hAnsi="Times New Roman" w:ascii="Times New Roman"/>
        </w:rPr>
        <w:t>Gupca</w:t>
      </w:r>
      <w:proofErr w:type="spellEnd"/>
      <w:r w:rsidR="000A5202">
        <w:rPr>
          <w:rFonts w:hAnsi="Times New Roman" w:ascii="Times New Roman"/>
        </w:rPr>
        <w:t xml:space="preserve"> 133, OIB: 78979516282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917D72">
        <w:rPr>
          <w:rFonts w:hAnsi="Times New Roman" w:ascii="Times New Roman"/>
          <w:szCs w:val="24"/>
          <w:lang w:val="hr-HR"/>
        </w:rPr>
        <w:t>01.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0A5202">
        <w:rPr>
          <w:rFonts w:hAnsi="Times New Roman" w:ascii="Times New Roman"/>
        </w:rPr>
        <w:t xml:space="preserve">ESTETIKA-CENTAR ZDENKA d.o.o., </w:t>
      </w:r>
      <w:proofErr w:type="spellStart"/>
      <w:r w:rsidR="000A5202">
        <w:rPr>
          <w:rFonts w:hAnsi="Times New Roman" w:ascii="Times New Roman"/>
        </w:rPr>
        <w:t>Pojatno</w:t>
      </w:r>
      <w:proofErr w:type="spellEnd"/>
      <w:r w:rsidR="000A5202">
        <w:rPr>
          <w:rFonts w:hAnsi="Times New Roman" w:ascii="Times New Roman"/>
        </w:rPr>
        <w:t>, M. Gupca 133, OIB: 78979516282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917D72">
        <w:rPr>
          <w:rFonts w:hAnsi="Times New Roman" w:ascii="Times New Roman"/>
          <w:szCs w:val="24"/>
        </w:rPr>
        <w:t>01.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706E68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706E68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A5202">
        <w:rPr>
          <w:rFonts w:hAnsi="Times New Roman" w:ascii="Times New Roman"/>
          <w:szCs w:val="24"/>
        </w:rPr>
        <w:t xml:space="preserve">Pavao </w:t>
      </w:r>
      <w:proofErr w:type="spellStart"/>
      <w:r w:rsidR="000A5202">
        <w:rPr>
          <w:rFonts w:hAnsi="Times New Roman" w:ascii="Times New Roman"/>
          <w:szCs w:val="24"/>
        </w:rPr>
        <w:t>Grizelj</w:t>
      </w:r>
      <w:proofErr w:type="spellEnd"/>
      <w:r w:rsidR="000A5202">
        <w:rPr>
          <w:rFonts w:hAnsi="Times New Roman" w:ascii="Times New Roman"/>
          <w:szCs w:val="24"/>
        </w:rPr>
        <w:t>, Zagreb, Dragutina Golika 34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0A5202">
        <w:rPr>
          <w:rFonts w:hAnsi="Times New Roman" w:ascii="Times New Roman"/>
        </w:rPr>
        <w:t xml:space="preserve">ESTETIKA-CENTAR ZDENKA </w:t>
      </w:r>
      <w:proofErr w:type="spellStart"/>
      <w:r w:rsidR="000A5202">
        <w:rPr>
          <w:rFonts w:hAnsi="Times New Roman" w:ascii="Times New Roman"/>
        </w:rPr>
        <w:t>d.o.o</w:t>
      </w:r>
      <w:proofErr w:type="spellEnd"/>
      <w:r w:rsidR="000A5202">
        <w:rPr>
          <w:rFonts w:hAnsi="Times New Roman" w:ascii="Times New Roman"/>
        </w:rPr>
        <w:t xml:space="preserve">., </w:t>
      </w:r>
      <w:proofErr w:type="spellStart"/>
      <w:r w:rsidR="000A5202">
        <w:rPr>
          <w:rFonts w:hAnsi="Times New Roman" w:ascii="Times New Roman"/>
        </w:rPr>
        <w:t>Pojatno</w:t>
      </w:r>
      <w:proofErr w:type="spellEnd"/>
      <w:r w:rsidR="000A5202">
        <w:rPr>
          <w:rFonts w:hAnsi="Times New Roman" w:ascii="Times New Roman"/>
        </w:rPr>
        <w:t xml:space="preserve">, M. </w:t>
      </w:r>
      <w:proofErr w:type="spellStart"/>
      <w:r w:rsidR="000A5202">
        <w:rPr>
          <w:rFonts w:hAnsi="Times New Roman" w:ascii="Times New Roman"/>
        </w:rPr>
        <w:t>Gupca</w:t>
      </w:r>
      <w:proofErr w:type="spellEnd"/>
      <w:r w:rsidR="000A5202">
        <w:rPr>
          <w:rFonts w:hAnsi="Times New Roman" w:ascii="Times New Roman"/>
        </w:rPr>
        <w:t xml:space="preserve"> 133, OIB: 78979516282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1</w:t>
      </w:r>
      <w:r w:rsidR="000A5202">
        <w:rPr>
          <w:rFonts w:hAnsi="Times New Roman" w:ascii="Times New Roman"/>
          <w:lang w:val="hr-HR"/>
        </w:rPr>
        <w:t>7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01.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4F8" w:rsidP="00DB4528" w:rsidR="001704F8">
      <w:r>
        <w:separator/>
      </w:r>
    </w:p>
  </w:endnote>
  <w:endnote w:id="0" w:type="continuationSeparator">
    <w:p w:rsidRDefault="001704F8" w:rsidP="00DB4528" w:rsidR="00170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4F8" w:rsidP="00DB4528" w:rsidR="001704F8">
      <w:r>
        <w:separator/>
      </w:r>
    </w:p>
  </w:footnote>
  <w:footnote w:id="0" w:type="continuationSeparator">
    <w:p w:rsidRDefault="001704F8" w:rsidP="00DB4528" w:rsidR="00170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0A5202">
          <w:rPr>
            <w:rFonts w:hAnsi="Times New Roman" w:ascii="Times New Roman"/>
          </w:rPr>
          <w:t>4215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A5202">
      <w:rPr>
        <w:rFonts w:hAnsi="Times New Roman" w:ascii="Times New Roman"/>
        <w:lang w:val="hr-HR"/>
      </w:rPr>
      <w:t>4215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A5202"/>
    <w:rsid w:val="000B5D34"/>
    <w:rsid w:val="000B609B"/>
    <w:rsid w:val="000C1ECA"/>
    <w:rsid w:val="000C47B3"/>
    <w:rsid w:val="000F2034"/>
    <w:rsid w:val="00112B50"/>
    <w:rsid w:val="00161F0E"/>
    <w:rsid w:val="001704F8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6E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755BB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20C50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BF7B29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175E0"/>
    <w:rsid w:val="00D23CD2"/>
    <w:rsid w:val="00D3306E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0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C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0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C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4215</izvorni_sadrzaj>
    <derivirana_varijabla naziv="DomainObject.Predmet.Broj_1">4215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St-4215/2015</izvorni_sadrzaj>
    <derivirana_varijabla naziv="DomainObject.Predmet.OznakaBroj_1">St-4215/2015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ESTETIKA-CENTAR ZDENKA d.o.o. zastupanog po punomoćniku Zdenka Jandras; Damir Jandras</izvorni_sadrzaj>
    <derivirana_varijabla naziv="DomainObject.Predmet.ProtustrankaFormated_1">  ESTETIKA-CENTAR ZDENKA d.o.o. zastupanog po punomoćniku Zdenka Jandras; Damir Jandras</derivirana_varijabla>
  </DomainObject.Predmet.ProtustrankaFormated>
  <DomainObject.Predmet.ProtustrankaFormatedOIB>
    <izvorni_sadrzaj>  ESTETIKA-CENTAR ZDENKA d.o.o., OIB 78979516282 zastupanog po punomoćniku Zdenka Jandras; Damir Jandras</izvorni_sadrzaj>
    <derivirana_varijabla naziv="DomainObject.Predmet.ProtustrankaFormatedOIB_1">  ESTETIKA-CENTAR ZDENKA d.o.o., OIB 78979516282 zastupanog po punomoćniku Zdenka Jandras; Damir Jandras</derivirana_varijabla>
  </DomainObject.Predmet.ProtustrankaFormatedOIB>
  <DomainObject.Predmet.ProtustrankaFormatedWithAdress>
    <izvorni_sadrzaj> ESTETIKA-CENTAR ZDENKA d.o.o., M. Gupca 133, 10290 Pojatno zastupanog po punomoćniku Zdenka Jandras; Damir Jandras</izvorni_sadrzaj>
    <derivirana_varijabla naziv="DomainObject.Predmet.ProtustrankaFormatedWithAdress_1"> ESTETIKA-CENTAR ZDENKA d.o.o., M. Gupca 133, 10290 Pojatno zastupanog po punomoćniku Zdenka Jandras; Damir Jandras</derivirana_varijabla>
  </DomainObject.Predmet.ProtustrankaFormatedWithAdress>
  <DomainObject.Predmet.ProtustrankaFormatedWithAdressOIB>
    <izvorni_sadrzaj> ESTETIKA-CENTAR ZDENKA d.o.o., OIB 78979516282, M. Gupca 133, 10290 Pojatno zastupanog po punomoćniku Zdenka Jandras; Damir Jandras</izvorni_sadrzaj>
    <derivirana_varijabla naziv="DomainObject.Predmet.ProtustrankaFormatedWithAdressOIB_1"> ESTETIKA-CENTAR ZDENKA d.o.o., OIB 78979516282, M. Gupca 133, 10290 Pojatno zastupanog po punomoćniku Zdenka Jandras; Damir Jandras</derivirana_varijabla>
  </DomainObject.Predmet.ProtustrankaFormatedWithAdressOIB>
  <DomainObject.Predmet.ProtustrankaWithAdress>
    <izvorni_sadrzaj>ESTETIKA-CENTAR ZDENKA d.o.o. M. Gupca 133, 10290 Pojatno</izvorni_sadrzaj>
    <derivirana_varijabla naziv="DomainObject.Predmet.ProtustrankaWithAdress_1">ESTETIKA-CENTAR ZDENKA d.o.o. M. Gupca 133, 10290 Pojatno</derivirana_varijabla>
  </DomainObject.Predmet.ProtustrankaWithAdress>
  <DomainObject.Predmet.ProtustrankaWithAdressOIB>
    <izvorni_sadrzaj>ESTETIKA-CENTAR ZDENKA d.o.o., OIB 78979516282, M. Gupca 133, 10290 Pojatno</izvorni_sadrzaj>
    <derivirana_varijabla naziv="DomainObject.Predmet.ProtustrankaWithAdressOIB_1">ESTETIKA-CENTAR ZDENKA d.o.o., OIB 78979516282, M. Gupca 133, 10290 Pojatno</derivirana_varijabla>
  </DomainObject.Predmet.ProtustrankaWithAdressOIB>
  <DomainObject.Predmet.ProtustrankaNazivFormated>
    <izvorni_sadrzaj>ESTETIKA-CENTAR ZDENKA d.o.o.</izvorni_sadrzaj>
    <derivirana_varijabla naziv="DomainObject.Predmet.ProtustrankaNazivFormated_1">ESTETIKA-CENTAR ZDENKA d.o.o.</derivirana_varijabla>
  </DomainObject.Predmet.ProtustrankaNazivFormated>
  <DomainObject.Predmet.ProtustrankaNazivFormatedOIB>
    <izvorni_sadrzaj>ESTETIKA-CENTAR ZDENKA d.o.o., OIB 78979516282</izvorni_sadrzaj>
    <derivirana_varijabla naziv="DomainObject.Predmet.ProtustrankaNazivFormatedOIB_1">ESTETIKA-CENTAR ZDENKA d.o.o., OIB 78979516282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ESTETIKA-CENTAR ZDENKA d.o.o. zastupanog po punomoćniku Zdenka Jandras; Damir Jandras</item>
    </izvorni_sadrzaj>
    <derivirana_varijabla naziv="DomainObject.Predmet.ProtuStrankaListFormated_1">
      <item>ESTETIKA-CENTAR ZDENKA d.o.o. zastupanog po punomoćniku Zdenka Jandras; Damir Jandras</item>
    </derivirana_varijabla>
  </DomainObject.Predmet.ProtuStrankaListFormated>
  <DomainObject.Predmet.ProtuStrankaListFormatedOIB>
    <izvorni_sadrzaj>
      <item>ESTETIKA-CENTAR ZDENKA d.o.o., OIB 78979516282 zastupanog po punomoćniku Zdenka Jandras; Damir Jandras</item>
    </izvorni_sadrzaj>
    <derivirana_varijabla naziv="DomainObject.Predmet.ProtuStrankaListFormatedOIB_1">
      <item>ESTETIKA-CENTAR ZDENKA d.o.o., OIB 78979516282 zastupanog po punomoćniku Zdenka Jandras; Damir Jandras</item>
    </derivirana_varijabla>
  </DomainObject.Predmet.ProtuStrankaListFormatedOIB>
  <DomainObject.Predmet.ProtuStrankaListFormatedWithAdress>
    <izvorni_sadrzaj>
      <item>ESTETIKA-CENTAR ZDENKA d.o.o., M. Gupca 133, 10290 Pojatno zastupanog po punomoćniku Zdenka Jandras; Damir Jandras</item>
    </izvorni_sadrzaj>
    <derivirana_varijabla naziv="DomainObject.Predmet.ProtuStrankaListFormatedWithAdress_1">
      <item>ESTETIKA-CENTAR ZDENKA d.o.o., M. Gupca 133, 10290 Pojatno zastupanog po punomoćniku Zdenka Jandras; Damir Jandras</item>
    </derivirana_varijabla>
  </DomainObject.Predmet.ProtuStrankaListFormatedWithAdress>
  <DomainObject.Predmet.ProtuStrankaListFormatedWithAdressOIB>
    <izvorni_sadrzaj>
      <item>ESTETIKA-CENTAR ZDENKA d.o.o., OIB 78979516282, M. Gupca 133, 10290 Pojatno zastupanog po punomoćniku Zdenka Jandras; Damir Jandras</item>
    </izvorni_sadrzaj>
    <derivirana_varijabla naziv="DomainObject.Predmet.ProtuStrankaListFormatedWithAdressOIB_1">
      <item>ESTETIKA-CENTAR ZDENKA d.o.o., OIB 78979516282, M. Gupca 133, 10290 Pojatno zastupanog po punomoćniku Zdenka Jandras; Damir Jandras</item>
    </derivirana_varijabla>
  </DomainObject.Predmet.ProtuStrankaListFormatedWithAdressOIB>
  <DomainObject.Predmet.ProtuStrankaListNazivFormated>
    <izvorni_sadrzaj>
      <item>ESTETIKA-CENTAR ZDENKA d.o.o.</item>
    </izvorni_sadrzaj>
    <derivirana_varijabla naziv="DomainObject.Predmet.ProtuStrankaListNazivFormated_1">
      <item>ESTETIKA-CENTAR ZDENKA d.o.o.</item>
    </derivirana_varijabla>
  </DomainObject.Predmet.ProtuStrankaListNazivFormated>
  <DomainObject.Predmet.ProtuStrankaListNazivFormatedOIB>
    <izvorni_sadrzaj>
      <item>ESTETIKA-CENTAR ZDENKA d.o.o., OIB 78979516282</item>
    </izvorni_sadrzaj>
    <derivirana_varijabla naziv="DomainObject.Predmet.ProtuStrankaListNazivFormatedOIB_1">
      <item>ESTETIKA-CENTAR ZDENKA d.o.o., OIB 78979516282</item>
    </derivirana_varijabla>
  </DomainObject.Predmet.ProtuStrankaListNazivFormatedOIB>
  <DomainObject.Predmet.OstaliListFormated>
    <izvorni_sadrzaj>
      <item>Zdenka Jandras punomoćnik sudionika u postupku ESTETIKA-CENTAR ZDENKA d.o.o.</item>
      <item>Damir Jandras punomoćnik sudionika u postupku ESTETIKA-CENTAR ZDENKA d.o.o.</item>
    </izvorni_sadrzaj>
    <derivirana_varijabla naziv="DomainObject.Predmet.OstaliListFormated_1">
      <item>Zdenka Jandras punomoćnik sudionika u postupku ESTETIKA-CENTAR ZDENKA d.o.o.</item>
      <item>Damir Jandras punomoćnik sudionika u postupku ESTETIKA-CENTAR ZDENKA d.o.o.</item>
    </derivirana_varijabla>
  </DomainObject.Predmet.OstaliListFormated>
  <DomainObject.Predmet.OstaliListFormatedOIB>
    <izvorni_sadrzaj>
      <item>Zdenka Jandras, OIB 79256619358 punomoćnik sudionika u postupku ESTETIKA-CENTAR ZDENKA d.o.o.</item>
      <item>Damir Jandras, OIB 61750336721 punomoćnik sudionika u postupku ESTETIKA-CENTAR ZDENKA d.o.o.</item>
    </izvorni_sadrzaj>
    <derivirana_varijabla naziv="DomainObject.Predmet.OstaliListFormatedOIB_1">
      <item>Zdenka Jandras, OIB 79256619358 punomoćnik sudionika u postupku ESTETIKA-CENTAR ZDENKA d.o.o.</item>
      <item>Damir Jandras, OIB 61750336721 punomoćnik sudionika u postupku ESTETIKA-CENTAR ZDENKA d.o.o.</item>
    </derivirana_varijabla>
  </DomainObject.Predmet.OstaliListFormatedOIB>
  <DomainObject.Predmet.OstaliListFormatedWithAdress>
    <izvorni_sadrzaj>
      <item>Zdenka Jandras, Matije Gupca 133, 10290 Pojatno punomoćnik sudionika u postupku ESTETIKA-CENTAR ZDENKA d.o.o.</item>
      <item>Damir Jandras, Matije Gupca 133, 10290 Pojatno punomoćnik sudionika u postupku ESTETIKA-CENTAR ZDENKA d.o.o.</item>
    </izvorni_sadrzaj>
    <derivirana_varijabla naziv="DomainObject.Predmet.OstaliListFormatedWithAdress_1">
      <item>Zdenka Jandras, Matije Gupca 133, 10290 Pojatno punomoćnik sudionika u postupku ESTETIKA-CENTAR ZDENKA d.o.o.</item>
      <item>Damir Jandras, Matije Gupca 133, 10290 Pojatno punomoćnik sudionika u postupku ESTETIKA-CENTAR ZDENKA d.o.o.</item>
    </derivirana_varijabla>
  </DomainObject.Predmet.OstaliListFormatedWithAdress>
  <DomainObject.Predmet.OstaliListFormatedWithAdressOIB>
    <izvorni_sadrzaj>
      <item>Zdenka Jandras, OIB 79256619358, Matije Gupca 133, 10290 Pojatno punomoćnik sudionika u postupku ESTETIKA-CENTAR ZDENKA d.o.o.</item>
      <item>Damir Jandras, OIB 61750336721, Matije Gupca 133, 10290 Pojatno punomoćnik sudionika u postupku ESTETIKA-CENTAR ZDENKA d.o.o.</item>
    </izvorni_sadrzaj>
    <derivirana_varijabla naziv="DomainObject.Predmet.OstaliListFormatedWithAdressOIB_1">
      <item>Zdenka Jandras, OIB 79256619358, Matije Gupca 133, 10290 Pojatno punomoćnik sudionika u postupku ESTETIKA-CENTAR ZDENKA d.o.o.</item>
      <item>Damir Jandras, OIB 61750336721, Matije Gupca 133, 10290 Pojatno punomoćnik sudionika u postupku ESTETIKA-CENTAR ZDENKA d.o.o.</item>
    </derivirana_varijabla>
  </DomainObject.Predmet.OstaliListFormatedWithAdressOIB>
  <DomainObject.Predmet.OstaliListNazivFormated>
    <izvorni_sadrzaj>
      <item>Zdenka Jandras</item>
      <item>Damir Jandras</item>
    </izvorni_sadrzaj>
    <derivirana_varijabla naziv="DomainObject.Predmet.OstaliListNazivFormated_1">
      <item>Zdenka Jandras</item>
      <item>Damir Jandras</item>
    </derivirana_varijabla>
  </DomainObject.Predmet.OstaliListNazivFormated>
  <DomainObject.Predmet.OstaliListNazivFormatedOIB>
    <izvorni_sadrzaj>
      <item>Zdenka Jandras, OIB 79256619358</item>
      <item>Damir Jandras, OIB 61750336721</item>
    </izvorni_sadrzaj>
    <derivirana_varijabla naziv="DomainObject.Predmet.OstaliListNazivFormatedOIB_1">
      <item>Zdenka Jandras, OIB 79256619358</item>
      <item>Damir Jandras, OIB 61750336721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ESTETIKA-CENTAR ZDENKA d.o.o.</izvorni_sadrzaj>
    <derivirana_varijabla naziv="DomainObject.Predmet.ProtustrankaIDrugi_1">ESTETIKA-CENTAR ZDENKA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ESTETIKA-CENTAR ZDENKA d.o.o., OIB 78979516282, M. Gupca 133, 10290 Pojatno</izvorni_sadrzaj>
    <derivirana_varijabla naziv="DomainObject.Predmet.ProtustrankaIDrugiAdressOIB_1">ESTETIKA-CENTAR ZDENKA d.o.o., OIB 78979516282, M. Gupca 133,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ESTETIKA-CENTAR ZDENKA d.o.o.</item>
      <item>FINA Regionalni centar Zagreb</item>
      <item>Zdenka Jandras</item>
      <item>Damir Jandras</item>
    </izvorni_sadrzaj>
    <derivirana_varijabla naziv="DomainObject.Predmet.SudioniciListNaziv_1">
      <item>ESTETIKA-CENTAR ZDENKA d.o.o.</item>
      <item>FINA Regionalni centar Zagreb</item>
      <item>Zdenka Jandras</item>
      <item>Damir Jandras</item>
    </derivirana_varijabla>
  </DomainObject.Predmet.SudioniciListNaziv>
  <DomainObject.Predmet.SudioniciListAdressOIB>
    <izvorni_sadrzaj>
      <item>ESTETIKA-CENTAR ZDENKA d.o.o., OIB 78979516282, M. Gupca 133,10290 Pojatno</item>
      <item>FINA Regionalni centar Zagreb, OIB 85821130368, Trg svibanjskih žrtava 1995. 1,10000 Zagreb</item>
      <item>Zdenka Jandras, OIB 79256619358, Matije Gupca 133,10290 Pojatno</item>
      <item>Damir Jandras, OIB 61750336721, Matije Gupca 133,10290 Pojatno</item>
    </izvorni_sadrzaj>
    <derivirana_varijabla naziv="DomainObject.Predmet.SudioniciListAdressOIB_1">
      <item>ESTETIKA-CENTAR ZDENKA d.o.o., OIB 78979516282, M. Gupca 133,10290 Pojatno</item>
      <item>FINA Regionalni centar Zagreb, OIB 85821130368, Trg svibanjskih žrtava 1995. 1,10000 Zagreb</item>
      <item>Zdenka Jandras, OIB 79256619358, Matije Gupca 133,10290 Pojatno</item>
      <item>Damir Jandras, OIB 61750336721, Matije Gupca 133,10290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78979516282</item>
      <item>, OIB 85821130368</item>
      <item>, OIB 79256619358</item>
      <item>, OIB 61750336721</item>
    </izvorni_sadrzaj>
    <derivirana_varijabla naziv="DomainObject.Predmet.SudioniciListNazivOIB_1">
      <item>, OIB 78979516282</item>
      <item>, OIB 85821130368</item>
      <item>, OIB 79256619358</item>
      <item>, OIB 61750336721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9B913-3FA7-46DE-B72E-E0597FA21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2144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2016-02-29T13:10:00Z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2016-03-01T09:10:00Z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