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3864" w14:paraId="6b33864" w:rsidRDefault="00B04371" w:rsidP="00B04371" w:rsidR="00B04371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B04371" w:rsidP="00B04371" w:rsidR="00B04371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B04371" w:rsidP="00B04371" w:rsidR="00B04371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B04371" w:rsidP="00B04371" w:rsidR="00B04371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1086/18</w:t>
      </w:r>
    </w:p>
    <w:p w:rsidRDefault="00B04371" w:rsidP="00B04371" w:rsidR="00B0437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B04371" w:rsidP="00B04371" w:rsidR="00B0437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TAKO DOBRO d.o.o., OIB 60190608139, Zagreb, Višnjevac 3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B04371" w:rsidP="00B04371" w:rsidR="00B0437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04371" w:rsidP="00B04371" w:rsidR="00B04371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TAKO DOBRO d.o.o., OIB 60190608139, Zagreb, Višnjevac 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B04371" w:rsidP="00B04371" w:rsidR="00B04371" w:rsidRPr="004453B3">
      <w:pPr>
        <w:pStyle w:val="BodyText21"/>
        <w:rPr>
          <w:rFonts w:hAnsi="Times New Roman" w:ascii="Times New Roman"/>
          <w:szCs w:val="24"/>
        </w:rPr>
      </w:pPr>
    </w:p>
    <w:p w:rsidRDefault="00B04371" w:rsidP="00B04371" w:rsidR="00B04371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A45EF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Duška Dunja Ivančević</w:t>
      </w:r>
      <w:r w:rsidRPr="00BE3755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59003296761</w:t>
      </w:r>
      <w:r w:rsidRPr="00BE3755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B. Bernardija 1</w:t>
      </w:r>
      <w:r w:rsidRPr="00BE3755">
        <w:rPr>
          <w:rFonts w:hAnsi="Times New Roman" w:ascii="Times New Roman"/>
          <w:szCs w:val="24"/>
        </w:rPr>
        <w:t>.</w:t>
      </w:r>
    </w:p>
    <w:p w:rsidRDefault="00B04371" w:rsidP="00B04371" w:rsidR="00B04371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04371" w:rsidP="00B04371" w:rsidR="00B04371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TAKO DOBRO d.o.o., OIB 60190608139, Zagreb, Višnjevac 3.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3. rujna 2018.</w:t>
      </w:r>
    </w:p>
    <w:p w:rsidRDefault="00B04371" w:rsidP="00B04371" w:rsidR="00B0437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B04371" w:rsidP="00B04371" w:rsidR="00B04371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04371" w:rsidP="00B04371" w:rsidR="00B04371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04371" w:rsidP="00B04371" w:rsidR="00B043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04371" w:rsidP="00B04371" w:rsidR="00B043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B04371" w:rsidP="00B04371" w:rsidR="00B04371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B04371" w:rsidP="00B04371" w:rsidR="00B04371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04371" w:rsidP="00B04371" w:rsidR="00B04371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04371" w:rsidP="00B04371" w:rsidR="00B04371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B04371" w:rsidP="00B04371" w:rsidR="00B04371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342" w:rsidR="00000000">
      <w:r>
        <w:separator/>
      </w:r>
    </w:p>
  </w:endnote>
  <w:endnote w:id="0" w:type="continuationSeparator">
    <w:p w:rsidRDefault="0096434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342" w:rsidR="00280A5F">
    <w:pPr>
      <w:pStyle w:val="Podnoje"/>
      <w:jc w:val="right"/>
    </w:pPr>
  </w:p>
  <w:p w:rsidRDefault="0096434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342" w:rsidR="00000000">
      <w:r>
        <w:separator/>
      </w:r>
    </w:p>
  </w:footnote>
  <w:footnote w:id="0" w:type="continuationSeparator">
    <w:p w:rsidRDefault="0096434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371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964342" w:rsidRPr="00964342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1086/18</w:t>
    </w:r>
  </w:p>
  <w:p w:rsidRDefault="0096434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371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0F88"/>
    <w:rsid w:val="00135025"/>
    <w:rsid w:val="00181F4E"/>
    <w:rsid w:val="00964342"/>
    <w:rsid w:val="00B00F88"/>
    <w:rsid w:val="00B04371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437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43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4371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043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4371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0437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4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437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4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3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3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3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3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437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43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4371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043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4371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0437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4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437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4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3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3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3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3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St-1086/2018</izvorni_sadrzaj>
    <derivirana_varijabla naziv="DomainObject.Predmet.OznakaBroj_1">St-1086/2018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TAKO DOBRO d.o.o.</izvorni_sadrzaj>
    <derivirana_varijabla naziv="DomainObject.Predmet.ProtustrankaFormated_1">  TAKO DOBRO d.o.o.</derivirana_varijabla>
  </DomainObject.Predmet.ProtustrankaFormated>
  <DomainObject.Predmet.ProtustrankaFormatedOIB>
    <izvorni_sadrzaj>  TAKO DOBRO d.o.o., OIB 60190608139</izvorni_sadrzaj>
    <derivirana_varijabla naziv="DomainObject.Predmet.ProtustrankaFormatedOIB_1">  TAKO DOBRO d.o.o., OIB 60190608139</derivirana_varijabla>
  </DomainObject.Predmet.ProtustrankaFormatedOIB>
  <DomainObject.Predmet.ProtustrankaFormatedWithAdress>
    <izvorni_sadrzaj> TAKO DOBRO d.o.o., Višnjevac 3, 10000 Zagreb</izvorni_sadrzaj>
    <derivirana_varijabla naziv="DomainObject.Predmet.ProtustrankaFormatedWithAdress_1"> TAKO DOBRO d.o.o., Višnjevac 3, 10000 Zagreb</derivirana_varijabla>
  </DomainObject.Predmet.ProtustrankaFormatedWithAdress>
  <DomainObject.Predmet.ProtustrankaFormatedWithAdressOIB>
    <izvorni_sadrzaj> TAKO DOBRO d.o.o., OIB 60190608139, Višnjevac 3, 10000 Zagreb</izvorni_sadrzaj>
    <derivirana_varijabla naziv="DomainObject.Predmet.ProtustrankaFormatedWithAdressOIB_1"> TAKO DOBRO d.o.o., OIB 60190608139, Višnjevac 3, 10000 Zagreb</derivirana_varijabla>
  </DomainObject.Predmet.ProtustrankaFormatedWithAdressOIB>
  <DomainObject.Predmet.ProtustrankaWithAdress>
    <izvorni_sadrzaj>TAKO DOBRO d.o.o. Višnjevac 3, 10000 Zagreb</izvorni_sadrzaj>
    <derivirana_varijabla naziv="DomainObject.Predmet.ProtustrankaWithAdress_1">TAKO DOBRO d.o.o. Višnjevac 3, 10000 Zagreb</derivirana_varijabla>
  </DomainObject.Predmet.ProtustrankaWithAdress>
  <DomainObject.Predmet.ProtustrankaWithAdressOIB>
    <izvorni_sadrzaj>TAKO DOBRO d.o.o., OIB 60190608139, Višnjevac 3, 10000 Zagreb</izvorni_sadrzaj>
    <derivirana_varijabla naziv="DomainObject.Predmet.ProtustrankaWithAdressOIB_1">TAKO DOBRO d.o.o., OIB 60190608139, Višnjevac 3, 10000 Zagreb</derivirana_varijabla>
  </DomainObject.Predmet.ProtustrankaWithAdressOIB>
  <DomainObject.Predmet.ProtustrankaNazivFormated>
    <izvorni_sadrzaj>TAKO DOBRO d.o.o.</izvorni_sadrzaj>
    <derivirana_varijabla naziv="DomainObject.Predmet.ProtustrankaNazivFormated_1">TAKO DOBRO d.o.o.</derivirana_varijabla>
  </DomainObject.Predmet.ProtustrankaNazivFormated>
  <DomainObject.Predmet.ProtustrankaNazivFormatedOIB>
    <izvorni_sadrzaj>TAKO DOBRO d.o.o., OIB 60190608139</izvorni_sadrzaj>
    <derivirana_varijabla naziv="DomainObject.Predmet.ProtustrankaNazivFormatedOIB_1">TAKO DOBRO d.o.o., OIB 60190608139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TAKO DOBRO d.o.o.</item>
    </izvorni_sadrzaj>
    <derivirana_varijabla naziv="DomainObject.Predmet.ProtuStrankaListFormated_1">
      <item>TAKO DOBRO d.o.o.</item>
    </derivirana_varijabla>
  </DomainObject.Predmet.ProtuStrankaListFormated>
  <DomainObject.Predmet.ProtuStrankaListFormatedOIB>
    <izvorni_sadrzaj>
      <item>TAKO DOBRO d.o.o., OIB 60190608139</item>
    </izvorni_sadrzaj>
    <derivirana_varijabla naziv="DomainObject.Predmet.ProtuStrankaListFormatedOIB_1">
      <item>TAKO DOBRO d.o.o., OIB 60190608139</item>
    </derivirana_varijabla>
  </DomainObject.Predmet.ProtuStrankaListFormatedOIB>
  <DomainObject.Predmet.ProtuStrankaListFormatedWithAdress>
    <izvorni_sadrzaj>
      <item>TAKO DOBRO d.o.o., Višnjevac 3, 10000 Zagreb</item>
    </izvorni_sadrzaj>
    <derivirana_varijabla naziv="DomainObject.Predmet.ProtuStrankaListFormatedWithAdress_1">
      <item>TAKO DOBRO d.o.o., Višnjevac 3, 10000 Zagreb</item>
    </derivirana_varijabla>
  </DomainObject.Predmet.ProtuStrankaListFormatedWithAdress>
  <DomainObject.Predmet.ProtuStrankaListFormatedWithAdressOIB>
    <izvorni_sadrzaj>
      <item>TAKO DOBRO d.o.o., OIB 60190608139, Višnjevac 3, 10000 Zagreb</item>
    </izvorni_sadrzaj>
    <derivirana_varijabla naziv="DomainObject.Predmet.ProtuStrankaListFormatedWithAdressOIB_1">
      <item>TAKO DOBRO d.o.o., OIB 60190608139, Višnjevac 3, 10000 Zagreb</item>
    </derivirana_varijabla>
  </DomainObject.Predmet.ProtuStrankaListFormatedWithAdressOIB>
  <DomainObject.Predmet.ProtuStrankaListNazivFormated>
    <izvorni_sadrzaj>
      <item>TAKO DOBRO d.o.o.</item>
    </izvorni_sadrzaj>
    <derivirana_varijabla naziv="DomainObject.Predmet.ProtuStrankaListNazivFormated_1">
      <item>TAKO DOBRO d.o.o.</item>
    </derivirana_varijabla>
  </DomainObject.Predmet.ProtuStrankaListNazivFormated>
  <DomainObject.Predmet.ProtuStrankaListNazivFormatedOIB>
    <izvorni_sadrzaj>
      <item>TAKO DOBRO d.o.o., OIB 60190608139</item>
    </izvorni_sadrzaj>
    <derivirana_varijabla naziv="DomainObject.Predmet.ProtuStrankaListNazivFormatedOIB_1">
      <item>TAKO DOBRO d.o.o., OIB 60190608139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TAKO DOBRO d.o.o.</izvorni_sadrzaj>
    <derivirana_varijabla naziv="DomainObject.Predmet.ProtustrankaIDrugi_1">TAKO DOBRO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TAKO DOBRO d.o.o., OIB 60190608139, Višnjevac 3, 10000 Zagreb</izvorni_sadrzaj>
    <derivirana_varijabla naziv="DomainObject.Predmet.ProtustrankaIDrugiAdressOIB_1">TAKO DOBRO d.o.o., OIB 60190608139, Višnjevac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TAKO DOBRO d.o.o.</item>
    </izvorni_sadrzaj>
    <derivirana_varijabla naziv="DomainObject.Predmet.SudioniciListNaziv_1">
      <item>FINA Regionalni centar Zagreb</item>
      <item>TAKO DOBRO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TAKO DOBRO d.o.o., OIB 60190608139, Višnjevac 3,10000 Zagreb</item>
    </izvorni_sadrzaj>
    <derivirana_varijabla naziv="DomainObject.Predmet.SudioniciListAdressOIB_1">
      <item>FINA Regionalni centar Zagreb, OIB 85821130368, Trg svibanjskih žrtava 1995.1,10000 Zagreb</item>
      <item>TAKO DOBRO d.o.o., OIB 60190608139, Višnjevac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60190608139</item>
    </izvorni_sadrzaj>
    <derivirana_varijabla naziv="DomainObject.Predmet.SudioniciListNazivOIB_1">
      <item>, OIB 85821130368</item>
      <item>, OIB 60190608139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2140</properties:Characters>
  <properties:Lines>73</properties:Lines>
  <properties:Paragraphs>26</properties:Paragraphs>
  <properties:TotalTime>0</properties:TotalTime>
  <properties:ScaleCrop>false</properties:ScaleCrop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2018-09-03T10:55:00Z</dcterms:created>
  <dc:creator>Marija Lukić</dc:creator>
  <dc:description/>
  <cp:keywords/>
  <cp:lastModifiedBy>Marija Lukić</cp:lastModifiedBy>
  <dcterms:modified xmlns:xsi="http://www.w3.org/2001/XMLSchema-instance" xsi:type="dcterms:W3CDTF">2018-09-03T10:56:00Z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(st-1086-18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