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dafed" w14:paraId="c0dafed" w:rsidRDefault="00D97861" w:rsidP="00D97861" w:rsidR="00D97861">
      <w:pPr>
        <w:ind w:firstLine="708" w:left="5664"/>
        <w15:collapsed w:val="false"/>
      </w:pPr>
      <w:bookmarkStart w:name="_GoBack" w:id="0"/>
      <w:bookmarkEnd w:id="0"/>
      <w:r>
        <w:t xml:space="preserve">Poslovni broj: </w:t>
      </w:r>
      <w:r w:rsidR="00412EC1">
        <w:t>4</w:t>
      </w:r>
      <w:r>
        <w:t xml:space="preserve"> </w:t>
      </w:r>
      <w:r w:rsidR="000319B1">
        <w:t>St-709/16-5</w:t>
      </w:r>
    </w:p>
    <w:p w:rsidRDefault="00D23552" w:rsidP="00D23552" w:rsidR="00D23552">
      <w:pPr>
        <w:jc w:val="both"/>
        <w:rPr>
          <w:lang w:val="pt-BR"/>
        </w:rPr>
      </w:pPr>
    </w:p>
    <w:p w:rsidRDefault="00AD7965" w:rsidP="00D23552" w:rsidR="00D23552">
      <w:pPr>
        <w:rPr>
          <w:bCs/>
        </w:rPr>
      </w:pPr>
      <w:r>
        <w:rPr>
          <w:noProof/>
        </w:rPr>
        <w:drawing>
          <wp:anchor allowOverlap="true" layoutInCell="true" locked="false" behindDoc="true" relativeHeight="251657728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5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5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D23552" w:rsidP="00D23552" w:rsidR="00D23552"/>
    <w:p w:rsidRDefault="00D23552" w:rsidP="00D23552" w:rsidR="00D23552">
      <w:pPr>
        <w:ind w:firstLine="720"/>
        <w:rPr>
          <w:b/>
        </w:rPr>
      </w:pPr>
    </w:p>
    <w:p w:rsidRDefault="00D23552" w:rsidP="00D23552" w:rsidR="00D23552">
      <w:pPr>
        <w:ind w:firstLine="720"/>
        <w:rPr>
          <w:b/>
        </w:rPr>
      </w:pPr>
    </w:p>
    <w:p w:rsidRDefault="00D23552" w:rsidP="00D23552" w:rsidR="00D23552">
      <w:pPr>
        <w:rPr>
          <w:b/>
        </w:rPr>
      </w:pPr>
      <w:r>
        <w:rPr>
          <w:b/>
        </w:rPr>
        <w:t xml:space="preserve">       REPUBLIKA HRVATSKA</w:t>
      </w:r>
    </w:p>
    <w:p w:rsidRDefault="00D23552" w:rsidP="00D23552" w:rsidR="00D23552" w:rsidRPr="000807F9">
      <w:pPr>
        <w:rPr>
          <w:b/>
        </w:rPr>
      </w:pPr>
      <w:r>
        <w:t>TRGOVAČKI SUD U VARAŽDINU</w:t>
      </w:r>
    </w:p>
    <w:p w:rsidRDefault="00D23552" w:rsidP="00D23552" w:rsidR="00D23552">
      <w:r>
        <w:t xml:space="preserve">                 Braće Radića 2</w:t>
      </w:r>
    </w:p>
    <w:p w:rsidRDefault="00D23552" w:rsidP="00D23552" w:rsidR="00D23552"/>
    <w:p w:rsidRDefault="000923CD" w:rsidR="000923CD"/>
    <w:p w:rsidRDefault="00390B09" w:rsidR="00390B09"/>
    <w:p w:rsidRDefault="00462442" w:rsidP="000923CD" w:rsidR="00620EA1" w:rsidRPr="000923CD">
      <w:pPr>
        <w:ind w:firstLine="708"/>
        <w:jc w:val="both"/>
        <w:rPr>
          <w:b/>
          <w:bCs/>
        </w:rPr>
      </w:pPr>
      <w:r w:rsidRPr="002132D9">
        <w:t>Trgovački sud u Varažd</w:t>
      </w:r>
      <w:r w:rsidR="00921742">
        <w:t xml:space="preserve">inu, u ime Republike Hrvatske, </w:t>
      </w:r>
      <w:r w:rsidRPr="002132D9">
        <w:t xml:space="preserve">po sucu toga suda Iris Hatvalić Nemec, povodom prijedloga za sklapanje predstečajne nagodbe nad predlagateljem – dužnikom </w:t>
      </w:r>
      <w:r w:rsidR="000319B1" w:rsidRPr="000319B1">
        <w:t>AUTO-PARTNER d.o.o. Obrtnička 5, Koprvnica, OIB: 88168233460</w:t>
      </w:r>
      <w:r w:rsidR="000923CD" w:rsidRPr="002132D9">
        <w:t xml:space="preserve">, </w:t>
      </w:r>
      <w:r w:rsidR="000923CD" w:rsidRPr="00620EA1">
        <w:t>za sklapanje predstečajne nagodbe</w:t>
      </w:r>
      <w:r w:rsidR="000923CD">
        <w:t>, d</w:t>
      </w:r>
      <w:r w:rsidR="000923CD" w:rsidRPr="002132D9">
        <w:t xml:space="preserve">ana </w:t>
      </w:r>
      <w:r w:rsidR="000319B1">
        <w:t>9. ožujka 2017</w:t>
      </w:r>
      <w:r w:rsidR="000923CD" w:rsidRPr="002132D9">
        <w:t>.</w:t>
      </w:r>
      <w:r w:rsidR="000923CD">
        <w:rPr>
          <w:b/>
          <w:bCs/>
        </w:rPr>
        <w:t xml:space="preserve">, </w:t>
      </w:r>
      <w:r w:rsidR="00620EA1">
        <w:t>donio je sljedeći</w:t>
      </w:r>
    </w:p>
    <w:p w:rsidRDefault="002D34E4" w:rsidP="00866263" w:rsidR="002D34E4" w:rsidRPr="00620EA1">
      <w:pPr>
        <w:jc w:val="both"/>
      </w:pPr>
    </w:p>
    <w:p w:rsidRDefault="001A7F43" w:rsidP="001A7F43" w:rsidR="001A7F43" w:rsidRPr="00620EA1">
      <w:pPr>
        <w:spacing w:before="240"/>
        <w:jc w:val="center"/>
      </w:pPr>
      <w:r w:rsidRPr="00620EA1">
        <w:t>O G L A S</w:t>
      </w:r>
    </w:p>
    <w:p w:rsidRDefault="001A7F43" w:rsidP="001A7F43" w:rsidR="001A7F43" w:rsidRPr="00FE36FD">
      <w:pPr>
        <w:spacing w:before="240"/>
        <w:jc w:val="both"/>
      </w:pPr>
      <w:r>
        <w:tab/>
      </w:r>
      <w:r w:rsidRPr="00FE36FD">
        <w:t>I / Temeljem čl. 66. st. 5. Zakona o financijskom poslovanju i predstečajnoj nago</w:t>
      </w:r>
      <w:r w:rsidR="000F3367">
        <w:t>dbi (Narodne novine broj 108/12,</w:t>
      </w:r>
      <w:r w:rsidRPr="00FE36FD">
        <w:t xml:space="preserve"> 144/12</w:t>
      </w:r>
      <w:r w:rsidR="000F3367">
        <w:t>, 81/13 i 112/13</w:t>
      </w:r>
      <w:r w:rsidRPr="00FE36FD">
        <w:t xml:space="preserve">) određuje se ročište radi sklapanja predstečajne nagodbe nad dužnikom </w:t>
      </w:r>
      <w:r w:rsidR="000319B1" w:rsidRPr="000319B1">
        <w:t>AUTO-PARTNER d.o.o. Obrtnička 5, Koprvnica, OIB: 88168233460</w:t>
      </w:r>
      <w:r w:rsidRPr="00FE36FD">
        <w:t>, za dan</w:t>
      </w:r>
    </w:p>
    <w:p w:rsidRDefault="000319B1" w:rsidP="00963D4F" w:rsidR="00963D4F" w:rsidRPr="00A523BA">
      <w:pPr>
        <w:spacing w:before="240"/>
        <w:jc w:val="center"/>
        <w:rPr>
          <w:b/>
          <w:u w:val="single"/>
        </w:rPr>
      </w:pPr>
      <w:r>
        <w:rPr>
          <w:b/>
          <w:u w:val="single"/>
        </w:rPr>
        <w:t>3. travnja 2017</w:t>
      </w:r>
      <w:r w:rsidR="00D23552">
        <w:rPr>
          <w:b/>
          <w:u w:val="single"/>
        </w:rPr>
        <w:t>.</w:t>
      </w:r>
      <w:r w:rsidR="00963D4F" w:rsidRPr="00A523BA">
        <w:rPr>
          <w:b/>
          <w:u w:val="single"/>
        </w:rPr>
        <w:t xml:space="preserve"> u </w:t>
      </w:r>
      <w:r w:rsidR="00921742">
        <w:rPr>
          <w:b/>
          <w:u w:val="single"/>
        </w:rPr>
        <w:t>1</w:t>
      </w:r>
      <w:r>
        <w:rPr>
          <w:b/>
          <w:u w:val="single"/>
        </w:rPr>
        <w:t>2</w:t>
      </w:r>
      <w:r w:rsidR="00E732BB">
        <w:rPr>
          <w:b/>
          <w:u w:val="single"/>
        </w:rPr>
        <w:t>,00</w:t>
      </w:r>
      <w:r w:rsidR="00B746B1">
        <w:rPr>
          <w:b/>
          <w:u w:val="single"/>
        </w:rPr>
        <w:t xml:space="preserve"> sati</w:t>
      </w:r>
    </w:p>
    <w:p w:rsidRDefault="00963D4F" w:rsidP="00963D4F" w:rsidR="00963D4F" w:rsidRPr="00FE36FD">
      <w:pPr>
        <w:spacing w:before="240"/>
        <w:jc w:val="center"/>
      </w:pPr>
      <w:r w:rsidRPr="00FE36FD">
        <w:t xml:space="preserve">u </w:t>
      </w:r>
      <w:r w:rsidR="000F3367">
        <w:t>sudnici broj</w:t>
      </w:r>
      <w:r w:rsidR="001E60C1">
        <w:t xml:space="preserve"> 230, II kat</w:t>
      </w:r>
    </w:p>
    <w:p w:rsidRDefault="00963D4F" w:rsidP="00963D4F" w:rsidR="00963D4F" w:rsidRPr="00FE36FD">
      <w:pPr>
        <w:spacing w:before="240"/>
        <w:jc w:val="both"/>
      </w:pPr>
      <w:r>
        <w:tab/>
      </w:r>
      <w:r w:rsidRPr="00FE36FD">
        <w:t>II/ Na ročište se pozivaju:</w:t>
      </w:r>
    </w:p>
    <w:p w:rsidRDefault="00150EF2" w:rsidP="00343B14" w:rsidR="00343B14">
      <w:pPr>
        <w:spacing w:before="240"/>
        <w:ind w:firstLine="708"/>
        <w:jc w:val="both"/>
      </w:pPr>
      <w:r>
        <w:t>-</w:t>
      </w:r>
      <w:r w:rsidR="00343B14">
        <w:t xml:space="preserve"> </w:t>
      </w:r>
      <w:r w:rsidR="00963D4F" w:rsidRPr="00FE36FD">
        <w:t xml:space="preserve">predlagatelj-dužnik, </w:t>
      </w:r>
      <w:r w:rsidR="000319B1" w:rsidRPr="000319B1">
        <w:t xml:space="preserve">AUTO-PARTNER d.o.o. Obrtnička 5, Koprvnica, </w:t>
      </w:r>
    </w:p>
    <w:p w:rsidRDefault="00963D4F" w:rsidP="00963D4F" w:rsidR="00963D4F" w:rsidRPr="00FE36FD">
      <w:pPr>
        <w:spacing w:before="240"/>
        <w:jc w:val="both"/>
      </w:pPr>
      <w:r>
        <w:tab/>
      </w:r>
      <w:r w:rsidRPr="00FE36FD">
        <w:t>-svi vjerovnici koji su prihvatili pla</w:t>
      </w:r>
      <w:r w:rsidR="00412EC1">
        <w:t>n financijskog restrukturiranja</w:t>
      </w:r>
    </w:p>
    <w:p w:rsidRDefault="00963D4F" w:rsidP="00963D4F" w:rsidR="00963D4F">
      <w:pPr>
        <w:spacing w:before="240"/>
        <w:jc w:val="center"/>
      </w:pPr>
      <w:r w:rsidRPr="00FE36FD">
        <w:t xml:space="preserve">U Varaždinu, </w:t>
      </w:r>
      <w:r w:rsidR="000319B1">
        <w:t>9. ožujka 2017</w:t>
      </w:r>
      <w:r w:rsidR="000923CD">
        <w:t xml:space="preserve">. </w:t>
      </w:r>
    </w:p>
    <w:p w:rsidRDefault="00064AAF" w:rsidP="00963D4F" w:rsidR="00064AAF" w:rsidRPr="00FE36FD">
      <w:pPr>
        <w:spacing w:before="240"/>
        <w:jc w:val="center"/>
      </w:pPr>
    </w:p>
    <w:p w:rsidRDefault="00963D4F" w:rsidP="00963D4F" w:rsidR="00963D4F" w:rsidRPr="00FE36FD">
      <w:pPr>
        <w:spacing w:before="240"/>
        <w:jc w:val="both"/>
      </w:pPr>
      <w:r w:rsidRPr="00FE36FD"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814D1">
        <w:t xml:space="preserve">          </w:t>
      </w:r>
      <w:r w:rsidR="00412EC1">
        <w:t>SUDAC</w:t>
      </w:r>
      <w:r w:rsidRPr="00FE36FD">
        <w:t>:</w:t>
      </w:r>
    </w:p>
    <w:p w:rsidRDefault="00963D4F" w:rsidP="000319B1" w:rsidR="00963D4F">
      <w:pPr>
        <w:spacing w:before="240"/>
        <w:jc w:val="both"/>
      </w:pPr>
      <w:r>
        <w:t xml:space="preserve">               </w:t>
      </w:r>
      <w:r w:rsidRPr="00FE36FD">
        <w:t xml:space="preserve">  </w:t>
      </w:r>
      <w:r w:rsidR="004814D1">
        <w:tab/>
      </w:r>
      <w:r w:rsidR="004814D1">
        <w:tab/>
      </w:r>
      <w:r w:rsidR="004814D1">
        <w:tab/>
      </w:r>
      <w:r w:rsidR="004814D1">
        <w:tab/>
      </w:r>
      <w:r w:rsidR="004814D1">
        <w:tab/>
      </w:r>
      <w:r w:rsidR="004814D1">
        <w:tab/>
      </w:r>
      <w:r w:rsidR="004814D1">
        <w:tab/>
        <w:t xml:space="preserve">           </w:t>
      </w:r>
      <w:r w:rsidR="00412EC1">
        <w:t>Iris Hatvalić Nemec</w:t>
      </w:r>
    </w:p>
    <w:p w:rsidRDefault="000319B1" w:rsidP="000319B1" w:rsidR="000319B1">
      <w:pPr>
        <w:spacing w:before="240"/>
        <w:jc w:val="both"/>
      </w:pPr>
    </w:p>
    <w:p w:rsidRDefault="000319B1" w:rsidP="000319B1" w:rsidR="000319B1" w:rsidRPr="00FE36FD">
      <w:pPr>
        <w:spacing w:before="240"/>
        <w:jc w:val="both"/>
      </w:pPr>
    </w:p>
    <w:p w:rsidRDefault="00963D4F" w:rsidP="00963D4F" w:rsidR="00963D4F" w:rsidRPr="00FE36FD">
      <w:pPr>
        <w:spacing w:before="240"/>
        <w:jc w:val="both"/>
      </w:pPr>
      <w:r w:rsidRPr="00FE36FD">
        <w:t>1.</w:t>
      </w:r>
      <w:r w:rsidR="00D23552">
        <w:t>e-</w:t>
      </w:r>
      <w:r w:rsidRPr="00FE36FD">
        <w:t>oglasna ploča ovoga suda</w:t>
      </w:r>
    </w:p>
    <w:p w:rsidRDefault="00963D4F" w:rsidP="00963D4F" w:rsidR="00963D4F" w:rsidRPr="00FE36FD">
      <w:pPr>
        <w:spacing w:before="240"/>
        <w:jc w:val="both"/>
      </w:pPr>
      <w:r w:rsidRPr="00FE36FD">
        <w:t>2.objava na web stranici Financijske agencije</w:t>
      </w:r>
    </w:p>
    <w:sectPr w:rsidSect="00D23552" w:rsidR="00963D4F" w:rsidRPr="00FE36FD">
      <w:headerReference w:type="even" r:id="rId13"/>
      <w:headerReference w:type="default" r:id="rId14"/>
      <w:headerReference w:type="first" r:id="rId15"/>
      <w:footerReference w:type="first" r:id="rId16"/>
      <w:pgSz w:h="16838" w:w="11906"/>
      <w:pgMar w:gutter="0" w:footer="709" w:header="709" w:left="1134" w:bottom="1134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2355" w:rsidR="00072355">
      <w:r>
        <w:separator/>
      </w:r>
    </w:p>
  </w:endnote>
  <w:endnote w:id="0" w:type="continuationSeparator">
    <w:p w:rsidRDefault="00072355" w:rsidR="000723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74E1" w:rsidR="004074E1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2355" w:rsidR="00072355">
      <w:r>
        <w:separator/>
      </w:r>
    </w:p>
  </w:footnote>
  <w:footnote w:id="0" w:type="continuationSeparator">
    <w:p w:rsidRDefault="00072355" w:rsidR="000723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74E1" w:rsidR="004074E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074E1" w:rsidR="004074E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74E1" w:rsidR="004074E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E565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074E1" w:rsidR="004074E1">
    <w:pPr>
      <w:pStyle w:val="Zaglavlje"/>
    </w:pPr>
  </w:p>
  <w:p w:rsidRDefault="004074E1" w:rsidR="004074E1">
    <w:pPr>
      <w:pStyle w:val="Zaglavlje"/>
    </w:pPr>
  </w:p>
  <w:p w:rsidRDefault="004074E1" w:rsidR="004074E1">
    <w:pPr>
      <w:pStyle w:val="Zaglavlje"/>
    </w:pPr>
    <w:r>
      <w:tab/>
    </w:r>
    <w:r>
      <w:tab/>
      <w:t>XIV-St-51/09-14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74E1" w:rsidR="004074E1">
    <w:pPr>
      <w:pStyle w:val="Zaglavlje"/>
    </w:pPr>
  </w:p>
  <w:p w:rsidRDefault="004074E1" w:rsidR="004074E1">
    <w:pPr>
      <w:pStyle w:val="Zaglavlje"/>
    </w:pPr>
  </w:p>
  <w:p w:rsidRDefault="004074E1" w:rsidR="004074E1">
    <w:pPr>
      <w:pStyle w:val="Zaglavlje"/>
    </w:pPr>
  </w:p>
  <w:p w:rsidRDefault="004074E1" w:rsidR="004074E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2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2EF36084"/>
    <w:multiLevelType w:val="hybridMultilevel"/>
    <w:tmpl w:val="90BE47B6"/>
    <w:lvl w:tplc="E7788242" w:ilvl="0">
      <w:start w:val="2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23CC"/>
    <w:rsid w:val="000054E9"/>
    <w:rsid w:val="000125E8"/>
    <w:rsid w:val="00012B29"/>
    <w:rsid w:val="00014108"/>
    <w:rsid w:val="0001612A"/>
    <w:rsid w:val="000319B1"/>
    <w:rsid w:val="00053130"/>
    <w:rsid w:val="0005419D"/>
    <w:rsid w:val="000626B8"/>
    <w:rsid w:val="00063AC3"/>
    <w:rsid w:val="00064AAF"/>
    <w:rsid w:val="00064B0C"/>
    <w:rsid w:val="00066089"/>
    <w:rsid w:val="00072355"/>
    <w:rsid w:val="000726FE"/>
    <w:rsid w:val="00081FFA"/>
    <w:rsid w:val="00083546"/>
    <w:rsid w:val="000908DF"/>
    <w:rsid w:val="000923CD"/>
    <w:rsid w:val="000949FF"/>
    <w:rsid w:val="000A6EA3"/>
    <w:rsid w:val="000B424D"/>
    <w:rsid w:val="000B4789"/>
    <w:rsid w:val="000B530E"/>
    <w:rsid w:val="000B5C6C"/>
    <w:rsid w:val="000C0376"/>
    <w:rsid w:val="000C4699"/>
    <w:rsid w:val="000D5DF6"/>
    <w:rsid w:val="000E5D3A"/>
    <w:rsid w:val="000F3367"/>
    <w:rsid w:val="00101225"/>
    <w:rsid w:val="00101482"/>
    <w:rsid w:val="0010235A"/>
    <w:rsid w:val="001045B4"/>
    <w:rsid w:val="00105288"/>
    <w:rsid w:val="00112DE7"/>
    <w:rsid w:val="00113776"/>
    <w:rsid w:val="00117D8E"/>
    <w:rsid w:val="00123FF5"/>
    <w:rsid w:val="001246D2"/>
    <w:rsid w:val="001276AF"/>
    <w:rsid w:val="00131D95"/>
    <w:rsid w:val="00135353"/>
    <w:rsid w:val="00150CE4"/>
    <w:rsid w:val="00150EF2"/>
    <w:rsid w:val="0015361E"/>
    <w:rsid w:val="001572B2"/>
    <w:rsid w:val="0016435C"/>
    <w:rsid w:val="00167253"/>
    <w:rsid w:val="0017014F"/>
    <w:rsid w:val="00174998"/>
    <w:rsid w:val="001938E3"/>
    <w:rsid w:val="00195508"/>
    <w:rsid w:val="0019568D"/>
    <w:rsid w:val="001A7F43"/>
    <w:rsid w:val="001B47D0"/>
    <w:rsid w:val="001B5956"/>
    <w:rsid w:val="001C45D5"/>
    <w:rsid w:val="001C77A9"/>
    <w:rsid w:val="001D0202"/>
    <w:rsid w:val="001D20C8"/>
    <w:rsid w:val="001E554E"/>
    <w:rsid w:val="001E60C1"/>
    <w:rsid w:val="002134EF"/>
    <w:rsid w:val="00224720"/>
    <w:rsid w:val="0022597D"/>
    <w:rsid w:val="002309B7"/>
    <w:rsid w:val="00232999"/>
    <w:rsid w:val="002413F3"/>
    <w:rsid w:val="00241AEE"/>
    <w:rsid w:val="00265649"/>
    <w:rsid w:val="00270975"/>
    <w:rsid w:val="0028087F"/>
    <w:rsid w:val="00285B65"/>
    <w:rsid w:val="00290596"/>
    <w:rsid w:val="002906AD"/>
    <w:rsid w:val="00292429"/>
    <w:rsid w:val="00293017"/>
    <w:rsid w:val="0029423C"/>
    <w:rsid w:val="002A2C94"/>
    <w:rsid w:val="002A62FE"/>
    <w:rsid w:val="002B1C07"/>
    <w:rsid w:val="002C03A6"/>
    <w:rsid w:val="002D34E4"/>
    <w:rsid w:val="002D379B"/>
    <w:rsid w:val="002D43D7"/>
    <w:rsid w:val="002D5D3E"/>
    <w:rsid w:val="002D5E5A"/>
    <w:rsid w:val="002D7B85"/>
    <w:rsid w:val="002E5FB7"/>
    <w:rsid w:val="002F32E3"/>
    <w:rsid w:val="00303455"/>
    <w:rsid w:val="00304F63"/>
    <w:rsid w:val="0030662E"/>
    <w:rsid w:val="003067EB"/>
    <w:rsid w:val="00316706"/>
    <w:rsid w:val="00317870"/>
    <w:rsid w:val="0033138D"/>
    <w:rsid w:val="00333B24"/>
    <w:rsid w:val="00335BAA"/>
    <w:rsid w:val="00343B14"/>
    <w:rsid w:val="00361FD0"/>
    <w:rsid w:val="00366798"/>
    <w:rsid w:val="00371A4B"/>
    <w:rsid w:val="0038344C"/>
    <w:rsid w:val="00387DD1"/>
    <w:rsid w:val="00390B09"/>
    <w:rsid w:val="003916DB"/>
    <w:rsid w:val="003949DB"/>
    <w:rsid w:val="003A1F3D"/>
    <w:rsid w:val="003A3426"/>
    <w:rsid w:val="003A50D4"/>
    <w:rsid w:val="003B328A"/>
    <w:rsid w:val="003B4D8B"/>
    <w:rsid w:val="003B6041"/>
    <w:rsid w:val="003B6C79"/>
    <w:rsid w:val="003B6F09"/>
    <w:rsid w:val="003C0384"/>
    <w:rsid w:val="003C1E41"/>
    <w:rsid w:val="003C3390"/>
    <w:rsid w:val="003E2607"/>
    <w:rsid w:val="003E4C50"/>
    <w:rsid w:val="003E52B9"/>
    <w:rsid w:val="004074E1"/>
    <w:rsid w:val="00412EC1"/>
    <w:rsid w:val="00415439"/>
    <w:rsid w:val="004159DD"/>
    <w:rsid w:val="00417551"/>
    <w:rsid w:val="00427A9A"/>
    <w:rsid w:val="00436EF9"/>
    <w:rsid w:val="00440969"/>
    <w:rsid w:val="00450AE7"/>
    <w:rsid w:val="00454A21"/>
    <w:rsid w:val="00457C98"/>
    <w:rsid w:val="00462442"/>
    <w:rsid w:val="00466B77"/>
    <w:rsid w:val="00467929"/>
    <w:rsid w:val="004814D1"/>
    <w:rsid w:val="00493E76"/>
    <w:rsid w:val="00494F36"/>
    <w:rsid w:val="004A16E6"/>
    <w:rsid w:val="004A6DB2"/>
    <w:rsid w:val="004C2E59"/>
    <w:rsid w:val="004C765C"/>
    <w:rsid w:val="004D0825"/>
    <w:rsid w:val="004D0A05"/>
    <w:rsid w:val="004D436C"/>
    <w:rsid w:val="004E45E2"/>
    <w:rsid w:val="004E492A"/>
    <w:rsid w:val="004F7471"/>
    <w:rsid w:val="0050699A"/>
    <w:rsid w:val="00507F72"/>
    <w:rsid w:val="00511E12"/>
    <w:rsid w:val="00531763"/>
    <w:rsid w:val="005339EE"/>
    <w:rsid w:val="00537F04"/>
    <w:rsid w:val="005639E2"/>
    <w:rsid w:val="00566C24"/>
    <w:rsid w:val="00571EB4"/>
    <w:rsid w:val="00576C91"/>
    <w:rsid w:val="0058732C"/>
    <w:rsid w:val="005920C6"/>
    <w:rsid w:val="00592389"/>
    <w:rsid w:val="00592DB0"/>
    <w:rsid w:val="00594A11"/>
    <w:rsid w:val="00597F84"/>
    <w:rsid w:val="005A73F6"/>
    <w:rsid w:val="005B37ED"/>
    <w:rsid w:val="005C4063"/>
    <w:rsid w:val="005C5A85"/>
    <w:rsid w:val="005D0302"/>
    <w:rsid w:val="005E76AC"/>
    <w:rsid w:val="00607142"/>
    <w:rsid w:val="006117CA"/>
    <w:rsid w:val="00620EA1"/>
    <w:rsid w:val="00624D2B"/>
    <w:rsid w:val="00637939"/>
    <w:rsid w:val="00650C01"/>
    <w:rsid w:val="00651A4B"/>
    <w:rsid w:val="00660E15"/>
    <w:rsid w:val="00661D2A"/>
    <w:rsid w:val="00665A08"/>
    <w:rsid w:val="00666752"/>
    <w:rsid w:val="006708E8"/>
    <w:rsid w:val="00680AFB"/>
    <w:rsid w:val="0068487E"/>
    <w:rsid w:val="00686C35"/>
    <w:rsid w:val="00691D2C"/>
    <w:rsid w:val="006958C8"/>
    <w:rsid w:val="00696134"/>
    <w:rsid w:val="00696644"/>
    <w:rsid w:val="006A029C"/>
    <w:rsid w:val="006A4A2E"/>
    <w:rsid w:val="006B1987"/>
    <w:rsid w:val="006B3D6D"/>
    <w:rsid w:val="006E5154"/>
    <w:rsid w:val="006F077E"/>
    <w:rsid w:val="00700B44"/>
    <w:rsid w:val="00704161"/>
    <w:rsid w:val="00715943"/>
    <w:rsid w:val="007214D9"/>
    <w:rsid w:val="007234E0"/>
    <w:rsid w:val="0072486E"/>
    <w:rsid w:val="0072671B"/>
    <w:rsid w:val="007269B3"/>
    <w:rsid w:val="007363A3"/>
    <w:rsid w:val="0074573B"/>
    <w:rsid w:val="00747D4C"/>
    <w:rsid w:val="0076179C"/>
    <w:rsid w:val="00770D11"/>
    <w:rsid w:val="00773044"/>
    <w:rsid w:val="00775B50"/>
    <w:rsid w:val="007845B1"/>
    <w:rsid w:val="00791320"/>
    <w:rsid w:val="00794A71"/>
    <w:rsid w:val="00796D45"/>
    <w:rsid w:val="007B1503"/>
    <w:rsid w:val="007C0DBD"/>
    <w:rsid w:val="007C332D"/>
    <w:rsid w:val="007C6A48"/>
    <w:rsid w:val="007C7FF0"/>
    <w:rsid w:val="007D156B"/>
    <w:rsid w:val="007D2000"/>
    <w:rsid w:val="007D6224"/>
    <w:rsid w:val="007F0C81"/>
    <w:rsid w:val="007F2D38"/>
    <w:rsid w:val="008027DC"/>
    <w:rsid w:val="00823302"/>
    <w:rsid w:val="00824BF6"/>
    <w:rsid w:val="00830552"/>
    <w:rsid w:val="008412FD"/>
    <w:rsid w:val="00841E04"/>
    <w:rsid w:val="00864ACC"/>
    <w:rsid w:val="00866263"/>
    <w:rsid w:val="0087511D"/>
    <w:rsid w:val="00882406"/>
    <w:rsid w:val="00886801"/>
    <w:rsid w:val="0089293A"/>
    <w:rsid w:val="008B1B90"/>
    <w:rsid w:val="008B57A0"/>
    <w:rsid w:val="008C1382"/>
    <w:rsid w:val="008C3012"/>
    <w:rsid w:val="008C34BC"/>
    <w:rsid w:val="008C67D1"/>
    <w:rsid w:val="008D2EAE"/>
    <w:rsid w:val="008D5D98"/>
    <w:rsid w:val="008D6A4B"/>
    <w:rsid w:val="008E16A6"/>
    <w:rsid w:val="008E42DD"/>
    <w:rsid w:val="008F08B1"/>
    <w:rsid w:val="008F1B3D"/>
    <w:rsid w:val="008F536E"/>
    <w:rsid w:val="008F5C14"/>
    <w:rsid w:val="009001C4"/>
    <w:rsid w:val="00902BF7"/>
    <w:rsid w:val="009129C9"/>
    <w:rsid w:val="009174EA"/>
    <w:rsid w:val="00920EF1"/>
    <w:rsid w:val="00921606"/>
    <w:rsid w:val="00921742"/>
    <w:rsid w:val="00925C5E"/>
    <w:rsid w:val="00927BC5"/>
    <w:rsid w:val="009332A5"/>
    <w:rsid w:val="00942152"/>
    <w:rsid w:val="00944E57"/>
    <w:rsid w:val="00945F25"/>
    <w:rsid w:val="00946298"/>
    <w:rsid w:val="009474D8"/>
    <w:rsid w:val="009562AA"/>
    <w:rsid w:val="00963D4F"/>
    <w:rsid w:val="0098598F"/>
    <w:rsid w:val="0099202C"/>
    <w:rsid w:val="009A1AE9"/>
    <w:rsid w:val="009A2FE1"/>
    <w:rsid w:val="009A4D66"/>
    <w:rsid w:val="009B1EAF"/>
    <w:rsid w:val="009B5116"/>
    <w:rsid w:val="009C64D8"/>
    <w:rsid w:val="009D0C54"/>
    <w:rsid w:val="009D1205"/>
    <w:rsid w:val="009D4F57"/>
    <w:rsid w:val="009D572A"/>
    <w:rsid w:val="009D685E"/>
    <w:rsid w:val="009E258A"/>
    <w:rsid w:val="009E59A9"/>
    <w:rsid w:val="00A01E3A"/>
    <w:rsid w:val="00A04AC0"/>
    <w:rsid w:val="00A06F64"/>
    <w:rsid w:val="00A23433"/>
    <w:rsid w:val="00A251E3"/>
    <w:rsid w:val="00A3289A"/>
    <w:rsid w:val="00A33AC5"/>
    <w:rsid w:val="00A34689"/>
    <w:rsid w:val="00A35B82"/>
    <w:rsid w:val="00A41BE0"/>
    <w:rsid w:val="00A42DCD"/>
    <w:rsid w:val="00A43D4C"/>
    <w:rsid w:val="00A46321"/>
    <w:rsid w:val="00A52753"/>
    <w:rsid w:val="00A53600"/>
    <w:rsid w:val="00A62819"/>
    <w:rsid w:val="00A67B93"/>
    <w:rsid w:val="00A70DB0"/>
    <w:rsid w:val="00A72289"/>
    <w:rsid w:val="00A766DD"/>
    <w:rsid w:val="00A82BBD"/>
    <w:rsid w:val="00AA1677"/>
    <w:rsid w:val="00AA20BD"/>
    <w:rsid w:val="00AB51DF"/>
    <w:rsid w:val="00AB5CD5"/>
    <w:rsid w:val="00AB6990"/>
    <w:rsid w:val="00AB7106"/>
    <w:rsid w:val="00AC4194"/>
    <w:rsid w:val="00AC7A32"/>
    <w:rsid w:val="00AD15EF"/>
    <w:rsid w:val="00AD2A48"/>
    <w:rsid w:val="00AD6EAD"/>
    <w:rsid w:val="00AD7965"/>
    <w:rsid w:val="00AF1329"/>
    <w:rsid w:val="00AF3579"/>
    <w:rsid w:val="00B04F0E"/>
    <w:rsid w:val="00B07E3E"/>
    <w:rsid w:val="00B20693"/>
    <w:rsid w:val="00B2070B"/>
    <w:rsid w:val="00B2428F"/>
    <w:rsid w:val="00B33E2C"/>
    <w:rsid w:val="00B3742D"/>
    <w:rsid w:val="00B401A4"/>
    <w:rsid w:val="00B4236B"/>
    <w:rsid w:val="00B50BAC"/>
    <w:rsid w:val="00B51724"/>
    <w:rsid w:val="00B520B6"/>
    <w:rsid w:val="00B551C2"/>
    <w:rsid w:val="00B553E7"/>
    <w:rsid w:val="00B61797"/>
    <w:rsid w:val="00B70D1F"/>
    <w:rsid w:val="00B746B1"/>
    <w:rsid w:val="00B808A8"/>
    <w:rsid w:val="00B82335"/>
    <w:rsid w:val="00B87D99"/>
    <w:rsid w:val="00B95212"/>
    <w:rsid w:val="00B96B79"/>
    <w:rsid w:val="00BA5D36"/>
    <w:rsid w:val="00BA6BC9"/>
    <w:rsid w:val="00BA7912"/>
    <w:rsid w:val="00BA7DD2"/>
    <w:rsid w:val="00BC0AA1"/>
    <w:rsid w:val="00BC5530"/>
    <w:rsid w:val="00BD2B56"/>
    <w:rsid w:val="00BD34A3"/>
    <w:rsid w:val="00BD4BA3"/>
    <w:rsid w:val="00BD4CF3"/>
    <w:rsid w:val="00BE4F9F"/>
    <w:rsid w:val="00BF058D"/>
    <w:rsid w:val="00BF68A3"/>
    <w:rsid w:val="00BF7A0D"/>
    <w:rsid w:val="00C0490D"/>
    <w:rsid w:val="00C05768"/>
    <w:rsid w:val="00C10B0F"/>
    <w:rsid w:val="00C1193E"/>
    <w:rsid w:val="00C124F5"/>
    <w:rsid w:val="00C12D41"/>
    <w:rsid w:val="00C31242"/>
    <w:rsid w:val="00C315B7"/>
    <w:rsid w:val="00C34B12"/>
    <w:rsid w:val="00C34C38"/>
    <w:rsid w:val="00C3739F"/>
    <w:rsid w:val="00C37A3F"/>
    <w:rsid w:val="00C50B40"/>
    <w:rsid w:val="00C53A95"/>
    <w:rsid w:val="00C7265E"/>
    <w:rsid w:val="00C756BA"/>
    <w:rsid w:val="00C769B5"/>
    <w:rsid w:val="00C77CF6"/>
    <w:rsid w:val="00C902F4"/>
    <w:rsid w:val="00C9280C"/>
    <w:rsid w:val="00CA38DF"/>
    <w:rsid w:val="00CB5401"/>
    <w:rsid w:val="00CC3FBB"/>
    <w:rsid w:val="00CC6036"/>
    <w:rsid w:val="00CE01C4"/>
    <w:rsid w:val="00CE524A"/>
    <w:rsid w:val="00CE5655"/>
    <w:rsid w:val="00CE7848"/>
    <w:rsid w:val="00CF3132"/>
    <w:rsid w:val="00CF5BF2"/>
    <w:rsid w:val="00D069B1"/>
    <w:rsid w:val="00D076C7"/>
    <w:rsid w:val="00D10E71"/>
    <w:rsid w:val="00D2068B"/>
    <w:rsid w:val="00D23552"/>
    <w:rsid w:val="00D354A9"/>
    <w:rsid w:val="00D378AB"/>
    <w:rsid w:val="00D56231"/>
    <w:rsid w:val="00D571CD"/>
    <w:rsid w:val="00D65F50"/>
    <w:rsid w:val="00D745A1"/>
    <w:rsid w:val="00D75DA6"/>
    <w:rsid w:val="00D804E9"/>
    <w:rsid w:val="00D8111E"/>
    <w:rsid w:val="00D93FCF"/>
    <w:rsid w:val="00D97861"/>
    <w:rsid w:val="00DA656A"/>
    <w:rsid w:val="00DA74CE"/>
    <w:rsid w:val="00DC2A67"/>
    <w:rsid w:val="00DD4557"/>
    <w:rsid w:val="00DD6782"/>
    <w:rsid w:val="00DD6B20"/>
    <w:rsid w:val="00DE2882"/>
    <w:rsid w:val="00DE358C"/>
    <w:rsid w:val="00DE5C89"/>
    <w:rsid w:val="00DE5D59"/>
    <w:rsid w:val="00DE6902"/>
    <w:rsid w:val="00DF1790"/>
    <w:rsid w:val="00E017F5"/>
    <w:rsid w:val="00E03475"/>
    <w:rsid w:val="00E1152F"/>
    <w:rsid w:val="00E20DF7"/>
    <w:rsid w:val="00E21373"/>
    <w:rsid w:val="00E2310E"/>
    <w:rsid w:val="00E23ADA"/>
    <w:rsid w:val="00E26974"/>
    <w:rsid w:val="00E2768B"/>
    <w:rsid w:val="00E32CE6"/>
    <w:rsid w:val="00E46200"/>
    <w:rsid w:val="00E52B6E"/>
    <w:rsid w:val="00E530AB"/>
    <w:rsid w:val="00E573C2"/>
    <w:rsid w:val="00E647B1"/>
    <w:rsid w:val="00E70BFE"/>
    <w:rsid w:val="00E712C4"/>
    <w:rsid w:val="00E732BB"/>
    <w:rsid w:val="00E8111A"/>
    <w:rsid w:val="00E870BB"/>
    <w:rsid w:val="00E93FB9"/>
    <w:rsid w:val="00E948EE"/>
    <w:rsid w:val="00EA0A60"/>
    <w:rsid w:val="00EA1A33"/>
    <w:rsid w:val="00EA64B7"/>
    <w:rsid w:val="00EA772D"/>
    <w:rsid w:val="00EB115F"/>
    <w:rsid w:val="00EB3578"/>
    <w:rsid w:val="00EC44B0"/>
    <w:rsid w:val="00ED1826"/>
    <w:rsid w:val="00ED2A7E"/>
    <w:rsid w:val="00ED38EB"/>
    <w:rsid w:val="00ED6030"/>
    <w:rsid w:val="00EE202B"/>
    <w:rsid w:val="00EE3029"/>
    <w:rsid w:val="00EE7F09"/>
    <w:rsid w:val="00EF2692"/>
    <w:rsid w:val="00EF3A52"/>
    <w:rsid w:val="00EF403D"/>
    <w:rsid w:val="00EF4254"/>
    <w:rsid w:val="00EF7304"/>
    <w:rsid w:val="00F126FF"/>
    <w:rsid w:val="00F144AE"/>
    <w:rsid w:val="00F16F63"/>
    <w:rsid w:val="00F17547"/>
    <w:rsid w:val="00F17689"/>
    <w:rsid w:val="00F22530"/>
    <w:rsid w:val="00F301CD"/>
    <w:rsid w:val="00F34C10"/>
    <w:rsid w:val="00F44AD0"/>
    <w:rsid w:val="00F452DA"/>
    <w:rsid w:val="00F60AF1"/>
    <w:rsid w:val="00F61E73"/>
    <w:rsid w:val="00F77204"/>
    <w:rsid w:val="00F82FCD"/>
    <w:rsid w:val="00F91201"/>
    <w:rsid w:val="00F927EE"/>
    <w:rsid w:val="00FA187D"/>
    <w:rsid w:val="00FA38D8"/>
    <w:rsid w:val="00FB39A0"/>
    <w:rsid w:val="00FC7305"/>
    <w:rsid w:val="00FD0749"/>
    <w:rsid w:val="00FF6CF9"/>
    <w:rsid w:val="00FF7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7B150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2D34E4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D62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62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62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62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62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7B150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2D34E4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D62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62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62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62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62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upload.wikimedia.org/wikipedia/commons/thumb/c/c9/Coat_of_arms_of_Croatia.svg/220px-Coat_of_arms_of_Croatia.svg.png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hr.wikipedia.org/wiki/Datoteka:Coat_of_arms_of_Croatia.sv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709</izvorni_sadrzaj>
    <derivirana_varijabla naziv="DomainObject.Predmet.Broj_1">709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sklapanje predstečajne nagodbe</izvorni_sadrzaj>
    <derivirana_varijabla naziv="DomainObject.Predmet.Opis_1">Prijedlog za sklapanje predstečajne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St-709/2016</izvorni_sadrzaj>
    <derivirana_varijabla naziv="DomainObject.Predmet.OznakaBroj_1">St-709/2016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Povjerenik BRANKO SMRTIĆ, Miholjanec, an. Mihanovića 116, Virje</izvorni_sadrzaj>
    <derivirana_varijabla naziv="DomainObject.Predmet.PrimjedbaSuca_1">Povjerenik BRANKO SMRTIĆ, Miholjanec, an. Mihanovića 116, Virje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AUTO-PARTNER trgovina i usluge d.o.o.</izvorni_sadrzaj>
    <derivirana_varijabla naziv="DomainObject.Predmet.StrankaFormated_1">  AUTO-PARTNER trgovina i usluge d.o.o.</derivirana_varijabla>
  </DomainObject.Predmet.StrankaFormated>
  <DomainObject.Predmet.StrankaFormatedOIB>
    <izvorni_sadrzaj>  AUTO-PARTNER trgovina i usluge d.o.o., OIB 88168233460</izvorni_sadrzaj>
    <derivirana_varijabla naziv="DomainObject.Predmet.StrankaFormatedOIB_1">  AUTO-PARTNER trgovina i usluge d.o.o., OIB 88168233460</derivirana_varijabla>
  </DomainObject.Predmet.StrankaFormatedOIB>
  <DomainObject.Predmet.StrankaFormatedWithAdress>
    <izvorni_sadrzaj> AUTO-PARTNER trgovina i usluge d.o.o., Obrtnička 5, 48000 Koprivnica</izvorni_sadrzaj>
    <derivirana_varijabla naziv="DomainObject.Predmet.StrankaFormatedWithAdress_1"> AUTO-PARTNER trgovina i usluge d.o.o., Obrtnička 5, 48000 Koprivnica</derivirana_varijabla>
  </DomainObject.Predmet.StrankaFormatedWithAdress>
  <DomainObject.Predmet.StrankaFormatedWithAdressOIB>
    <izvorni_sadrzaj> AUTO-PARTNER trgovina i usluge d.o.o., OIB 88168233460, Obrtnička 5, 48000 Koprivnica</izvorni_sadrzaj>
    <derivirana_varijabla naziv="DomainObject.Predmet.StrankaFormatedWithAdressOIB_1"> AUTO-PARTNER trgovina i usluge d.o.o., OIB 88168233460, Obrtnička 5, 48000 Koprivnica</derivirana_varijabla>
  </DomainObject.Predmet.StrankaFormatedWithAdressOIB>
  <DomainObject.Predmet.StrankaWithAdress>
    <izvorni_sadrzaj>AUTO-PARTNER trgovina i usluge d.o.o. Obrtnička 5,48000 Koprivnica</izvorni_sadrzaj>
    <derivirana_varijabla naziv="DomainObject.Predmet.StrankaWithAdress_1">AUTO-PARTNER trgovina i usluge d.o.o. Obrtnička 5,48000 Koprivnica</derivirana_varijabla>
  </DomainObject.Predmet.StrankaWithAdress>
  <DomainObject.Predmet.StrankaWithAdressOIB>
    <izvorni_sadrzaj>AUTO-PARTNER trgovina i usluge d.o.o., OIB 88168233460, Obrtnička 5,48000 Koprivnica</izvorni_sadrzaj>
    <derivirana_varijabla naziv="DomainObject.Predmet.StrankaWithAdressOIB_1">AUTO-PARTNER trgovina i usluge d.o.o., OIB 88168233460, Obrtnička 5,48000 Koprivnica</derivirana_varijabla>
  </DomainObject.Predmet.StrankaWithAdressOIB>
  <DomainObject.Predmet.StrankaNazivFormated>
    <izvorni_sadrzaj>AUTO-PARTNER trgovina i usluge d.o.o.</izvorni_sadrzaj>
    <derivirana_varijabla naziv="DomainObject.Predmet.StrankaNazivFormated_1">AUTO-PARTNER trgovina i usluge d.o.o.</derivirana_varijabla>
  </DomainObject.Predmet.StrankaNazivFormated>
  <DomainObject.Predmet.StrankaNazivFormatedOIB>
    <izvorni_sadrzaj>AUTO-PARTNER trgovina i usluge d.o.o., OIB 88168233460</izvorni_sadrzaj>
    <derivirana_varijabla naziv="DomainObject.Predmet.StrankaNazivFormatedOIB_1">AUTO-PARTNER trgovina i usluge d.o.o., OIB 88168233460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AUTO-PARTNER trgovina i usluge d.o.o.</item>
    </izvorni_sadrzaj>
    <derivirana_varijabla naziv="DomainObject.Predmet.StrankaListFormated_1">
      <item>AUTO-PARTNER trgovina i usluge d.o.o.</item>
    </derivirana_varijabla>
  </DomainObject.Predmet.StrankaListFormated>
  <DomainObject.Predmet.StrankaListFormatedOIB>
    <izvorni_sadrzaj>
      <item>AUTO-PARTNER trgovina i usluge d.o.o., OIB 88168233460</item>
    </izvorni_sadrzaj>
    <derivirana_varijabla naziv="DomainObject.Predmet.StrankaListFormatedOIB_1">
      <item>AUTO-PARTNER trgovina i usluge d.o.o., OIB 88168233460</item>
    </derivirana_varijabla>
  </DomainObject.Predmet.StrankaListFormatedOIB>
  <DomainObject.Predmet.StrankaListFormatedWithAdress>
    <izvorni_sadrzaj>
      <item>AUTO-PARTNER trgovina i usluge d.o.o., Obrtnička 5, 48000 Koprivnica</item>
    </izvorni_sadrzaj>
    <derivirana_varijabla naziv="DomainObject.Predmet.StrankaListFormatedWithAdress_1">
      <item>AUTO-PARTNER trgovina i usluge d.o.o., Obrtnička 5, 48000 Koprivnica</item>
    </derivirana_varijabla>
  </DomainObject.Predmet.StrankaListFormatedWithAdress>
  <DomainObject.Predmet.StrankaListFormatedWithAdressOIB>
    <izvorni_sadrzaj>
      <item>AUTO-PARTNER trgovina i usluge d.o.o., OIB 88168233460, Obrtnička 5, 48000 Koprivnica</item>
    </izvorni_sadrzaj>
    <derivirana_varijabla naziv="DomainObject.Predmet.StrankaListFormatedWithAdressOIB_1">
      <item>AUTO-PARTNER trgovina i usluge d.o.o., OIB 88168233460, Obrtnička 5, 48000 Koprivnica</item>
    </derivirana_varijabla>
  </DomainObject.Predmet.StrankaListFormatedWithAdressOIB>
  <DomainObject.Predmet.StrankaListNazivFormated>
    <izvorni_sadrzaj>
      <item>AUTO-PARTNER trgovina i usluge d.o.o.</item>
    </izvorni_sadrzaj>
    <derivirana_varijabla naziv="DomainObject.Predmet.StrankaListNazivFormated_1">
      <item>AUTO-PARTNER trgovina i usluge d.o.o.</item>
    </derivirana_varijabla>
  </DomainObject.Predmet.StrankaListNazivFormated>
  <DomainObject.Predmet.StrankaListNazivFormatedOIB>
    <izvorni_sadrzaj>
      <item>AUTO-PARTNER trgovina i usluge d.o.o., OIB 88168233460</item>
    </izvorni_sadrzaj>
    <derivirana_varijabla naziv="DomainObject.Predmet.StrankaListNazivFormatedOIB_1">
      <item>AUTO-PARTNER trgovina i usluge d.o.o., OIB 88168233460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  <item>Sudski registar</item>
      <item>Branko Smrtić</item>
    </izvorni_sadrzaj>
    <derivirana_varijabla naziv="DomainObject.Predmet.OstaliListFormated_1">
      <item>Financijska agencija</item>
      <item>Sudski registar</item>
      <item>Branko Smrtić</item>
    </derivirana_varijabla>
  </DomainObject.Predmet.OstaliListFormated>
  <DomainObject.Predmet.OstaliListFormatedOIB>
    <izvorni_sadrzaj>
      <item>Financijska agencija, OIB 85821130368</item>
      <item>Sudski registar</item>
      <item>Branko Smrtić, OIB 26761829990</item>
    </izvorni_sadrzaj>
    <derivirana_varijabla naziv="DomainObject.Predmet.OstaliListFormatedOIB_1">
      <item>Financijska agencija, OIB 85821130368</item>
      <item>Sudski registar</item>
      <item>Branko Smrtić, OIB 26761829990</item>
    </derivirana_varijabla>
  </DomainObject.Predmet.OstaliListFormatedOIB>
  <DomainObject.Predmet.OstaliListFormatedWithAdress>
    <izvorni_sadrzaj>
      <item>Financijska agencija, Ulica grada Vukovara 70, 10000 Zagreb</item>
      <item>Sudski registar</item>
      <item>Branko Smrtić, Antuna Mihanovića 116, 48350 Miholjanec</item>
    </izvorni_sadrzaj>
    <derivirana_varijabla naziv="DomainObject.Predmet.OstaliListFormatedWithAdress_1">
      <item>Financijska agencija, Ulica grada Vukovara 70, 10000 Zagreb</item>
      <item>Sudski registar</item>
      <item>Branko Smrtić, Antuna Mihanovića 116, 48350 Miholjanec</item>
    </derivirana_varijabla>
  </DomainObject.Predmet.OstaliListFormatedWithAdress>
  <DomainObject.Predmet.OstaliListFormatedWithAdressOIB>
    <izvorni_sadrzaj>
      <item>Financijska agencija, OIB 85821130368, Ulica grada Vukovara 70, 10000 Zagreb</item>
      <item>Sudski registar</item>
      <item>Branko Smrtić, OIB 26761829990, Antuna Mihanovića 116, 48350 Miholjanec</item>
    </izvorni_sadrzaj>
    <derivirana_varijabla naziv="DomainObject.Predmet.OstaliListFormatedWithAdressOIB_1">
      <item>Financijska agencija, OIB 85821130368, Ulica grada Vukovara 70, 10000 Zagreb</item>
      <item>Sudski registar</item>
      <item>Branko Smrtić, OIB 26761829990, Antuna Mihanovića 116, 48350 Miholjanec</item>
    </derivirana_varijabla>
  </DomainObject.Predmet.OstaliListFormatedWithAdressOIB>
  <DomainObject.Predmet.OstaliListNazivFormated>
    <izvorni_sadrzaj>
      <item>Financijska agencija</item>
      <item>Sudski registar</item>
      <item>Branko Smrtić</item>
    </izvorni_sadrzaj>
    <derivirana_varijabla naziv="DomainObject.Predmet.OstaliListNazivFormated_1">
      <item>Financijska agencija</item>
      <item>Sudski registar</item>
      <item>Branko Smrtić</item>
    </derivirana_varijabla>
  </DomainObject.Predmet.OstaliListNazivFormated>
  <DomainObject.Predmet.OstaliListNazivFormatedOIB>
    <izvorni_sadrzaj>
      <item>Financijska agencija, OIB 85821130368</item>
      <item>Sudski registar</item>
      <item>Branko Smrtić, OIB 26761829990</item>
    </izvorni_sadrzaj>
    <derivirana_varijabla naziv="DomainObject.Predmet.OstaliListNazivFormatedOIB_1">
      <item>Financijska agencija, OIB 85821130368</item>
      <item>Sudski registar</item>
      <item>Branko Smrtić, OIB 26761829990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AUTO-PARTNER trgovina i usluge d.o.o.</izvorni_sadrzaj>
    <derivirana_varijabla naziv="DomainObject.Predmet.StrankaIDrugi_1">AUTO-PARTNER trgovina i usluge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AUTO-PARTNER trgovina i usluge d.o.o., OIB 88168233460, Obrtnička 5, 48000 Koprivnica</izvorni_sadrzaj>
    <derivirana_varijabla naziv="DomainObject.Predmet.StrankaIDrugiAdressOIB_1">AUTO-PARTNER trgovina i usluge d.o.o., OIB 88168233460, Obrtnička 5, 48000 Koprivnica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AUTO-PARTNER trgovina i usluge d.o.o.</item>
      <item>Financijska agencija</item>
      <item>Sudski registar</item>
      <item>Branko Smrtić</item>
    </izvorni_sadrzaj>
    <derivirana_varijabla naziv="DomainObject.Predmet.SudioniciListNaziv_1">
      <item>AUTO-PARTNER trgovina i usluge d.o.o.</item>
      <item>Financijska agencija</item>
      <item>Sudski registar</item>
      <item>Branko Smrtić</item>
    </derivirana_varijabla>
  </DomainObject.Predmet.SudioniciListNaziv>
  <DomainObject.Predmet.SudioniciListAdressOIB>
    <izvorni_sadrzaj>
      <item>AUTO-PARTNER trgovina i usluge d.o.o., OIB 88168233460, Obrtnička 5,48000 Koprivnica</item>
      <item>Financijska agencija, OIB 85821130368, Ulica grada Vukovara 70,10000 Zagreb</item>
      <item>Sudski registar</item>
      <item>Branko Smrtić, OIB 26761829990, Antuna Mihanovića 116,48350 Miholjanec</item>
    </izvorni_sadrzaj>
    <derivirana_varijabla naziv="DomainObject.Predmet.SudioniciListAdressOIB_1">
      <item>AUTO-PARTNER trgovina i usluge d.o.o., OIB 88168233460, Obrtnička 5,48000 Koprivnica</item>
      <item>Financijska agencija, OIB 85821130368, Ulica grada Vukovara 70,10000 Zagreb</item>
      <item>Sudski registar</item>
      <item>Branko Smrtić, OIB 26761829990, Antuna Mihanovića 116,48350 Miholjanec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88168233460</item>
      <item>, OIB 85821130368</item>
      <item>, OIB null</item>
      <item>, OIB 26761829990</item>
    </izvorni_sadrzaj>
    <derivirana_varijabla naziv="DomainObject.Predmet.SudioniciListNazivOIB_1">
      <item>, OIB 88168233460</item>
      <item>, OIB 85821130368</item>
      <item>, OIB null</item>
      <item>, OIB 26761829990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DB77AB-ED44-4A7B-A618-7BAA38939F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151</properties:Words>
  <properties:Characters>888</properties:Characters>
  <properties:Lines>35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1115</properties:CharactersWithSpaces>
  <properties:SharedDoc>false</properties:SharedDoc>
  <properties:HLinks>
    <vt:vector size="12" baseType="variant">
      <vt:variant>
        <vt:i4>2031687</vt:i4>
      </vt:variant>
      <vt:variant>
        <vt:i4>-1</vt:i4>
      </vt:variant>
      <vt:variant>
        <vt:i4>1026</vt:i4>
      </vt:variant>
      <vt:variant>
        <vt:i4>4</vt:i4>
      </vt:variant>
      <vt:variant>
        <vt:lpwstr>http://hr.wikipedia.org/wiki/Datoteka:Coat_of_arms_of_Croatia.svg</vt:lpwstr>
      </vt:variant>
      <vt:variant>
        <vt:lpwstr/>
      </vt:variant>
      <vt:variant>
        <vt:i4>3342393</vt:i4>
      </vt:variant>
      <vt:variant>
        <vt:i4>-1</vt:i4>
      </vt:variant>
      <vt:variant>
        <vt:i4>1026</vt:i4>
      </vt:variant>
      <vt:variant>
        <vt:i4>1</vt:i4>
      </vt:variant>
      <vt:variant>
        <vt:lpwstr>http://upload.wikimedia.org/wikipedia/commons/thumb/c/c9/Coat_of_arms_of_Croatia.svg/220px-Coat_of_arms_of_Croatia.svg.png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2017-03-09T12:56:00Z</dcterms:created>
  <dc:creator>banka</dc:creator>
  <cp:lastModifiedBy>Tihana Martinez</cp:lastModifiedBy>
  <cp:lastPrinted>2017-03-09T12:55:00Z</cp:lastPrinted>
  <dcterms:modified xmlns:xsi="http://www.w3.org/2001/XMLSchema-instance" xsi:type="dcterms:W3CDTF">2017-03-09T12:57:00Z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