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0780" w14:paraId="1070780" w:rsidRDefault="00A74958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A74958">
            <w:rPr>
              <w:rStyle w:val="PozadinaSvijetloZuta"/>
            </w:rPr>
            <w:t>REPUBLIKA HRVATSKA</w:t>
          </w:r>
        </w:sdtContent>
      </w:sdt>
    </w:p>
    <w:p w:rsidRDefault="00A74958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A74958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bookmarkStart w:name="_GoBack" w:displacedByCustomXml="prev" w:id="1"/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displacedByCustomXml="next" w:id="1"/>
                  </w:sdtContent>
                </w:sdt>
              </w:txbxContent>
            </v:textbox>
            <w10:wrap anchory="page" anchorx="page"/>
          </v:shape>
        </w:pict>
      </w:r>
    </w:p>
    <w:p w:rsidRDefault="00A74958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A74958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A74958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A74958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A74958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A74958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A74958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A74958">
            <w:rPr>
              <w:rStyle w:val="PozadinaSvijetloZelena"/>
            </w:rPr>
            <w:t xml:space="preserve"> FINA, OIB 85821130368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stečajnog sužnika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A74958">
            <w:rPr>
              <w:rStyle w:val="PozadinaSvijetloZelena"/>
            </w:rPr>
            <w:t xml:space="preserve"> HANETZOK-MARKT CHARTER d.o.o. za turizam, ugostiteljstvo i usluge, OIB 32536441563, ulica 25,  br.  29 , 23450 Gornji Karin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A74958">
            <w:rPr>
              <w:rStyle w:val="PozadinaSvijetloZelena"/>
            </w:rPr>
            <w:t>Skraćeni stečajni postupak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A74958">
            <w:rPr>
              <w:rStyle w:val="PozadinaSvijetloZelena"/>
            </w:rPr>
            <w:t>2. svibnja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A74958">
            <w:rPr>
              <w:rStyle w:val="PozadinaSvijetloZelena"/>
            </w:rPr>
            <w:t>HANETZOK-MARKT CHARTER d.o.o. za turizam, ugostiteljstvo i usluge, OIB 32536441563, po pinomoćniku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A74958" w:rsidRPr="00A74958">
            <w:rPr>
              <w:rStyle w:val="PozadinaSvijetloZelena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A74958" w:rsidRPr="00A74958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A74958" w:rsidRPr="00A74958">
            <w:rPr>
              <w:rStyle w:val="PozadinaSvijetloZelena"/>
            </w:rPr>
            <w:t>HR635045-23405-10024350117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A74958" w:rsidRPr="00A74958">
            <w:rPr>
              <w:rStyle w:val="PozadinaSvijetloZelena"/>
            </w:rPr>
            <w:t>Pristojbe iz predmeta St-703/2015,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A74958" w:rsidRPr="00A74958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A74958" w:rsidRPr="00A74958">
            <w:rPr>
              <w:rStyle w:val="PozadinaSvijetloZelena"/>
            </w:rPr>
            <w:t>2. svibnja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A74958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A74958" w:rsidRPr="00A74958">
            <w:rPr>
              <w:rStyle w:val="PozadinaSvijetloZelena"/>
            </w:rPr>
            <w:t>HANETZOK-MARKT CHARTER d.o.o. za turizam, ugostiteljstvo i usluge, OIB 32536441563</w:t>
          </w:r>
          <w:r w:rsidR="00A74958">
            <w:rPr>
              <w:rStyle w:val="PozadinaSvijetloZelena"/>
            </w:rPr>
            <w:t>, po pinomoćniku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A74958">
        <w:rPr>
          <w:noProof/>
        </w:rPr>
        <w:t>U spis</w:t>
      </w:r>
    </w:p>
    <w:p w:rsidRDefault="00BC4B7C" w:rsidP="00BC4B7C" w:rsidR="00BC4B7C" w:rsidRPr="0072128C"/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958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A74958" w:rsidRPr="00A74958">
          <w:rPr>
            <w:rStyle w:val="PozadinaSvijetloZelena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placeholder>
          <w:docPart w:val="2993864054954ACEB35D8601F054F54F"/>
        </w:placeholder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A74958">
          <w:rPr>
            <w:rStyle w:val="PozadinaSvijetloZelena"/>
          </w:rPr>
          <w:t>St-703/2015-9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4958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993864054954ACEB35D8601F054F54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8158C9E-FC9D-4A66-B600-12E92D68FC77}"/>
      </w:docPartPr>
      <w:docPartBody>
        <w:p w:rsidRDefault="008B79C3" w:rsidR="00341B2A">
          <w:r w:rsidRPr="0000091B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341B2A"/>
    <w:rsid w:val="008B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St-703/2015-11</izvorni_sadrzaj>
    <derivirana_varijabla naziv="DomainObject.Oznaka_1">St-703/2015-9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HANETZOK-MARKT CHARTER d.o.o. za turizam, ugostiteljstvo i usluge</izvorni_sadrzaj>
    <derivirana_varijabla naziv="DomainObject.Predmet.ProtustrankaFormated_1">  HANETZOK-MARKT CHARTER d.o.o. za turizam, ugostiteljstvo i usluge</derivirana_varijabla>
  </DomainObject.Predmet.ProtustrankaFormated>
  <DomainObject.Predmet.ProtustrankaFormatedOIB>
    <izvorni_sadrzaj>  HANETZOK-MARKT CHARTER d.o.o. za turizam, ugostiteljstvo i usluge, OIB 32536441563</izvorni_sadrzaj>
    <derivirana_varijabla naziv="DomainObject.Predmet.ProtustrankaFormatedOIB_1">  HANETZOK-MARKT CHARTER d.o.o. za turizam, ugostiteljstvo i usluge, OIB 32536441563</derivirana_varijabla>
  </DomainObject.Predmet.ProtustrankaFormatedOIB>
  <DomainObject.Predmet.ProtustrankaFormatedWithAdress>
    <izvorni_sadrzaj> HANETZOK-MARKT CHARTER d.o.o. za turizam, ugostiteljstvo i usluge, ulica 25,  br.  29 , 23450 Gornji Karin</izvorni_sadrzaj>
    <derivirana_varijabla naziv="DomainObject.Predmet.ProtustrankaFormatedWithAdress_1"> HANETZOK-MARKT CHARTER d.o.o. za turizam, ugostiteljstvo i usluge, ulica 25,  br.  29 , 23450 Gornji Karin</derivirana_varijabla>
  </DomainObject.Predmet.ProtustrankaFormatedWithAdress>
  <DomainObject.Predmet.ProtustrankaFormatedWithAdressOIB>
    <izvorni_sadrzaj> HANETZOK-MARKT CHARTER d.o.o. za turizam, ugostiteljstvo i usluge, OIB 32536441563, ulica 25,  br.  29 , 23450 Gornji Karin</izvorni_sadrzaj>
    <derivirana_varijabla naziv="DomainObject.Predmet.ProtustrankaFormatedWithAdressOIB_1"> HANETZOK-MARKT CHARTER d.o.o. za turizam, ugostiteljstvo i usluge, OIB 32536441563, ulica 25,  br.  29 , 23450 Gornji Karin</derivirana_varijabla>
  </DomainObject.Predmet.ProtustrankaFormatedWithAdressOIB>
  <DomainObject.Predmet.ProtustrankaWithAdress>
    <izvorni_sadrzaj>HANETZOK-MARKT CHARTER d.o.o. za turizam, ugostiteljstvo i usluge ulica 25,  br.  29 , 23450 Gornji Karin</izvorni_sadrzaj>
    <derivirana_varijabla naziv="DomainObject.Predmet.ProtustrankaWithAdress_1">HANETZOK-MARKT CHARTER d.o.o. za turizam, ugostiteljstvo i usluge ulica 25,  br.  29 , 23450 Gornji Karin</derivirana_varijabla>
  </DomainObject.Predmet.ProtustrankaWithAdress>
  <DomainObject.Predmet.ProtustrankaWithAdressOIB>
    <izvorni_sadrzaj>HANETZOK-MARKT CHARTER d.o.o. za turizam, ugostiteljstvo i usluge, OIB 32536441563, ulica 25,  br.  29 , 23450 Gornji Karin</izvorni_sadrzaj>
    <derivirana_varijabla naziv="DomainObject.Predmet.ProtustrankaWithAdressOIB_1">HANETZOK-MARKT CHARTER d.o.o. za turizam, ugostiteljstvo i usluge, OIB 32536441563, ulica 25,  br.  29 , 23450 Gornji Karin</derivirana_varijabla>
  </DomainObject.Predmet.ProtustrankaWithAdressOIB>
  <DomainObject.Predmet.ProtustrankaNazivFormated>
    <izvorni_sadrzaj>HANETZOK-MARKT CHARTER d.o.o. za turizam, ugostiteljstvo i usluge</izvorni_sadrzaj>
    <derivirana_varijabla naziv="DomainObject.Predmet.ProtustrankaNazivFormated_1">HANETZOK-MARKT CHARTER d.o.o. za turizam, ugostiteljstvo i usluge</derivirana_varijabla>
    <derivirana_varijabla naziv="Padez">HANETZOK-MARKT CHARTER d.o.o. za turizam, ugostiteljstvo i usluge</derivirana_varijabla>
  </DomainObject.Predmet.ProtustrankaNazivFormated>
  <DomainObject.Predmet.ProtustrankaNazivFormatedOIB>
    <izvorni_sadrzaj>HANETZOK-MARKT CHARTER d.o.o. za turizam, ugostiteljstvo i usluge, OIB 32536441563</izvorni_sadrzaj>
    <derivirana_varijabla naziv="DomainObject.Predmet.ProtustrankaNazivFormatedOIB_1">HANETZOK-MARKT CHARTER d.o.o. za turizam, ugostiteljstvo i usluge, OIB 32536441563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  <derivirana_varijabla naziv="Dativ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  <derivirana_varijabla naziv="Padez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34935.05</izvorni_sadrzaj>
    <derivirana_varijabla naziv="DomainObject.Predmet.TrenutnaVrijednost_1">34935.05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HANETZOK-MARKT CHARTER d.o.o. za turizam, ugostiteljstvo i usluge</item>
    </izvorni_sadrzaj>
    <derivirana_varijabla naziv="DomainObject.Predmet.ProtuStrankaListFormated_1">
      <item>HANETZOK-MARKT CHARTER d.o.o. za turizam, ugostiteljstvo i usluge</item>
    </derivirana_varijabla>
  </DomainObject.Predmet.ProtuStrankaListFormated>
  <DomainObject.Predmet.ProtuStrankaListFormatedOIB>
    <izvorni_sadrzaj>
      <item>HANETZOK-MARKT CHARTER d.o.o. za turizam, ugostiteljstvo i usluge, OIB 32536441563</item>
    </izvorni_sadrzaj>
    <derivirana_varijabla naziv="DomainObject.Predmet.ProtuStrankaListFormatedOIB_1">
      <item>HANETZOK-MARKT CHARTER d.o.o. za turizam, ugostiteljstvo i usluge, OIB 32536441563</item>
    </derivirana_varijabla>
  </DomainObject.Predmet.ProtuStrankaListFormatedOIB>
  <DomainObject.Predmet.ProtuStrankaListFormatedWithAdress>
    <izvorni_sadrzaj>
      <item>HANETZOK-MARKT CHARTER d.o.o. za turizam, ugostiteljstvo i usluge, ulica 25,  br.  29 , 23450 Gornji Karin</item>
    </izvorni_sadrzaj>
    <derivirana_varijabla naziv="DomainObject.Predmet.ProtuStrankaListFormatedWithAdress_1">
      <item>HANETZOK-MARKT CHARTER d.o.o. za turizam, ugostiteljstvo i usluge, ulica 25,  br.  29 , 23450 Gornji Karin</item>
    </derivirana_varijabla>
  </DomainObject.Predmet.ProtuStrankaListFormatedWithAdress>
  <DomainObject.Predmet.ProtuStrankaListFormatedWithAdressOIB>
    <izvorni_sadrzaj>
      <item>HANETZOK-MARKT CHARTER d.o.o. za turizam, ugostiteljstvo i usluge, OIB 32536441563, ulica 25,  br.  29 , 23450 Gornji Karin</item>
    </izvorni_sadrzaj>
    <derivirana_varijabla naziv="DomainObject.Predmet.ProtuStrankaListFormatedWithAdressOIB_1">
      <item>HANETZOK-MARKT CHARTER d.o.o. za turizam, ugostiteljstvo i usluge, OIB 32536441563, ulica 25,  br.  29 , 23450 Gornji Karin</item>
    </derivirana_varijabla>
  </DomainObject.Predmet.ProtuStrankaListFormatedWithAdressOIB>
  <DomainObject.Predmet.ProtuStrankaListNazivFormated>
    <izvorni_sadrzaj>
      <item>HANETZOK-MARKT CHARTER d.o.o. za turizam, ugostiteljstvo i usluge</item>
    </izvorni_sadrzaj>
    <derivirana_varijabla naziv="DomainObject.Predmet.ProtuStrankaListNazivFormated_1">
      <item>HANETZOK-MARKT CHARTER d.o.o. za turizam, ugostiteljstvo i usluge</item>
    </derivirana_varijabla>
  </DomainObject.Predmet.ProtuStrankaListNazivFormated>
  <DomainObject.Predmet.ProtuStrankaListNazivFormatedOIB>
    <izvorni_sadrzaj>
      <item>HANETZOK-MARKT CHARTER d.o.o. za turizam, ugostiteljstvo i usluge, OIB 32536441563</item>
    </izvorni_sadrzaj>
    <derivirana_varijabla naziv="DomainObject.Predmet.ProtuStrankaListNazivFormatedOIB_1">
      <item>HANETZOK-MARKT CHARTER d.o.o. za turizam, ugostiteljstvo i usluge, OIB 32536441563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St-703/2015-11</izvorni_sadrzaj>
    <derivirana_varijabla naziv="DomainObject.PoslovniBrojDokumenta_1">St-703/2015-11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HANETZOK-MARKT CHARTER d.o.o. za turizam, ugostiteljstvo i usluge</izvorni_sadrzaj>
    <derivirana_varijabla naziv="DomainObject.Predmet.ProtustrankaIDrugi_1">HANETZOK-MARKT CHARTER d.o.o. za turizam,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HANETZOK-MARKT CHARTER d.o.o. za turizam, ugostiteljstvo i usluge, OIB 32536441563, ulica 25,  br.  29 , 23450 Gornji Karin</izvorni_sadrzaj>
    <derivirana_varijabla naziv="DomainObject.Predmet.ProtustrankaIDrugiAdressOIB_1">HANETZOK-MARKT CHARTER d.o.o. za turizam, ugostiteljstvo i usluge, OIB 32536441563, ulica 25,  br.  29 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2016.</izvorni_sadrzaj>
    <derivirana_varijabla naziv="DomainObject.Predmet.OdlukaRjesenje.DatumDonosenjaOdluke_1">13.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St-703/2015-5</izvorni_sadrzaj>
    <derivirana_varijabla naziv="DomainObject.Predmet.OdlukaRjesenje.Oznaka_1">St-703/2015-5</derivirana_varijabla>
  </DomainObject.Predmet.OdlukaRjesenje.Oznaka>
  <DomainObject.Predmet.SudioniciListNaziv>
    <izvorni_sadrzaj>
      <item>FINA</item>
      <item>HANETZOK-MARKT CHARTER d.o.o. za turizam, ugostiteljstvo i usluge</item>
    </izvorni_sadrzaj>
    <derivirana_varijabla naziv="DomainObject.Predmet.SudioniciListNaziv_1">
      <item>FINA</item>
      <item>HANETZOK-MARKT CHARTER d.o.o. za turizam, ugostiteljstvo i usluge</item>
    </derivirana_varijabla>
    <derivirana_varijabla naziv="OstaliSudionici">
      <item>FINA</item>
      <item>HANETZOK-MARKT CHARTER d.o.o. za turizam, ugostiteljstvo i usluge</item>
    </derivirana_varijabla>
  </DomainObject.Predmet.SudioniciListNaziv>
  <DomainObject.Predmet.SudioniciListAdressOIB>
    <izvorni_sadrzaj>
      <item>FINA, OIB 85821130368</item>
      <item>HANETZOK-MARKT CHARTER d.o.o. za turizam, ugostiteljstvo i usluge, OIB 32536441563, ulica 25,  br.  29 ,23450 Gornji Karin</item>
    </izvorni_sadrzaj>
    <derivirana_varijabla naziv="DomainObject.Predmet.SudioniciListAdressOIB_1">
      <item>FINA, OIB 85821130368</item>
      <item>HANETZOK-MARKT CHARTER d.o.o. za turizam, ugostiteljstvo i usluge, OIB 32536441563, ulica 25,  br.  29 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HANETZOK-MARKT CHARTER d.o.o. za turizam, ugostiteljstvo i usluge, OIB 32536441563</izvorni_sadrzaj>
    <derivirana_varijabla naziv="DomainObject.Predmet.PristojbeSudionikNazivOIB_1">HANETZOK-MARKT CHARTER d.o.o. za turizam, ugostiteljstvo i usluge, OIB 32536441563, po pinomoćniku</derivirana_varijabla>
  </DomainObject.Predmet.PristojbeSudionikNazivOIB>
  <DomainObject.Predmet.PristojbePNB>
    <izvorni_sadrzaj>HR635045-23405-10024350117</izvorni_sadrzaj>
    <derivirana_varijabla naziv="DomainObject.Predmet.PristojbePNB_1">HR635045-23405-10024350117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St-703/2015, TS ZD</izvorni_sadrzaj>
    <derivirana_varijabla naziv="DomainObject.Predmet.PristojbeOpisPlacanja_1">Pristojbe iz predmeta St-703/2015,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32536441563</item>
    </izvorni_sadrzaj>
    <derivirana_varijabla naziv="DomainObject.Predmet.SudioniciListNazivOIB_1">
      <item>, OIB 85821130368</item>
      <item>, OIB 32536441563</item>
    </derivirana_varijabla>
  </DomainObject.Predmet.SudioniciListNazivOIB>
  <DomainObject.Barcode>
    <izvorni_sadrzaj>iVBORw0KGgoAAAANSUhEUgAABVUAAAFTAQAAAAAR99EcAAAEhUlEQVR42u3dQW7sOAxFUQJegJek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</izvorni_sadrzaj>
    <derivirana_varijabla naziv="DomainObject.Barcode_1">iVBORw0KGgoAAAANSUhEUgAABVUAAAFTAQAAAAAR99EcAAAEhUlEQVR42u3dQW7sOAxFUQJegJek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St-703/2015, TS ZD</izvorni_sadrzaj>
    <derivirana_varijabla naziv="DomainObject.Predmet.PristojbeNazivVrste_1">Pristojbe iz predmeta St-703/2015,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E8464-EE11-4B7D-8F98-17C217630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2063</properties:Characters>
  <properties:Lines>55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2016-05-02T13:03:00Z</cp:lastPrinted>
  <dcterms:modified xmlns:xsi="http://www.w3.org/2001/XMLSchema-instance" xsi:type="dcterms:W3CDTF">2016-05-02T13:03:00Z</dcterms:modified>
  <cp:revision>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St-703/2015-11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