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f427" w14:paraId="702f427" w:rsidRDefault="00466517" w:rsidP="00230A83" w:rsidR="00466517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466517" w:rsidP="00230A83" w:rsidR="00466517" w:rsidRPr="00230A83">
      <w:pPr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rPr>
          <w:rFonts w:hAnsi="Times New Roman" w:ascii="Times New Roman"/>
          <w:lang w:eastAsia="hr-HR"/>
        </w:rPr>
      </w:pPr>
    </w:p>
    <w:p w:rsidRDefault="00466517" w:rsidP="00230A83" w:rsidR="00466517">
      <w:pPr>
        <w:rPr>
          <w:rFonts w:hAnsi="Times New Roman" w:ascii="Times New Roman"/>
          <w:lang w:eastAsia="hr-HR"/>
        </w:rPr>
      </w:pPr>
    </w:p>
    <w:p w:rsidRDefault="00466517" w:rsidP="00581FBF" w:rsidR="00466517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6E2B85">
        <w:rPr>
          <w:noProof/>
          <w:color w:val="0000FF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517" w:rsidP="00230A83" w:rsidR="0046651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466517" w:rsidP="00230A83" w:rsidR="0046651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466517" w:rsidP="00230A83" w:rsidR="0046651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466517" w:rsidP="00230A83" w:rsidR="0046651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466517" w:rsidP="00230A83" w:rsidR="00466517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</w:t>
      </w:r>
      <w:r w:rsidR="003A5D89">
        <w:rPr>
          <w:rFonts w:hAnsi="Times New Roman" w:ascii="Times New Roman"/>
          <w:b/>
          <w:lang w:eastAsia="hr-HR"/>
        </w:rPr>
        <w:t>19</w:t>
      </w:r>
    </w:p>
    <w:p w:rsidRDefault="00466517" w:rsidP="00230A83" w:rsidR="00466517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466517" w:rsidP="00230A83" w:rsidR="00466517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466517" w:rsidP="00230A83" w:rsidR="00466517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2</w:t>
      </w:r>
      <w:r w:rsidR="003A5D89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 xml:space="preserve">. </w:t>
      </w:r>
      <w:r w:rsidR="003A5D89">
        <w:rPr>
          <w:rFonts w:hAnsi="Times New Roman" w:ascii="Times New Roman"/>
          <w:lang w:eastAsia="hr-HR"/>
        </w:rPr>
        <w:t>rujna</w:t>
      </w:r>
      <w:r w:rsidRPr="00230A83">
        <w:rPr>
          <w:rFonts w:hAnsi="Times New Roman" w:ascii="Times New Roman"/>
          <w:lang w:eastAsia="hr-HR"/>
        </w:rPr>
        <w:t xml:space="preserve"> 2015. godine, </w:t>
      </w:r>
    </w:p>
    <w:p w:rsidRDefault="00466517" w:rsidP="00230A83" w:rsidR="00466517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466517" w:rsidP="00230A83" w:rsidR="00466517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466517" w:rsidP="00230A83" w:rsidR="00466517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466517" w:rsidP="00230A83" w:rsidR="00466517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466517" w:rsidP="00230A83" w:rsidR="00466517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466517" w:rsidP="00230A83" w:rsidR="00466517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 w:rsidR="00BC0937">
        <w:rPr>
          <w:rFonts w:hAnsi="Times New Roman" w:ascii="Times New Roman"/>
          <w:lang w:eastAsia="hr-HR"/>
        </w:rPr>
        <w:t>800</w:t>
      </w:r>
      <w:r w:rsidRPr="00230A83">
        <w:rPr>
          <w:rFonts w:hAnsi="Times New Roman" w:ascii="Times New Roman"/>
          <w:lang w:eastAsia="hr-HR"/>
        </w:rPr>
        <w:t>.000,00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BC0937" w:rsidRPr="00BC0937">
        <w:rPr>
          <w:rFonts w:hAnsi="Times New Roman" w:ascii="Times New Roman"/>
          <w:b/>
          <w:lang w:eastAsia="hr-HR"/>
        </w:rPr>
        <w:t>4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</w:t>
      </w:r>
      <w:r w:rsidR="00BC0937">
        <w:rPr>
          <w:rFonts w:hAnsi="Times New Roman" w:ascii="Times New Roman"/>
          <w:b/>
          <w:lang w:eastAsia="hr-HR"/>
        </w:rPr>
        <w:t>četvrtoj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 w:rsidR="0059652D" w:rsidRPr="0059652D">
        <w:rPr>
          <w:rFonts w:hAnsi="Times New Roman" w:ascii="Times New Roman"/>
          <w:b/>
          <w:lang w:eastAsia="hr-HR"/>
        </w:rPr>
        <w:t>19.</w:t>
      </w:r>
      <w:r w:rsidR="0059652D">
        <w:rPr>
          <w:rFonts w:hAnsi="Times New Roman" w:ascii="Times New Roman"/>
          <w:b/>
          <w:lang w:eastAsia="hr-HR"/>
        </w:rPr>
        <w:t xml:space="preserve"> studenog</w:t>
      </w:r>
      <w:r w:rsidRPr="00230A83">
        <w:rPr>
          <w:rFonts w:hAnsi="Times New Roman" w:ascii="Times New Roman"/>
          <w:b/>
          <w:lang w:eastAsia="hr-HR"/>
        </w:rPr>
        <w:t xml:space="preserve"> 2015. godine u 1</w:t>
      </w:r>
      <w:r w:rsidR="0059652D">
        <w:rPr>
          <w:rFonts w:hAnsi="Times New Roman" w:ascii="Times New Roman"/>
          <w:b/>
          <w:lang w:eastAsia="hr-HR"/>
        </w:rPr>
        <w:t>0</w:t>
      </w:r>
      <w:r w:rsidRPr="00230A83">
        <w:rPr>
          <w:rFonts w:hAnsi="Times New Roman" w:ascii="Times New Roman"/>
          <w:b/>
          <w:lang w:eastAsia="hr-HR"/>
        </w:rPr>
        <w:t>,</w:t>
      </w:r>
      <w:r w:rsidR="0059652D">
        <w:rPr>
          <w:rFonts w:hAnsi="Times New Roman" w:ascii="Times New Roman"/>
          <w:b/>
          <w:lang w:eastAsia="hr-HR"/>
        </w:rPr>
        <w:t>4</w:t>
      </w:r>
      <w:r w:rsidRPr="00230A83">
        <w:rPr>
          <w:rFonts w:hAnsi="Times New Roman" w:ascii="Times New Roman"/>
          <w:b/>
          <w:lang w:eastAsia="hr-HR"/>
        </w:rPr>
        <w:t xml:space="preserve">0 sati. </w:t>
      </w:r>
    </w:p>
    <w:p w:rsidRDefault="00466517" w:rsidP="00230A83" w:rsidR="00466517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 w:rsidR="00F83279">
        <w:rPr>
          <w:rFonts w:hAnsi="Times New Roman" w:ascii="Times New Roman"/>
          <w:lang w:eastAsia="hr-HR"/>
        </w:rPr>
        <w:t>16</w:t>
      </w:r>
      <w:r>
        <w:rPr>
          <w:rFonts w:hAnsi="Times New Roman" w:ascii="Times New Roman"/>
          <w:lang w:eastAsia="hr-HR"/>
        </w:rPr>
        <w:t xml:space="preserve">. </w:t>
      </w:r>
      <w:r w:rsidR="00F83279">
        <w:rPr>
          <w:rFonts w:hAnsi="Times New Roman" w:ascii="Times New Roman"/>
          <w:lang w:eastAsia="hr-HR"/>
        </w:rPr>
        <w:t>studenog</w:t>
      </w:r>
      <w:r w:rsidRPr="00230A83">
        <w:rPr>
          <w:rFonts w:hAnsi="Times New Roman" w:ascii="Times New Roman"/>
          <w:lang w:eastAsia="hr-HR"/>
        </w:rPr>
        <w:t xml:space="preserve"> 2015.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1</w:t>
      </w:r>
      <w:r w:rsidR="00F83279">
        <w:rPr>
          <w:rFonts w:hAnsi="Times New Roman" w:ascii="Times New Roman"/>
          <w:lang w:eastAsia="hr-HR"/>
        </w:rPr>
        <w:t>6</w:t>
      </w:r>
      <w:r>
        <w:rPr>
          <w:rFonts w:hAnsi="Times New Roman" w:ascii="Times New Roman"/>
          <w:lang w:eastAsia="hr-HR"/>
        </w:rPr>
        <w:t xml:space="preserve">. </w:t>
      </w:r>
      <w:r w:rsidR="00F83279">
        <w:rPr>
          <w:rFonts w:hAnsi="Times New Roman" w:ascii="Times New Roman"/>
          <w:lang w:eastAsia="hr-HR"/>
        </w:rPr>
        <w:t>studenog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2015.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</w:t>
      </w:r>
      <w:r w:rsidR="006E2B85">
        <w:rPr>
          <w:rFonts w:hAnsi="Times New Roman" w:ascii="Times New Roman"/>
          <w:lang w:eastAsia="hr-HR"/>
        </w:rPr>
        <w:t>nešto više od</w:t>
      </w:r>
      <w:r>
        <w:rPr>
          <w:rFonts w:hAnsi="Times New Roman" w:ascii="Times New Roman"/>
          <w:lang w:eastAsia="hr-HR"/>
        </w:rPr>
        <w:t xml:space="preserve"> 15% nižu od prethodne cijeneći da će tako određena početna cijena potaknuti zainteresirane za kupnju, a da se istovremeno značajnije ne obezvrijedi vrijednost nekretnine.</w:t>
      </w: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466517" w:rsidP="00C700FE" w:rsidR="00466517" w:rsidRPr="00230A83">
      <w:pPr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2</w:t>
      </w:r>
      <w:r w:rsidR="006E2B85">
        <w:rPr>
          <w:rFonts w:hAnsi="Times New Roman" w:ascii="Times New Roman"/>
          <w:b/>
          <w:lang w:eastAsia="hr-HR"/>
        </w:rPr>
        <w:t>4</w:t>
      </w:r>
      <w:r>
        <w:rPr>
          <w:rFonts w:hAnsi="Times New Roman" w:ascii="Times New Roman"/>
          <w:b/>
          <w:lang w:eastAsia="hr-HR"/>
        </w:rPr>
        <w:t xml:space="preserve">. </w:t>
      </w:r>
      <w:r w:rsidR="006E2B85">
        <w:rPr>
          <w:rFonts w:hAnsi="Times New Roman" w:ascii="Times New Roman"/>
          <w:b/>
          <w:lang w:eastAsia="hr-HR"/>
        </w:rPr>
        <w:t>rujna</w:t>
      </w:r>
      <w:r w:rsidRPr="00230A83">
        <w:rPr>
          <w:rFonts w:hAnsi="Times New Roman" w:ascii="Times New Roman"/>
          <w:b/>
          <w:lang w:eastAsia="hr-HR"/>
        </w:rPr>
        <w:t xml:space="preserve"> 2015. godine</w:t>
      </w:r>
    </w:p>
    <w:p w:rsidRDefault="00466517" w:rsidP="00230A83" w:rsidR="0046651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2</w:t>
      </w:r>
      <w:r w:rsidR="006E2B85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>.0</w:t>
      </w:r>
      <w:r w:rsidR="006E2B85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>.2015.g.)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466517" w:rsidP="00230A83" w:rsidR="00466517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466517" w:rsidP="00230A83" w:rsidR="00466517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Hrvatska gospodarska komora, </w:t>
      </w:r>
    </w:p>
    <w:p w:rsidRDefault="006E2B85" w:rsidP="00230A83" w:rsidR="00466517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="00466517" w:rsidRPr="00230A83">
        <w:rPr>
          <w:rFonts w:hAnsi="Times New Roman" w:ascii="Times New Roman"/>
          <w:lang w:eastAsia="hr-HR"/>
        </w:rPr>
        <w:t>oglasna ploča suda.</w:t>
      </w: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466517" w:rsidP="00230A83" w:rsidR="0046651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Dubrovnik, Građansko upravni odjel.</w:t>
      </w:r>
    </w:p>
    <w:p w:rsidRDefault="00466517" w:rsidR="00466517"/>
    <w:p w:rsidRDefault="00466517" w:rsidR="00466517"/>
    <w:p w:rsidRDefault="00466517" w:rsidR="00466517"/>
    <w:p w:rsidRDefault="00466517" w:rsidR="00466517"/>
    <w:p w:rsidRDefault="00466517" w:rsidR="00466517"/>
    <w:p w:rsidRDefault="00466517" w:rsidR="00466517"/>
    <w:p w:rsidRDefault="00466517" w:rsidR="00466517"/>
    <w:sectPr w:rsidSect="0036508C" w:rsidR="00466517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517" w:rsidR="00466517">
      <w:r>
        <w:separator/>
      </w:r>
    </w:p>
  </w:endnote>
  <w:endnote w:id="0" w:type="continuationSeparator">
    <w:p w:rsidRDefault="00466517" w:rsidR="00466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517" w:rsidR="00466517">
      <w:r>
        <w:separator/>
      </w:r>
    </w:p>
  </w:footnote>
  <w:footnote w:id="0" w:type="continuationSeparator">
    <w:p w:rsidRDefault="00466517" w:rsidR="00466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517" w:rsidP="00F62ECF" w:rsidR="004665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6517" w:rsidR="004665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517" w:rsidP="00F62ECF" w:rsidR="0046651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10A3B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466517" w:rsidP="008E2A91" w:rsidR="00466517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</w:t>
    </w:r>
    <w:r w:rsidR="00F83279">
      <w:rPr>
        <w:b/>
        <w:sz w:val="22"/>
        <w:szCs w:val="22"/>
      </w:rPr>
      <w:t>419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230A83"/>
    <w:rsid w:val="0036508C"/>
    <w:rsid w:val="003A5D89"/>
    <w:rsid w:val="00466517"/>
    <w:rsid w:val="004A73CC"/>
    <w:rsid w:val="004F67B0"/>
    <w:rsid w:val="00510A3B"/>
    <w:rsid w:val="00573CF8"/>
    <w:rsid w:val="00581FBF"/>
    <w:rsid w:val="0059652D"/>
    <w:rsid w:val="006E2B85"/>
    <w:rsid w:val="00756B55"/>
    <w:rsid w:val="00875D3F"/>
    <w:rsid w:val="008E2A91"/>
    <w:rsid w:val="009711D4"/>
    <w:rsid w:val="00A82A80"/>
    <w:rsid w:val="00B74EBE"/>
    <w:rsid w:val="00BC0937"/>
    <w:rsid w:val="00C700FE"/>
    <w:rsid w:val="00E40010"/>
    <w:rsid w:val="00F62ECF"/>
    <w:rsid w:val="00F83279"/>
    <w:rsid w:val="00FA66E0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3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0A3B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0A3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0A3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CF8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3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0A3B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0A3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0A3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5465</properties:Characters>
  <properties:Lines>143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2015-09-25T07:27:00Z</dcterms:created>
  <dc:creator>Srđan Gavranić</dc:creator>
  <cp:lastModifiedBy>Srđan Gavranić</cp:lastModifiedBy>
  <cp:lastPrinted>2015-07-02T09:24:00Z</cp:lastPrinted>
  <dcterms:modified xmlns:xsi="http://www.w3.org/2001/XMLSchema-instance" xsi:type="dcterms:W3CDTF">2015-09-25T07:28:00Z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