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2B48" w:rsidR="000D4D55" w:rsidP="00982346" w:rsidRDefault="000D4D55" w14:paraId="8ceb7b9" w14:textId="8ceb7b9">
      <w:pPr>
        <w:tabs>
          <w:tab w:val="left" w:pos="7410"/>
        </w:tabs>
        <w:spacing w:after="0"/>
        <w15:collapsed w:val="false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ascii="Times New Roman" w:hAnsi="Times New Roman" w:cs="Times New Roman"/>
          <w:noProof/>
          <w:color w:val="000000"/>
          <w:sz w:val="24"/>
          <w:szCs w:val="24"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B48" w:rsidR="00982346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Republika Hrvatska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ZAGREBU</w:t>
      </w:r>
    </w:p>
    <w:p w:rsidR="004D1A0A" w:rsidP="00CF37BD" w:rsidRDefault="000D4D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237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="00CF37B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Pr="008E2B48" w:rsidR="00CF37BD">
        <w:rPr>
          <w:rFonts w:ascii="Times New Roman" w:hAnsi="Times New Roman" w:cs="Times New Roman"/>
          <w:color w:val="000000"/>
          <w:sz w:val="24"/>
          <w:szCs w:val="24"/>
          <w:lang w:val="hr-HR"/>
        </w:rPr>
        <w:t>20. St-</w:t>
      </w:r>
      <w:r w:rsidR="00F7181B">
        <w:rPr>
          <w:rFonts w:ascii="Times New Roman" w:hAnsi="Times New Roman" w:cs="Times New Roman"/>
          <w:color w:val="000000"/>
          <w:sz w:val="24"/>
          <w:szCs w:val="24"/>
          <w:lang w:val="hr-HR"/>
        </w:rPr>
        <w:t>1084/13</w:t>
      </w:r>
      <w:r w:rsidR="00A93146">
        <w:rPr>
          <w:rFonts w:ascii="Times New Roman" w:hAnsi="Times New Roman" w:cs="Times New Roman"/>
          <w:color w:val="000000"/>
          <w:sz w:val="24"/>
          <w:szCs w:val="24"/>
          <w:lang w:val="hr-HR"/>
        </w:rPr>
        <w:t>-93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  <w:t xml:space="preserve">           </w:t>
      </w:r>
    </w:p>
    <w:p w:rsidR="000D4D55" w:rsidP="004D1A0A" w:rsidRDefault="004D1A0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R E P U B L I K A  H R V A T S KA</w:t>
      </w:r>
    </w:p>
    <w:p w:rsidRPr="008E2B48" w:rsidR="00A4688F" w:rsidP="004D1A0A" w:rsidRDefault="00A4688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D361F4" w:rsidR="000D4D55" w:rsidP="00397267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D361F4" w:rsidR="000D4D55" w:rsidP="00F7181B" w:rsidRDefault="000D4D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361F4">
        <w:rPr>
          <w:rFonts w:ascii="Times New Roman" w:hAnsi="Times New Roman" w:cs="Times New Roman"/>
          <w:sz w:val="24"/>
          <w:szCs w:val="24"/>
          <w:lang w:val="hr-HR"/>
        </w:rPr>
        <w:t>TRGOVAČKI SUD U ZAGREBU, po sucu</w:t>
      </w:r>
      <w:r w:rsidRPr="00D361F4" w:rsidR="00397267">
        <w:rPr>
          <w:rFonts w:ascii="Times New Roman" w:hAnsi="Times New Roman" w:cs="Times New Roman"/>
          <w:sz w:val="24"/>
          <w:szCs w:val="24"/>
          <w:lang w:val="hr-HR"/>
        </w:rPr>
        <w:t xml:space="preserve"> pojedincu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 xml:space="preserve"> Luciji Butigan, u stečajnom postupku </w:t>
      </w:r>
      <w:r w:rsidRPr="00F7181B" w:rsidR="00F7181B">
        <w:rPr>
          <w:rFonts w:ascii="Times New Roman" w:hAnsi="Times New Roman" w:cs="Times New Roman"/>
          <w:sz w:val="24"/>
          <w:szCs w:val="24"/>
          <w:lang w:val="hr-HR"/>
        </w:rPr>
        <w:t>Stečajna masa iz</w:t>
      </w:r>
      <w:r w:rsidR="00F7181B">
        <w:rPr>
          <w:rFonts w:ascii="Times New Roman" w:hAnsi="Times New Roman" w:cs="Times New Roman"/>
          <w:sz w:val="24"/>
          <w:szCs w:val="24"/>
          <w:lang w:val="hr-HR"/>
        </w:rPr>
        <w:t xml:space="preserve">a SPORT TARK d.o.o. u stečaju,Zagreb (Grad Zagreb), </w:t>
      </w:r>
      <w:r w:rsidRPr="00F7181B" w:rsidR="00F7181B">
        <w:rPr>
          <w:rFonts w:ascii="Times New Roman" w:hAnsi="Times New Roman" w:cs="Times New Roman"/>
          <w:sz w:val="24"/>
          <w:szCs w:val="24"/>
          <w:lang w:val="hr-HR"/>
        </w:rPr>
        <w:t>Kosirnikova 9</w:t>
      </w:r>
      <w:r w:rsidR="00F7181B">
        <w:rPr>
          <w:rFonts w:ascii="Times New Roman" w:hAnsi="Times New Roman" w:cs="Times New Roman"/>
          <w:sz w:val="24"/>
          <w:szCs w:val="24"/>
          <w:lang w:val="hr-HR"/>
        </w:rPr>
        <w:t xml:space="preserve">,OIB </w:t>
      </w:r>
      <w:r w:rsidRPr="00F7181B" w:rsidR="00F7181B">
        <w:rPr>
          <w:rFonts w:ascii="Times New Roman" w:hAnsi="Times New Roman" w:cs="Times New Roman"/>
          <w:sz w:val="24"/>
          <w:szCs w:val="24"/>
          <w:lang w:val="hr-HR"/>
        </w:rPr>
        <w:t xml:space="preserve">55416751695 </w:t>
      </w:r>
      <w:r w:rsidR="00B900C3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900C3" w:rsidR="00B900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20BBC">
        <w:rPr>
          <w:rFonts w:ascii="Times New Roman" w:hAnsi="Times New Roman" w:cs="Times New Roman"/>
          <w:sz w:val="24"/>
          <w:szCs w:val="24"/>
          <w:lang w:val="hr-HR"/>
        </w:rPr>
        <w:t xml:space="preserve">dana </w:t>
      </w:r>
      <w:r w:rsidR="00F7181B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E20BBC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F7181B">
        <w:rPr>
          <w:rFonts w:ascii="Times New Roman" w:hAnsi="Times New Roman" w:cs="Times New Roman"/>
          <w:sz w:val="24"/>
          <w:szCs w:val="24"/>
          <w:lang w:val="hr-HR"/>
        </w:rPr>
        <w:t>rujna</w:t>
      </w:r>
      <w:r w:rsidRPr="00E20BBC" w:rsidR="00530956">
        <w:rPr>
          <w:rFonts w:ascii="Times New Roman" w:hAnsi="Times New Roman" w:cs="Times New Roman"/>
          <w:sz w:val="24"/>
          <w:szCs w:val="24"/>
          <w:lang w:val="hr-HR"/>
        </w:rPr>
        <w:t xml:space="preserve"> 2019</w:t>
      </w:r>
      <w:r w:rsidRPr="00E20BBC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E20BBC" w:rsidR="00224F31">
        <w:rPr>
          <w:rFonts w:ascii="Times New Roman" w:hAnsi="Times New Roman" w:cs="Times New Roman"/>
          <w:sz w:val="24"/>
          <w:szCs w:val="24"/>
          <w:lang w:val="hr-HR"/>
        </w:rPr>
        <w:t xml:space="preserve"> godine</w:t>
      </w:r>
    </w:p>
    <w:p w:rsidRPr="008E2B48" w:rsidR="005A32FA" w:rsidP="00397267" w:rsidRDefault="005A32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j e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5A32FA" w:rsidR="00397267" w:rsidP="00D90CA3" w:rsidRDefault="000D4D55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A32F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Pr="00F7181B" w:rsidR="00F7181B">
        <w:rPr>
          <w:rFonts w:ascii="Times New Roman" w:hAnsi="Times New Roman" w:cs="Times New Roman"/>
          <w:sz w:val="24"/>
          <w:szCs w:val="24"/>
          <w:lang w:val="hr-HR"/>
        </w:rPr>
        <w:t>Stečajna masa iz</w:t>
      </w:r>
      <w:r w:rsidR="00F7181B">
        <w:rPr>
          <w:rFonts w:ascii="Times New Roman" w:hAnsi="Times New Roman" w:cs="Times New Roman"/>
          <w:sz w:val="24"/>
          <w:szCs w:val="24"/>
          <w:lang w:val="hr-HR"/>
        </w:rPr>
        <w:t xml:space="preserve">a SPORT TARK d.o.o. u stečaju,Zagreb (Grad Zagreb), </w:t>
      </w:r>
      <w:r w:rsidRPr="00F7181B" w:rsidR="00F7181B">
        <w:rPr>
          <w:rFonts w:ascii="Times New Roman" w:hAnsi="Times New Roman" w:cs="Times New Roman"/>
          <w:sz w:val="24"/>
          <w:szCs w:val="24"/>
          <w:lang w:val="hr-HR"/>
        </w:rPr>
        <w:t>Kosirnikova 9</w:t>
      </w:r>
      <w:r w:rsidR="00F7181B">
        <w:rPr>
          <w:rFonts w:ascii="Times New Roman" w:hAnsi="Times New Roman" w:cs="Times New Roman"/>
          <w:sz w:val="24"/>
          <w:szCs w:val="24"/>
          <w:lang w:val="hr-HR"/>
        </w:rPr>
        <w:t xml:space="preserve">,OIB </w:t>
      </w:r>
      <w:r w:rsidRPr="00F7181B" w:rsidR="00F7181B">
        <w:rPr>
          <w:rFonts w:ascii="Times New Roman" w:hAnsi="Times New Roman" w:cs="Times New Roman"/>
          <w:sz w:val="24"/>
          <w:szCs w:val="24"/>
          <w:lang w:val="hr-HR"/>
        </w:rPr>
        <w:t>55416751695</w:t>
      </w:r>
      <w:r w:rsidR="0040775F">
        <w:rPr>
          <w:rFonts w:ascii="Times New Roman" w:hAnsi="Times New Roman" w:cs="Times New Roman"/>
          <w:sz w:val="24"/>
          <w:szCs w:val="24"/>
          <w:lang w:val="hr-HR"/>
        </w:rPr>
        <w:t>,  radi naknadne diobe.</w:t>
      </w:r>
    </w:p>
    <w:p w:rsidR="000D4D55" w:rsidP="000D4D55" w:rsidRDefault="000D4D55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rješenje </w:t>
      </w:r>
      <w:r w:rsidRPr="008E2B48" w:rsidR="00D96D3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dostavit će se </w:t>
      </w:r>
      <w:r w:rsidRPr="008E2B48" w:rsidR="00837CC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Trgovačkog suda u Zagrebu.</w:t>
      </w:r>
    </w:p>
    <w:p w:rsidRPr="008E2B48" w:rsidR="00A4688F" w:rsidP="00A4688F" w:rsidRDefault="00A4688F">
      <w:pPr>
        <w:pStyle w:val="Odlomakpopisa"/>
        <w:spacing w:after="0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F938EC" w:rsidP="00D96D39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  <w:t>Rješenjem Trgovačkog suda u Zagrebu</w:t>
      </w:r>
      <w:r w:rsidRPr="008E2B48" w:rsidR="00B10C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pod </w:t>
      </w:r>
      <w:r w:rsidRPr="008E2B48" w:rsidR="007A57C4">
        <w:rPr>
          <w:rFonts w:ascii="Times New Roman" w:hAnsi="Times New Roman" w:cs="Times New Roman"/>
          <w:color w:val="000000"/>
          <w:sz w:val="24"/>
          <w:szCs w:val="24"/>
          <w:lang w:val="hr-HR"/>
        </w:rPr>
        <w:t>posl.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br. </w:t>
      </w:r>
      <w:r w:rsidR="00F938EC">
        <w:rPr>
          <w:rFonts w:ascii="Times New Roman" w:hAnsi="Times New Roman" w:cs="Times New Roman"/>
          <w:color w:val="000000"/>
          <w:sz w:val="24"/>
          <w:szCs w:val="24"/>
          <w:lang w:val="hr-HR"/>
        </w:rPr>
        <w:t>Tt-</w:t>
      </w:r>
      <w:r w:rsidR="007F6DB3">
        <w:rPr>
          <w:rFonts w:ascii="Times New Roman" w:hAnsi="Times New Roman" w:cs="Times New Roman"/>
          <w:color w:val="000000"/>
          <w:sz w:val="24"/>
          <w:szCs w:val="24"/>
          <w:lang w:val="hr-HR"/>
        </w:rPr>
        <w:t>18/3778-1</w:t>
      </w:r>
      <w:r w:rsidR="00F938EC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7F4A6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od </w:t>
      </w:r>
      <w:r w:rsidR="007F6DB3">
        <w:rPr>
          <w:rFonts w:ascii="Times New Roman" w:hAnsi="Times New Roman" w:cs="Times New Roman"/>
          <w:color w:val="000000"/>
          <w:sz w:val="24"/>
          <w:szCs w:val="24"/>
          <w:lang w:val="hr-HR"/>
        </w:rPr>
        <w:t>26</w:t>
      </w:r>
      <w:r w:rsidR="00F938EC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7F6DB3">
        <w:rPr>
          <w:rFonts w:ascii="Times New Roman" w:hAnsi="Times New Roman" w:cs="Times New Roman"/>
          <w:color w:val="000000"/>
          <w:sz w:val="24"/>
          <w:szCs w:val="24"/>
          <w:lang w:val="hr-HR"/>
        </w:rPr>
        <w:t>siječnja 2018</w:t>
      </w:r>
      <w:r w:rsidR="00F938EC">
        <w:rPr>
          <w:rFonts w:ascii="Times New Roman" w:hAnsi="Times New Roman" w:cs="Times New Roman"/>
          <w:color w:val="000000"/>
          <w:sz w:val="24"/>
          <w:szCs w:val="24"/>
          <w:lang w:val="hr-HR"/>
        </w:rPr>
        <w:t>.g.</w:t>
      </w:r>
      <w:r w:rsidR="00F07FB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CD527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stečajni </w:t>
      </w:r>
      <w:r w:rsidR="00F07FB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dužnik </w:t>
      </w:r>
      <w:r w:rsidRPr="007F6DB3" w:rsidR="007F6DB3">
        <w:rPr>
          <w:rFonts w:ascii="Times New Roman" w:hAnsi="Times New Roman" w:cs="Times New Roman"/>
          <w:sz w:val="24"/>
          <w:szCs w:val="24"/>
          <w:lang w:val="hr-HR"/>
        </w:rPr>
        <w:t>SPORT TARK d.o.o. za zastupstva, trgovinu i usluge, u stečaju, Zagreb (Grad Zagreb), Trg bana Jelačića 4, MBS: 080511840, OIB: 95234550487</w:t>
      </w:r>
      <w:r w:rsidR="00CD527A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F07FBA" w:rsidR="00F07FBA">
        <w:rPr>
          <w:rFonts w:ascii="Times New Roman" w:hAnsi="Times New Roman" w:cs="Times New Roman"/>
          <w:sz w:val="24"/>
          <w:szCs w:val="24"/>
          <w:lang w:val="hr-HR"/>
        </w:rPr>
        <w:t xml:space="preserve">brisan je iz sudskog registra </w:t>
      </w:r>
      <w:r w:rsidR="007852B0">
        <w:rPr>
          <w:rFonts w:ascii="Times New Roman" w:hAnsi="Times New Roman" w:cs="Times New Roman"/>
          <w:sz w:val="24"/>
          <w:szCs w:val="24"/>
          <w:lang w:val="hr-HR"/>
        </w:rPr>
        <w:t>Trgovačkog suda u Zagrebu.</w:t>
      </w:r>
    </w:p>
    <w:p w:rsidR="00987ABC" w:rsidP="00D96D39" w:rsidRDefault="00987AB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40775F" w:rsidR="0040775F" w:rsidP="009B38A7" w:rsidRDefault="0040775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Stečajni upravitelj je </w:t>
      </w:r>
      <w:r w:rsidRPr="0040775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pisanim podnes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kom na ovosudni spis izvijestio</w:t>
      </w:r>
      <w:r w:rsidRPr="0040775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37173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prve </w:t>
      </w:r>
      <w:r w:rsidRPr="0040775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naknadne diobe, jer, da stečajna masa raspolaže novčanim iznosom za provedbu </w:t>
      </w:r>
      <w:r w:rsidR="0037173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prve naknadne diobe, a koja sredstava su se ostvarila putem </w:t>
      </w:r>
      <w:r w:rsidR="007F6DB3">
        <w:rPr>
          <w:rFonts w:ascii="Times New Roman" w:hAnsi="Times New Roman" w:cs="Times New Roman"/>
          <w:color w:val="000000"/>
          <w:sz w:val="24"/>
          <w:szCs w:val="24"/>
          <w:lang w:val="hr-HR"/>
        </w:rPr>
        <w:t>naplate po pravomoćnoj i ovršnoj Presudi Trgovačkog sud</w:t>
      </w:r>
      <w:r w:rsidR="009B38A7">
        <w:rPr>
          <w:rFonts w:ascii="Times New Roman" w:hAnsi="Times New Roman" w:cs="Times New Roman"/>
          <w:color w:val="000000"/>
          <w:sz w:val="24"/>
          <w:szCs w:val="24"/>
          <w:lang w:val="hr-HR"/>
        </w:rPr>
        <w:t>a u Splitu pod br. Povrv-265/15 od 24. svibnja 2016. godine,</w:t>
      </w:r>
      <w:r w:rsidR="0025000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te je </w:t>
      </w:r>
      <w:r w:rsidR="009B38A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naplaćeni </w:t>
      </w:r>
      <w:r w:rsidR="0025000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iznos dostatan za podmirenje troškova provedbe prve naknadne diobe</w:t>
      </w:r>
      <w:r w:rsidR="00627C55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="009B38A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kao i za provedbu diobe (raspoloživa sredstva iznose 260.000,00 kn)</w:t>
      </w:r>
    </w:p>
    <w:p w:rsidR="00987ABC" w:rsidP="0026126D" w:rsidRDefault="00987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40775F" w:rsidRDefault="000D4D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1C2EDC">
        <w:rPr>
          <w:rFonts w:ascii="Times New Roman" w:hAnsi="Times New Roman" w:cs="Times New Roman"/>
          <w:color w:val="000000"/>
          <w:sz w:val="24"/>
          <w:szCs w:val="24"/>
          <w:lang w:val="hr-HR"/>
        </w:rPr>
        <w:t>201.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Stečajnog zakona </w:t>
      </w:r>
      <w:r w:rsidRPr="001C2EDC" w:rsidR="001C2EDC">
        <w:rPr>
          <w:rFonts w:ascii="Times New Roman" w:hAnsi="Times New Roman" w:cs="Times New Roman"/>
          <w:color w:val="000000"/>
          <w:sz w:val="24"/>
          <w:szCs w:val="24"/>
          <w:lang w:val="hr-HR"/>
        </w:rPr>
        <w:t>(Narodne novine broj: 44/96, 161/98, 29/99, 129/00, 123/03, 197/03, 187/04, 82/06, 116/10, 125/12, 133/12)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doneseno je ovo rješenje.  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25124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Zagrebu, </w:t>
      </w:r>
      <w:r w:rsidR="009B38A7"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 w:rsidRPr="008E2B48" w:rsidR="000D4D5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9B38A7">
        <w:rPr>
          <w:rFonts w:ascii="Times New Roman" w:hAnsi="Times New Roman" w:cs="Times New Roman"/>
          <w:color w:val="000000"/>
          <w:sz w:val="24"/>
          <w:szCs w:val="24"/>
          <w:lang w:val="hr-HR"/>
        </w:rPr>
        <w:t>rujna</w:t>
      </w:r>
      <w:r w:rsidR="00F47FB4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8E2B48" w:rsidR="000D4D55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8E2B48" w:rsidR="000D4D55" w:rsidP="000F06CD" w:rsidRDefault="009B38A7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8E2B48" w:rsidR="000D4D55" w:rsidP="00982346" w:rsidRDefault="00982346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A93146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="0025124A" w:rsidP="000D4D55" w:rsidRDefault="0025124A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E2B48" w:rsidR="000D4D55" w:rsidP="007B538F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8E2B48" w:rsidR="000D4D55" w:rsidP="007B538F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dostave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rješenja.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A93146" w:rsidP="006F7248" w:rsidRDefault="00A93146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A93146" w:rsidP="006F7248" w:rsidRDefault="00A93146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bookmarkStart w:name="_GoBack" w:id="0"/>
      <w:bookmarkEnd w:id="0"/>
    </w:p>
    <w:p w:rsidRPr="008E2B48" w:rsidR="00E33188" w:rsidRDefault="00E33188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Pr="008E2B48" w:rsidR="00E33188" w:rsidSect="00C467B5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746D3" w:rsidP="00C746D3" w:rsidRDefault="00C746D3">
      <w:pPr>
        <w:spacing w:after="0" w:line="240" w:lineRule="auto"/>
      </w:pPr>
      <w:r>
        <w:separator/>
      </w:r>
    </w:p>
  </w:endnote>
  <w:endnote w:type="continuationSeparator" w:id="0">
    <w:p w:rsidR="00C746D3" w:rsidP="00C746D3" w:rsidRDefault="00C74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746D3" w:rsidP="00C746D3" w:rsidRDefault="00C746D3">
      <w:pPr>
        <w:spacing w:after="0" w:line="240" w:lineRule="auto"/>
      </w:pPr>
      <w:r>
        <w:separator/>
      </w:r>
    </w:p>
  </w:footnote>
  <w:footnote w:type="continuationSeparator" w:id="0">
    <w:p w:rsidR="00C746D3" w:rsidP="00C746D3" w:rsidRDefault="00C74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="00C746D3" w:rsidP="00C746D3" w:rsidRDefault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93146" w:rsidR="00A93146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9B38A7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1084/13</w:t>
        </w:r>
      </w:p>
    </w:sdtContent>
  </w:sdt>
  <w:p w:rsidR="00C746D3" w:rsidRDefault="00C746D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ilvl="0" w:tplc="C6089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36F36"/>
    <w:multiLevelType w:val="hybridMultilevel"/>
    <w:tmpl w:val="63D8E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55"/>
    <w:rsid w:val="000742DD"/>
    <w:rsid w:val="0009727D"/>
    <w:rsid w:val="000D4D55"/>
    <w:rsid w:val="000D705D"/>
    <w:rsid w:val="000E6912"/>
    <w:rsid w:val="000F06CD"/>
    <w:rsid w:val="00155376"/>
    <w:rsid w:val="001A51EB"/>
    <w:rsid w:val="001C2EDC"/>
    <w:rsid w:val="001C2F61"/>
    <w:rsid w:val="001F14CD"/>
    <w:rsid w:val="00224F31"/>
    <w:rsid w:val="00250005"/>
    <w:rsid w:val="0025124A"/>
    <w:rsid w:val="0026126D"/>
    <w:rsid w:val="002C3EBD"/>
    <w:rsid w:val="00310218"/>
    <w:rsid w:val="00331AD6"/>
    <w:rsid w:val="0037173B"/>
    <w:rsid w:val="00397267"/>
    <w:rsid w:val="003C29CA"/>
    <w:rsid w:val="003F1227"/>
    <w:rsid w:val="0040775F"/>
    <w:rsid w:val="00447C22"/>
    <w:rsid w:val="0045229E"/>
    <w:rsid w:val="0049271F"/>
    <w:rsid w:val="004C01EA"/>
    <w:rsid w:val="004D1A0A"/>
    <w:rsid w:val="00502B8C"/>
    <w:rsid w:val="005160C3"/>
    <w:rsid w:val="00526532"/>
    <w:rsid w:val="00530956"/>
    <w:rsid w:val="005660C8"/>
    <w:rsid w:val="00592E1E"/>
    <w:rsid w:val="005A32FA"/>
    <w:rsid w:val="005D7994"/>
    <w:rsid w:val="0061114C"/>
    <w:rsid w:val="00627C55"/>
    <w:rsid w:val="00683F71"/>
    <w:rsid w:val="006A497A"/>
    <w:rsid w:val="006B04ED"/>
    <w:rsid w:val="006B489D"/>
    <w:rsid w:val="007852B0"/>
    <w:rsid w:val="007903D0"/>
    <w:rsid w:val="007A57C4"/>
    <w:rsid w:val="007B538F"/>
    <w:rsid w:val="007E593F"/>
    <w:rsid w:val="007F4A6D"/>
    <w:rsid w:val="007F6DB3"/>
    <w:rsid w:val="008043A7"/>
    <w:rsid w:val="00837CC7"/>
    <w:rsid w:val="00874D39"/>
    <w:rsid w:val="00885EEC"/>
    <w:rsid w:val="00897A3F"/>
    <w:rsid w:val="008B74D3"/>
    <w:rsid w:val="008E2B48"/>
    <w:rsid w:val="0094647E"/>
    <w:rsid w:val="00982346"/>
    <w:rsid w:val="00987ABC"/>
    <w:rsid w:val="009B38A7"/>
    <w:rsid w:val="009B4C1E"/>
    <w:rsid w:val="00A4688F"/>
    <w:rsid w:val="00A923C9"/>
    <w:rsid w:val="00A93146"/>
    <w:rsid w:val="00AA1A94"/>
    <w:rsid w:val="00B10C38"/>
    <w:rsid w:val="00B12A0D"/>
    <w:rsid w:val="00B22811"/>
    <w:rsid w:val="00B372A0"/>
    <w:rsid w:val="00B828A7"/>
    <w:rsid w:val="00B900C3"/>
    <w:rsid w:val="00BB6A12"/>
    <w:rsid w:val="00BC361D"/>
    <w:rsid w:val="00BE3772"/>
    <w:rsid w:val="00C11409"/>
    <w:rsid w:val="00C11D38"/>
    <w:rsid w:val="00C467B5"/>
    <w:rsid w:val="00C746D3"/>
    <w:rsid w:val="00CA263F"/>
    <w:rsid w:val="00CD527A"/>
    <w:rsid w:val="00CF37BD"/>
    <w:rsid w:val="00CF4126"/>
    <w:rsid w:val="00D31325"/>
    <w:rsid w:val="00D361F4"/>
    <w:rsid w:val="00D55E35"/>
    <w:rsid w:val="00D90CA3"/>
    <w:rsid w:val="00D96D39"/>
    <w:rsid w:val="00E20BBC"/>
    <w:rsid w:val="00E33188"/>
    <w:rsid w:val="00E3449C"/>
    <w:rsid w:val="00E47C5B"/>
    <w:rsid w:val="00E536CE"/>
    <w:rsid w:val="00E55D8B"/>
    <w:rsid w:val="00EE29C9"/>
    <w:rsid w:val="00F02F24"/>
    <w:rsid w:val="00F07FBA"/>
    <w:rsid w:val="00F4145E"/>
    <w:rsid w:val="00F47FB4"/>
    <w:rsid w:val="00F7181B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4D55"/>
    <w:rPr>
      <w:rFonts w:ascii="Tahoma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34"/>
    <w:qFormat/>
    <w:rsid w:val="0039726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746D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C746D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A9314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93146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3146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3146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3146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31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314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14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14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14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52852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52937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3726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7219492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4461675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418199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508532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9216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525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3710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1954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4008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4453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875343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33400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6362413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029709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5561611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393554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665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6399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688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2851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0852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45000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81410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9558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5372726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353363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15955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17490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522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6434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780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43307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159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06516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2058360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1212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72298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St-1084/2013-93</izvorni_sadrzaj>
    <derivirana_varijabla naziv="DomainObject.Oznaka_1">St-1084/2013-93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St-1084/2013</izvorni_sadrzaj>
    <derivirana_varijabla naziv="DomainObject.Predmet.OznakaBroj_1">St-1084/2013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stečajna masa
L</izvorni_sadrzaj>
    <derivirana_varijabla naziv="DomainObject.Predmet.PrimjedbaSuca_1">stečajna masa
L</derivirana_varijabla>
  </DomainObject.Predmet.PrimjedbaSuca>
  <DomainObject.Predmet.ProtustrankaFormated>
    <izvorni_sadrzaj>  SPORT TARK d.o.o. za zastupstva, trgovinu i usluge zastupanog po punomoćniku SLAVKO ŠIMUNOVIĆ; PETAR ŠIMUNOVIĆ</izvorni_sadrzaj>
    <derivirana_varijabla naziv="DomainObject.Predmet.ProtustrankaFormated_1">  SPORT TARK d.o.o. za zastupstva, trgovinu i usluge zastupanog po punomoćniku SLAVKO ŠIMUNOVIĆ; PETAR ŠIMUNOVIĆ</derivirana_varijabla>
  </DomainObject.Predmet.ProtustrankaFormated>
  <DomainObject.Predmet.ProtustrankaFormatedOIB>
    <izvorni_sadrzaj>  SPORT TARK d.o.o. za zastupstva, trgovinu i usluge, OIB 95234550487 zastupanog po punomoćniku SLAVKO ŠIMUNOVIĆ; PETAR ŠIMUNOVIĆ</izvorni_sadrzaj>
    <derivirana_varijabla naziv="DomainObject.Predmet.ProtustrankaFormatedOIB_1">  SPORT TARK d.o.o. za zastupstva, trgovinu i usluge, OIB 95234550487 zastupanog po punomoćniku SLAVKO ŠIMUNOVIĆ; PETAR ŠIMUNOVIĆ</derivirana_varijabla>
  </DomainObject.Predmet.ProtustrankaFormatedOIB>
  <DomainObject.Predmet.ProtustrankaFormatedWithAdress>
    <izvorni_sadrzaj> SPORT TARK d.o.o. za zastupstva, trgovinu i usluge, Trg bana Josipa Jelačića 4, 10000 Zagreb zastupanog po punomoćniku SLAVKO ŠIMUNOVIĆ; PETAR ŠIMUNOVIĆ</izvorni_sadrzaj>
    <derivirana_varijabla naziv="DomainObject.Predmet.ProtustrankaFormatedWithAdress_1"> SPORT TARK d.o.o. za zastupstva, trgovinu i usluge, Trg bana Josipa Jelačića 4, 10000 Zagreb zastupanog po punomoćniku SLAVKO ŠIMUNOVIĆ; PETAR ŠIMUNOVIĆ</derivirana_varijabla>
  </DomainObject.Predmet.ProtustrankaFormatedWithAdress>
  <DomainObject.Predmet.ProtustrankaFormatedWithAdressOIB>
    <izvorni_sadrzaj> SPORT TARK d.o.o. za zastupstva, trgovinu i usluge, OIB 95234550487, Trg bana Josipa Jelačića 4, 10000 Zagreb zastupanog po punomoćniku SLAVKO ŠIMUNOVIĆ; PETAR ŠIMUNOVIĆ</izvorni_sadrzaj>
    <derivirana_varijabla naziv="DomainObject.Predmet.ProtustrankaFormatedWithAdressOIB_1"> SPORT TARK d.o.o. za zastupstva, trgovinu i usluge, OIB 95234550487, Trg bana Josipa Jelačića 4, 10000 Zagreb zastupanog po punomoćniku SLAVKO ŠIMUNOVIĆ; PETAR ŠIMUNOVIĆ</derivirana_varijabla>
  </DomainObject.Predmet.ProtustrankaFormatedWithAdressOIB>
  <DomainObject.Predmet.ProtustrankaWithAdress>
    <izvorni_sadrzaj>SPORT TARK d.o.o. za zastupstva, trgovinu i usluge Trg bana Josipa Jelačića 4, 10000 Zagreb</izvorni_sadrzaj>
    <derivirana_varijabla naziv="DomainObject.Predmet.ProtustrankaWithAdress_1">SPORT TARK d.o.o. za zastupstva, trgovinu i usluge Trg bana Josipa Jelačića 4, 10000 Zagreb</derivirana_varijabla>
  </DomainObject.Predmet.ProtustrankaWithAdress>
  <DomainObject.Predmet.ProtustrankaWithAdressOIB>
    <izvorni_sadrzaj>SPORT TARK d.o.o. za zastupstva, trgovinu i usluge, OIB 95234550487, Trg bana Josipa Jelačića 4, 10000 Zagreb</izvorni_sadrzaj>
    <derivirana_varijabla naziv="DomainObject.Predmet.ProtustrankaWithAdressOIB_1">SPORT TARK d.o.o. za zastupstva, trgovinu i usluge, OIB 95234550487, Trg bana Josipa Jelačića 4, 10000 Zagreb</derivirana_varijabla>
  </DomainObject.Predmet.ProtustrankaWithAdressOIB>
  <DomainObject.Predmet.ProtustrankaNazivFormated>
    <izvorni_sadrzaj>SPORT TARK d.o.o. za zastupstva, trgovinu i usluge</izvorni_sadrzaj>
    <derivirana_varijabla naziv="DomainObject.Predmet.ProtustrankaNazivFormated_1">SPORT TARK d.o.o. za zastupstva, trgovinu i usluge</derivirana_varijabla>
  </DomainObject.Predmet.ProtustrankaNazivFormated>
  <DomainObject.Predmet.ProtustrankaNazivFormatedOIB>
    <izvorni_sadrzaj>SPORT TARK d.o.o. za zastupstva, trgovinu i usluge, OIB 95234550487</izvorni_sadrzaj>
    <derivirana_varijabla naziv="DomainObject.Predmet.ProtustrankaNazivFormatedOIB_1">SPORT TARK d.o.o. za zastupstva, trgovinu i usluge, OIB 95234550487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SPORT TARK d.o.o. za zastupstva, trgovinu i usluge zastupanog po punomoćniku SLAVKO ŠIMUNOVIĆ; PETAR ŠIMUNOVIĆ</item>
    </izvorni_sadrzaj>
    <derivirana_varijabla naziv="DomainObject.Predmet.ProtuStrankaListFormated_1">
      <item>SPORT TARK d.o.o. za zastupstva, trgovinu i usluge zastupanog po punomoćniku SLAVKO ŠIMUNOVIĆ; PETAR ŠIMUNOVIĆ</item>
    </derivirana_varijabla>
  </DomainObject.Predmet.ProtuStrankaListFormated>
  <DomainObject.Predmet.ProtuStrankaListFormatedOIB>
    <izvorni_sadrzaj>
      <item>SPORT TARK d.o.o. za zastupstva, trgovinu i usluge, OIB 95234550487 zastupanog po punomoćniku SLAVKO ŠIMUNOVIĆ; PETAR ŠIMUNOVIĆ</item>
    </izvorni_sadrzaj>
    <derivirana_varijabla naziv="DomainObject.Predmet.ProtuStrankaListFormatedOIB_1">
      <item>SPORT TARK d.o.o. za zastupstva, trgovinu i usluge, OIB 95234550487 zastupanog po punomoćniku SLAVKO ŠIMUNOVIĆ; PETAR ŠIMUNOVIĆ</item>
    </derivirana_varijabla>
  </DomainObject.Predmet.ProtuStrankaListFormatedOIB>
  <DomainObject.Predmet.ProtuStrankaListFormatedWithAdress>
    <izvorni_sadrzaj>
      <item>SPORT TARK d.o.o. za zastupstva, trgovinu i usluge, Trg bana Josipa Jelačića 4, 10000 Zagreb zastupanog po punomoćniku SLAVKO ŠIMUNOVIĆ; PETAR ŠIMUNOVIĆ</item>
    </izvorni_sadrzaj>
    <derivirana_varijabla naziv="DomainObject.Predmet.ProtuStrankaListFormatedWithAdress_1">
      <item>SPORT TARK d.o.o. za zastupstva, trgovinu i usluge, Trg bana Josipa Jelačića 4, 10000 Zagreb zastupanog po punomoćniku SLAVKO ŠIMUNOVIĆ; PETAR ŠIMUNOVIĆ</item>
    </derivirana_varijabla>
  </DomainObject.Predmet.ProtuStrankaListFormatedWithAdress>
  <DomainObject.Predmet.ProtuStrankaListFormatedWithAdressOIB>
    <izvorni_sadrzaj>
      <item>SPORT TARK d.o.o. za zastupstva, trgovinu i usluge, OIB 95234550487, Trg bana Josipa Jelačića 4, 10000 Zagreb zastupanog po punomoćniku SLAVKO ŠIMUNOVIĆ; PETAR ŠIMUNOVIĆ</item>
    </izvorni_sadrzaj>
    <derivirana_varijabla naziv="DomainObject.Predmet.ProtuStrankaListFormatedWithAdressOIB_1">
      <item>SPORT TARK d.o.o. za zastupstva, trgovinu i usluge, OIB 95234550487, Trg bana Josipa Jelačića 4, 10000 Zagreb zastupanog po punomoćniku SLAVKO ŠIMUNOVIĆ; PETAR ŠIMUNOVIĆ</item>
    </derivirana_varijabla>
  </DomainObject.Predmet.ProtuStrankaListFormatedWithAdressOIB>
  <DomainObject.Predmet.ProtuStrankaListNazivFormated>
    <izvorni_sadrzaj>
      <item>SPORT TARK d.o.o. za zastupstva, trgovinu i usluge</item>
    </izvorni_sadrzaj>
    <derivirana_varijabla naziv="DomainObject.Predmet.ProtuStrankaListNazivFormated_1">
      <item>SPORT TARK d.o.o. za zastupstva, trgovinu i usluge</item>
    </derivirana_varijabla>
  </DomainObject.Predmet.ProtuStrankaListNazivFormated>
  <DomainObject.Predmet.ProtuStrankaListNazivFormatedOIB>
    <izvorni_sadrzaj>
      <item>SPORT TARK d.o.o. za zastupstva, trgovinu i usluge, OIB 95234550487</item>
    </izvorni_sadrzaj>
    <derivirana_varijabla naziv="DomainObject.Predmet.ProtuStrankaListNazivFormatedOIB_1">
      <item>SPORT TARK d.o.o. za zastupstva, trgovinu i usluge, OIB 95234550487</item>
    </derivirana_varijabla>
  </DomainObject.Predmet.ProtuStrankaListNazivFormatedOIB>
  <DomainObject.Predmet.OstaliListFormated>
    <izvorni_sadrzaj>
      <item>SLAVKO ŠIMUNOVIĆ punomoćnik sudionika u postupku SPORT TARK d.o.o. za zastupstva, trgovinu i usluge</item>
      <item>PETAR ŠIMUNOVIĆ punomoćnik sudionika u postupku SPORT TARK d.o.o. za zastupstva, trgovinu i usluge</item>
      <item>Ministarstvo financija RH, Porezna uprava</item>
      <item>Josip Lončarić</item>
    </izvorni_sadrzaj>
    <derivirana_varijabla naziv="DomainObject.Predmet.OstaliListFormated_1">
      <item>SLAVKO ŠIMUNOVIĆ punomoćnik sudionika u postupku SPORT TARK d.o.o. za zastupstva, trgovinu i usluge</item>
      <item>PETAR ŠIMUNOVIĆ punomoćnik sudionika u postupku SPORT TARK d.o.o. za zastupstva, trgovinu i usluge</item>
      <item>Ministarstvo financija RH, Porezna uprava</item>
      <item>Josip Lončarić</item>
    </derivirana_varijabla>
  </DomainObject.Predmet.OstaliListFormated>
  <DomainObject.Predmet.OstaliListFormatedOIB>
    <izvorni_sadrzaj>
      <item>SLAVKO ŠIMUNOVIĆ punomoćnik sudionika u postupku SPORT TARK d.o.o. za zastupstva, trgovinu i usluge</item>
      <item>PETAR ŠIMUNOVIĆ, OIB 74772628407 punomoćnik sudionika u postupku SPORT TARK d.o.o. za zastupstva, trgovinu i usluge</item>
      <item>Ministarstvo financija RH, Porezna uprava</item>
      <item>Josip Lončarić, OIB 14673501229</item>
    </izvorni_sadrzaj>
    <derivirana_varijabla naziv="DomainObject.Predmet.OstaliListFormatedOIB_1">
      <item>SLAVKO ŠIMUNOVIĆ punomoćnik sudionika u postupku SPORT TARK d.o.o. za zastupstva, trgovinu i usluge</item>
      <item>PETAR ŠIMUNOVIĆ, OIB 74772628407 punomoćnik sudionika u postupku SPORT TARK d.o.o. za zastupstva, trgovinu i usluge</item>
      <item>Ministarstvo financija RH, Porezna uprava</item>
      <item>Josip Lončarić, OIB 14673501229</item>
    </derivirana_varijabla>
  </DomainObject.Predmet.OstaliListFormatedOIB>
  <DomainObject.Predmet.OstaliListFormatedWithAdress>
    <izvorni_sadrzaj>
      <item>SLAVKO ŠIMUNOVIĆ, Trg bana Jelačića 4, 10000 Zagreb punomoćnik sudionika u postupku SPORT TARK d.o.o. za zastupstva, trgovinu i usluge</item>
      <item>PETAR ŠIMUNOVIĆ, Trg bana Jelačića 4, 10000 Zagreb punomoćnik sudionika u postupku SPORT TARK d.o.o. za zastupstva, trgovinu i usluge</item>
      <item>Ministarstvo financija RH, Porezna uprava, Av. Dubrovnik 32, 10000 Zagreb</item>
      <item>Josip Lončarić, Kosirnikova 9, 10000 Zagreb</item>
    </izvorni_sadrzaj>
    <derivirana_varijabla naziv="DomainObject.Predmet.OstaliListFormatedWithAdress_1">
      <item>SLAVKO ŠIMUNOVIĆ, Trg bana Jelačića 4, 10000 Zagreb punomoćnik sudionika u postupku SPORT TARK d.o.o. za zastupstva, trgovinu i usluge</item>
      <item>PETAR ŠIMUNOVIĆ, Trg bana Jelačića 4, 10000 Zagreb punomoćnik sudionika u postupku SPORT TARK d.o.o. za zastupstva, trgovinu i usluge</item>
      <item>Ministarstvo financija RH, Porezna uprava, Av. Dubrovnik 32, 10000 Zagreb</item>
      <item>Josip Lončarić, Kosirnikova 9, 10000 Zagreb</item>
    </derivirana_varijabla>
  </DomainObject.Predmet.OstaliListFormatedWithAdress>
  <DomainObject.Predmet.OstaliListFormatedWithAdressOIB>
    <izvorni_sadrzaj>
      <item>SLAVKO ŠIMUNOVIĆ, Trg bana Jelačića 4, 10000 Zagreb punomoćnik sudionika u postupku SPORT TARK d.o.o. za zastupstva, trgovinu i usluge</item>
      <item>PETAR ŠIMUNOVIĆ, OIB 74772628407, Trg bana Jelačića 4, 10000 Zagreb punomoćnik sudionika u postupku SPORT TARK d.o.o. za zastupstva, trgovinu i usluge</item>
      <item>Ministarstvo financija RH, Porezna uprava, Av. Dubrovnik 32, 10000 Zagreb</item>
      <item>Josip Lončarić, OIB 14673501229, Kosirnikova 9, 10000 Zagreb</item>
    </izvorni_sadrzaj>
    <derivirana_varijabla naziv="DomainObject.Predmet.OstaliListFormatedWithAdressOIB_1">
      <item>SLAVKO ŠIMUNOVIĆ, Trg bana Jelačića 4, 10000 Zagreb punomoćnik sudionika u postupku SPORT TARK d.o.o. za zastupstva, trgovinu i usluge</item>
      <item>PETAR ŠIMUNOVIĆ, OIB 74772628407, Trg bana Jelačića 4, 10000 Zagreb punomoćnik sudionika u postupku SPORT TARK d.o.o. za zastupstva, trgovinu i usluge</item>
      <item>Ministarstvo financija RH, Porezna uprava, Av. Dubrovnik 32, 10000 Zagreb</item>
      <item>Josip Lončarić, OIB 14673501229, Kosirnikova 9, 10000 Zagreb</item>
    </derivirana_varijabla>
  </DomainObject.Predmet.OstaliListFormatedWithAdressOIB>
  <DomainObject.Predmet.OstaliListNazivFormated>
    <izvorni_sadrzaj>
      <item>SLAVKO ŠIMUNOVIĆ</item>
      <item>PETAR ŠIMUNOVIĆ</item>
      <item>Ministarstvo financija RH, Porezna uprava</item>
      <item>Josip Lončarić</item>
    </izvorni_sadrzaj>
    <derivirana_varijabla naziv="DomainObject.Predmet.OstaliListNazivFormated_1">
      <item>SLAVKO ŠIMUNOVIĆ</item>
      <item>PETAR ŠIMUNOVIĆ</item>
      <item>Ministarstvo financija RH, Porezna uprava</item>
      <item>Josip Lončarić</item>
    </derivirana_varijabla>
  </DomainObject.Predmet.OstaliListNazivFormated>
  <DomainObject.Predmet.OstaliListNazivFormatedOIB>
    <izvorni_sadrzaj>
      <item>SLAVKO ŠIMUNOVIĆ</item>
      <item>PETAR ŠIMUNOVIĆ, OIB 74772628407</item>
      <item>Ministarstvo financija RH, Porezna uprava</item>
      <item>Josip Lončarić, OIB 14673501229</item>
    </izvorni_sadrzaj>
    <derivirana_varijabla naziv="DomainObject.Predmet.OstaliListNazivFormatedOIB_1">
      <item>SLAVKO ŠIMUNOVIĆ</item>
      <item>PETAR ŠIMUNOVIĆ, OIB 74772628407</item>
      <item>Ministarstvo financija RH, Porezna uprava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>St-1084/2013-93</izvorni_sadrzaj>
    <derivirana_varijabla naziv="DomainObject.PoslovniBrojDokumenta_1">St-1084/2013-93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SPORT TARK d.o.o. za zastupstva, trgovinu i usluge</izvorni_sadrzaj>
    <derivirana_varijabla naziv="DomainObject.Predmet.ProtustrankaIDrugi_1">SPORT TARK d.o.o. za zastupstva, trgovinu i usluge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SPORT TARK d.o.o. za zastupstva, trgovinu i usluge, OIB 95234550487, Trg bana Josipa Jelačića 4, 10000 Zagreb</izvorni_sadrzaj>
    <derivirana_varijabla naziv="DomainObject.Predmet.ProtustrankaIDrugiAdressOIB_1">SPORT TARK d.o.o. za zastupstva, trgovinu i usluge, OIB 95234550487, Trg bana Josipa Jelačića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2017.</izvorni_sadrzaj>
    <derivirana_varijabla naziv="DomainObject.Predmet.OdlukaRjesenje.DatumDonosenjaOdluke_1">19. srpnja 2017.</derivirana_varijabla>
  </DomainObject.Predmet.OdlukaRjesenje.DatumDonosenjaOdluke>
  <DomainObject.Predmet.OdlukaRjesenje.DatumPravomocnosti>
    <izvorni_sadrzaj>7. kolovoza 2017.</izvorni_sadrzaj>
    <derivirana_varijabla naziv="DomainObject.Predmet.OdlukaRjesenje.DatumPravomocnosti_1">7. kolovoza 2017.</derivirana_varijabla>
  </DomainObject.Predmet.OdlukaRjesenje.DatumPravomocnosti>
  <DomainObject.Predmet.OdlukaRjesenje.Oznaka>
    <izvorni_sadrzaj>St-1084/2013-83</izvorni_sadrzaj>
    <derivirana_varijabla naziv="DomainObject.Predmet.OdlukaRjesenje.Oznaka_1">St-1084/2013-83</derivirana_varijabla>
  </DomainObject.Predmet.OdlukaRjesenje.Oznaka>
  <DomainObject.Predmet.SudioniciListNaziv>
    <izvorni_sadrzaj>
      <item>SPORT TARK d.o.o. za zastupstva, trgovinu i usluge</item>
      <item>FINA ZAGREB</item>
      <item>SLAVKO ŠIMUNOVIĆ</item>
      <item>PETAR ŠIMUNOVIĆ</item>
      <item>Ministarstvo financija RH, Porezna uprava</item>
      <item>Josip Lončarić</item>
    </izvorni_sadrzaj>
    <derivirana_varijabla naziv="DomainObject.Predmet.SudioniciListNaziv_1">
      <item>SPORT TARK d.o.o. za zastupstva, trgovinu i usluge</item>
      <item>FINA ZAGREB</item>
      <item>SLAVKO ŠIMUNOVIĆ</item>
      <item>PETAR ŠIMUNOVIĆ</item>
      <item>Ministarstvo financija RH, Porezna uprava</item>
      <item>Josip Lončarić</item>
    </derivirana_varijabla>
  </DomainObject.Predmet.SudioniciListNaziv>
  <DomainObject.Predmet.SudioniciListAdressOIB>
    <izvorni_sadrzaj>
      <item>SPORT TARK d.o.o. za zastupstva, trgovinu i usluge, OIB 95234550487, Trg bana Josipa Jelačića 4,10000 Zagreb</item>
      <item>FINA ZAGREB, OIB 85821130368, Ul. grada Vukovara 70,10000 Zagreb</item>
      <item>SLAVKO ŠIMUNOVIĆ, Trg bana Jelačića 4,10000 Zagreb</item>
      <item>PETAR ŠIMUNOVIĆ, OIB 74772628407, Trg bana Jelačića 4,10000 Zagreb</item>
      <item>Ministarstvo financija RH, Porezna uprava, Av. Dubrovnik 32,10000 Zagreb</item>
      <item>Josip Lončarić, OIB 14673501229, Kosirnikova 9,10000 Zagreb</item>
    </izvorni_sadrzaj>
    <derivirana_varijabla naziv="DomainObject.Predmet.SudioniciListAdressOIB_1">
      <item>SPORT TARK d.o.o. za zastupstva, trgovinu i usluge, OIB 95234550487, Trg bana Josipa Jelačića 4,10000 Zagreb</item>
      <item>FINA ZAGREB, OIB 85821130368, Ul. grada Vukovara 70,10000 Zagreb</item>
      <item>SLAVKO ŠIMUNOVIĆ, Trg bana Jelačića 4,10000 Zagreb</item>
      <item>PETAR ŠIMUNOVIĆ, OIB 74772628407, Trg bana Jelačića 4,10000 Zagreb</item>
      <item>Ministarstvo financija RH, Porezna uprava, Av. Dubrovnik 32,10000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95234550487</item>
      <item>, OIB 85821130368</item>
      <item>, OIB null</item>
      <item>, OIB 74772628407</item>
      <item>, OIB null</item>
      <item>, OIB 14673501229</item>
    </izvorni_sadrzaj>
    <derivirana_varijabla naziv="DomainObject.Predmet.SudioniciListNazivOIB_1">
      <item>, OIB 95234550487</item>
      <item>, OIB 85821130368</item>
      <item>, OIB null</item>
      <item>, OIB 74772628407</item>
      <item>, OIB null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St-1084/2013-90</izvorni_sadrzaj>
    <derivirana_varijabla naziv="DomainObject.PredzadnjaOdlukaIzPredmeta.Oznaka_1">St-1084/2013-90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311</properties:Words>
  <properties:Characters>1609</properties:Characters>
  <properties:Lines>49</properties:Lines>
  <properties:Paragraphs>20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2019-09-05T08:04:00Z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2019-09-05T08:09:00Z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St-1084/2013-93 / Odluka - Rješenje - nastavak postupka zbog naknadne diobe (st-1084-13.docx)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