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584a" w14:paraId="dbd584a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B16A0E">
        <w:t>441</w:t>
      </w:r>
      <w:r w:rsidRPr="003A45A8">
        <w:t>/</w:t>
      </w:r>
      <w:r>
        <w:t>20</w:t>
      </w:r>
      <w:r w:rsidR="002A1D05">
        <w:t>1</w:t>
      </w:r>
      <w:r w:rsidR="008A68A6">
        <w:t>6</w:t>
      </w:r>
      <w:r w:rsidRPr="003A45A8">
        <w:t>-</w:t>
      </w:r>
      <w:r w:rsidR="00B16A0E">
        <w:t>84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93594A">
        <w:t xml:space="preserve"> </w:t>
      </w:r>
      <w:r w:rsidR="00B16A0E" w:rsidRPr="00F51ABE">
        <w:t xml:space="preserve">OLIVARIS d.o.o., Šibenik, </w:t>
      </w:r>
      <w:proofErr w:type="spellStart"/>
      <w:r w:rsidR="00B16A0E" w:rsidRPr="00F51ABE">
        <w:t>Žaborić</w:t>
      </w:r>
      <w:proofErr w:type="spellEnd"/>
      <w:r w:rsidR="00B16A0E" w:rsidRPr="00F51ABE">
        <w:t xml:space="preserve">, </w:t>
      </w:r>
      <w:proofErr w:type="spellStart"/>
      <w:r w:rsidR="00B16A0E" w:rsidRPr="00F51ABE">
        <w:t>Krapanjska</w:t>
      </w:r>
      <w:proofErr w:type="spellEnd"/>
      <w:r w:rsidR="00B16A0E" w:rsidRPr="00F51ABE">
        <w:t xml:space="preserve"> 16, OIB: 37276716137</w:t>
      </w:r>
      <w:r w:rsidR="009A60C6" w:rsidRPr="007F1802">
        <w:t>,</w:t>
      </w:r>
      <w:r w:rsidR="009A60C6">
        <w:t xml:space="preserve"> </w:t>
      </w:r>
      <w:r w:rsidR="00DF3E81">
        <w:t>3</w:t>
      </w:r>
      <w:r w:rsidR="007126DA">
        <w:t>.</w:t>
      </w:r>
      <w:r w:rsidR="00604321">
        <w:t xml:space="preserve"> </w:t>
      </w:r>
      <w:r w:rsidR="00B16A0E">
        <w:t>listopada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41688">
        <w:t>og</w:t>
      </w:r>
      <w:r w:rsidRPr="003573CC">
        <w:t xml:space="preserve"> upravitelj</w:t>
      </w:r>
      <w:r w:rsidR="00041688">
        <w:t>a</w:t>
      </w:r>
      <w:r w:rsidR="000527C6">
        <w:t xml:space="preserve"> </w:t>
      </w:r>
      <w:r w:rsidR="00B16A0E">
        <w:t xml:space="preserve">Branka </w:t>
      </w:r>
      <w:proofErr w:type="spellStart"/>
      <w:r w:rsidR="00B16A0E">
        <w:t>Morića</w:t>
      </w:r>
      <w:proofErr w:type="spellEnd"/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DF3E81">
        <w:t>77.758,26</w:t>
      </w:r>
      <w:r w:rsidR="003E6C0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Stečajni</w:t>
      </w:r>
      <w:r w:rsidR="00D045A3">
        <w:t xml:space="preserve"> upravitelj</w:t>
      </w:r>
      <w:r w:rsidR="00E049C6">
        <w:t xml:space="preserve"> imenovan u ovom postupku podni</w:t>
      </w:r>
      <w:r>
        <w:t>o</w:t>
      </w:r>
      <w:r w:rsidR="001630E7">
        <w:t xml:space="preserve"> je</w:t>
      </w:r>
      <w:r w:rsidR="00D045A3">
        <w:t xml:space="preserve"> zahtjev za određivanje nagrade.</w:t>
      </w:r>
    </w:p>
    <w:p w:rsidRDefault="00D045A3" w:rsidP="00455188" w:rsidR="009620C2">
      <w:pPr>
        <w:jc w:val="both"/>
      </w:pPr>
      <w:r>
        <w:tab/>
      </w:r>
      <w:r w:rsidR="00AA6C23">
        <w:t>Obzirom da je vrijednost unovčene imovine</w:t>
      </w:r>
      <w:r w:rsidR="00AA6C23" w:rsidRPr="0030044C">
        <w:t xml:space="preserve"> </w:t>
      </w:r>
      <w:r w:rsidR="00DF3E81" w:rsidRPr="00DF3E81">
        <w:t>721.978,68</w:t>
      </w:r>
      <w:r w:rsidR="00DF3E81">
        <w:t xml:space="preserve"> </w:t>
      </w:r>
      <w:r w:rsidR="00AA6C23">
        <w:t>kuna</w:t>
      </w:r>
      <w:r w:rsidR="00AA6C23" w:rsidRPr="0030044C">
        <w:t xml:space="preserve"> </w:t>
      </w:r>
      <w:r w:rsidR="00AA6C23">
        <w:t xml:space="preserve">to je temeljem odredbe čl. 7.  Uredbe o kriterijima i načinu obračuna i plaćanju nagrade stečajnim upraviteljima (Narodne novine 105/15) izračunata nagrada u iznosu </w:t>
      </w:r>
      <w:r w:rsidR="00DF3E81">
        <w:t>77.758,26 kuna.</w:t>
      </w:r>
    </w:p>
    <w:p w:rsidRDefault="00977ECA" w:rsidP="00D045A3" w:rsidR="00977ECA">
      <w:pPr>
        <w:ind w:firstLine="705"/>
        <w:jc w:val="both"/>
      </w:pPr>
      <w:r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DF3E81">
        <w:t>3</w:t>
      </w:r>
      <w:r w:rsidR="007126DA">
        <w:t>.</w:t>
      </w:r>
      <w:r w:rsidR="00604321">
        <w:t xml:space="preserve"> </w:t>
      </w:r>
      <w:r w:rsidR="00B16A0E">
        <w:t>listopada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160C1" w:rsidP="00D029DD" w:rsidR="00B41F9A">
      <w:r>
        <w:t xml:space="preserve">Za točnost </w:t>
      </w:r>
      <w:proofErr w:type="spellStart"/>
      <w:r>
        <w:t>otpravka</w:t>
      </w:r>
      <w:proofErr w:type="spellEnd"/>
      <w:r>
        <w:t xml:space="preserve"> – ovlašteni </w:t>
      </w:r>
      <w:proofErr w:type="spellStart"/>
      <w:r>
        <w:t>slubženik</w:t>
      </w:r>
      <w:proofErr w:type="spellEnd"/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8160C1" w:rsidP="00C64EB0" w:rsidR="00B50947">
      <w:r>
        <w:t xml:space="preserve">Ante </w:t>
      </w:r>
      <w:proofErr w:type="spellStart"/>
      <w:r>
        <w:t>Rubelj</w:t>
      </w:r>
      <w:proofErr w:type="spellEnd"/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 xml:space="preserve">Ardena </w:t>
      </w:r>
      <w:proofErr w:type="spellStart"/>
      <w:r w:rsidR="008F62EA">
        <w:t>Bajlo</w:t>
      </w:r>
      <w:proofErr w:type="spellEnd"/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C266BF" w:rsidR="00B3003A">
      <w:pgSz w:code="9" w:h="16838" w:w="11906"/>
      <w:pgMar w:gutter="0" w:footer="709" w:header="709" w:left="1418" w:bottom="993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2D8" w:rsidP="00F402D8" w:rsidR="00F402D8">
      <w:r>
        <w:separator/>
      </w:r>
    </w:p>
  </w:endnote>
  <w:endnote w:id="0" w:type="continuationSeparator">
    <w:p w:rsidRDefault="00F402D8" w:rsidP="00F402D8" w:rsidR="00F40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2D8" w:rsidP="00F402D8" w:rsidR="00F402D8">
      <w:r>
        <w:separator/>
      </w:r>
    </w:p>
  </w:footnote>
  <w:footnote w:id="0" w:type="continuationSeparator">
    <w:p w:rsidRDefault="00F402D8" w:rsidP="00F402D8" w:rsidR="00F402D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561"/>
    <w:rsid w:val="00041688"/>
    <w:rsid w:val="000527C6"/>
    <w:rsid w:val="00090759"/>
    <w:rsid w:val="0009493F"/>
    <w:rsid w:val="000A6A7A"/>
    <w:rsid w:val="000D032C"/>
    <w:rsid w:val="000F3DB2"/>
    <w:rsid w:val="001007BD"/>
    <w:rsid w:val="001630E7"/>
    <w:rsid w:val="00174532"/>
    <w:rsid w:val="00176680"/>
    <w:rsid w:val="00196233"/>
    <w:rsid w:val="001C544E"/>
    <w:rsid w:val="001D3405"/>
    <w:rsid w:val="001D792A"/>
    <w:rsid w:val="001E2171"/>
    <w:rsid w:val="00205775"/>
    <w:rsid w:val="00213032"/>
    <w:rsid w:val="00215A8F"/>
    <w:rsid w:val="002259A2"/>
    <w:rsid w:val="00227BC2"/>
    <w:rsid w:val="00227F45"/>
    <w:rsid w:val="0026493A"/>
    <w:rsid w:val="00266557"/>
    <w:rsid w:val="0027713E"/>
    <w:rsid w:val="002A164D"/>
    <w:rsid w:val="002A1D05"/>
    <w:rsid w:val="002B1C76"/>
    <w:rsid w:val="002B6ABF"/>
    <w:rsid w:val="002F608D"/>
    <w:rsid w:val="0030044C"/>
    <w:rsid w:val="00305C32"/>
    <w:rsid w:val="00331B3A"/>
    <w:rsid w:val="003513F2"/>
    <w:rsid w:val="003573CC"/>
    <w:rsid w:val="00366CCF"/>
    <w:rsid w:val="00371D43"/>
    <w:rsid w:val="00384818"/>
    <w:rsid w:val="003A1FC0"/>
    <w:rsid w:val="003E0805"/>
    <w:rsid w:val="003E6126"/>
    <w:rsid w:val="003E6C0D"/>
    <w:rsid w:val="003F0309"/>
    <w:rsid w:val="004523AB"/>
    <w:rsid w:val="00455188"/>
    <w:rsid w:val="004630AA"/>
    <w:rsid w:val="00481705"/>
    <w:rsid w:val="00486D35"/>
    <w:rsid w:val="004E72BA"/>
    <w:rsid w:val="0054033D"/>
    <w:rsid w:val="005540F2"/>
    <w:rsid w:val="005A029D"/>
    <w:rsid w:val="005A216F"/>
    <w:rsid w:val="005A5EB5"/>
    <w:rsid w:val="005B2DE8"/>
    <w:rsid w:val="005C5B26"/>
    <w:rsid w:val="005E0737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0EF3"/>
    <w:rsid w:val="007421EA"/>
    <w:rsid w:val="00745F77"/>
    <w:rsid w:val="00777B4D"/>
    <w:rsid w:val="00794C76"/>
    <w:rsid w:val="007B17CB"/>
    <w:rsid w:val="007B1E6A"/>
    <w:rsid w:val="007B57FF"/>
    <w:rsid w:val="007C0437"/>
    <w:rsid w:val="007C6BF1"/>
    <w:rsid w:val="007D22D4"/>
    <w:rsid w:val="007E15DF"/>
    <w:rsid w:val="007E428F"/>
    <w:rsid w:val="008160C1"/>
    <w:rsid w:val="00817F69"/>
    <w:rsid w:val="00833D9A"/>
    <w:rsid w:val="00886894"/>
    <w:rsid w:val="00890095"/>
    <w:rsid w:val="008A68A6"/>
    <w:rsid w:val="008F42A5"/>
    <w:rsid w:val="008F62EA"/>
    <w:rsid w:val="00911FC8"/>
    <w:rsid w:val="00912528"/>
    <w:rsid w:val="009250E5"/>
    <w:rsid w:val="0093594A"/>
    <w:rsid w:val="009433E3"/>
    <w:rsid w:val="009620C2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A3183B"/>
    <w:rsid w:val="00A407E2"/>
    <w:rsid w:val="00A51DC3"/>
    <w:rsid w:val="00A70711"/>
    <w:rsid w:val="00A91588"/>
    <w:rsid w:val="00AA6C23"/>
    <w:rsid w:val="00AB6C4C"/>
    <w:rsid w:val="00AB7907"/>
    <w:rsid w:val="00AC1D6A"/>
    <w:rsid w:val="00AC5EA5"/>
    <w:rsid w:val="00AD34EC"/>
    <w:rsid w:val="00AE2C6C"/>
    <w:rsid w:val="00B054C1"/>
    <w:rsid w:val="00B13555"/>
    <w:rsid w:val="00B16A0E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1F78"/>
    <w:rsid w:val="00C2596D"/>
    <w:rsid w:val="00C266BF"/>
    <w:rsid w:val="00C64EB0"/>
    <w:rsid w:val="00CA2AA9"/>
    <w:rsid w:val="00CE069C"/>
    <w:rsid w:val="00CF2E75"/>
    <w:rsid w:val="00CF7517"/>
    <w:rsid w:val="00D029DD"/>
    <w:rsid w:val="00D044AC"/>
    <w:rsid w:val="00D045A3"/>
    <w:rsid w:val="00D27BB2"/>
    <w:rsid w:val="00D375C3"/>
    <w:rsid w:val="00D4127A"/>
    <w:rsid w:val="00D60A6D"/>
    <w:rsid w:val="00DB4782"/>
    <w:rsid w:val="00DD4D11"/>
    <w:rsid w:val="00DF3E8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00FE0"/>
    <w:rsid w:val="00F246FF"/>
    <w:rsid w:val="00F402D8"/>
    <w:rsid w:val="00F4089B"/>
    <w:rsid w:val="00F434E0"/>
    <w:rsid w:val="00F8463C"/>
    <w:rsid w:val="00F86DD3"/>
    <w:rsid w:val="00F87909"/>
    <w:rsid w:val="00F91B0E"/>
    <w:rsid w:val="00F91EAA"/>
    <w:rsid w:val="00FA5D72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6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0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0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0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0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6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0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0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0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0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poslan u referadu 7.6.18.</izvorni_sadrzaj>
    <derivirana_varijabla naziv="DomainObject.Predmet.Opis_1">spis poslan u referadu 7.6.18.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OS Šibenik Ovr-1952/15
Žalba poslana na VTS 22.05.2018.</izvorni_sadrzaj>
    <derivirana_varijabla naziv="DomainObject.Predmet.PrimjedbaSuca_1">Spis OS Šibenik Ovr-1952/15
Žalba poslana na VTS 22.05.2018.</derivirana_varijabla>
  </DomainObject.Predmet.PrimjedbaSuca>
  <DomainObject.Predmet.ProtustrankaFormated>
    <izvorni_sadrzaj>  OLIVARIS d.o.o. za uzgoj, preradu i prodaju maslina</izvorni_sadrzaj>
    <derivirana_varijabla naziv="DomainObject.Predmet.ProtustrankaFormated_1">  OLIVARIS d.o.o. za uzgoj, preradu i prodaju maslina</derivirana_varijabla>
  </DomainObject.Predmet.ProtustrankaFormated>
  <DomainObject.Predmet.ProtustrankaFormatedOIB>
    <izvorni_sadrzaj>  OLIVARIS d.o.o. za uzgoj, preradu i prodaju maslina, OIB 37276716137</izvorni_sadrzaj>
    <derivirana_varijabla naziv="DomainObject.Predmet.ProtustrankaFormatedOIB_1">  OLIVARIS d.o.o. za uzgoj, preradu i prodaju maslina, OIB 37276716137</derivirana_varijabla>
  </DomainObject.Predmet.ProtustrankaFormatedOIB>
  <DomainObject.Predmet.ProtustrankaFormatedWithAdress>
    <izvorni_sadrzaj> OLIVARIS d.o.o. za uzgoj, preradu i prodaju maslina, Žaborić, Krapanjska 16, 22000 Šibenik</izvorni_sadrzaj>
    <derivirana_varijabla naziv="DomainObject.Predmet.ProtustrankaFormatedWithAdress_1"> OLIVARIS d.o.o. za uzgoj, preradu i prodaju maslina, Žaborić, Krapanjska 16, 22000 Šibenik</derivirana_varijabla>
  </DomainObject.Predmet.ProtustrankaFormatedWithAdress>
  <DomainObject.Predmet.ProtustrankaFormatedWithAdressOIB>
    <izvorni_sadrzaj> OLIVARIS d.o.o. za uzgoj, preradu i prodaju maslina, OIB 37276716137, Žaborić, Krapanjska 16, 22000 Šibenik</izvorni_sadrzaj>
    <derivirana_varijabla naziv="DomainObject.Predmet.ProtustrankaFormatedWithAdressOIB_1"> OLIVARIS d.o.o. za uzgoj, preradu i prodaju maslina, OIB 37276716137, Žaborić, Krapanjska 16, 22000 Šibenik</derivirana_varijabla>
  </DomainObject.Predmet.ProtustrankaFormatedWithAdressOIB>
  <DomainObject.Predmet.ProtustrankaWithAdress>
    <izvorni_sadrzaj>OLIVARIS d.o.o. za uzgoj, preradu i prodaju maslina Žaborić, Krapanjska 16, 22000 Šibenik</izvorni_sadrzaj>
    <derivirana_varijabla naziv="DomainObject.Predmet.ProtustrankaWithAdress_1">OLIVARIS d.o.o. za uzgoj, preradu i prodaju maslina Žaborić, Krapanjska 16, 22000 Šibenik</derivirana_varijabla>
  </DomainObject.Predmet.ProtustrankaWithAdress>
  <DomainObject.Predmet.ProtustrankaWithAdressOIB>
    <izvorni_sadrzaj>OLIVARIS d.o.o. za uzgoj, preradu i prodaju maslina, OIB 37276716137, Žaborić, Krapanjska 16, 22000 Šibenik</izvorni_sadrzaj>
    <derivirana_varijabla naziv="DomainObject.Predmet.ProtustrankaWithAdressOIB_1">OLIVARIS d.o.o. za uzgoj, preradu i prodaju maslina, OIB 37276716137, Žaborić, Krapanjska 16, 22000 Šibenik</derivirana_varijabla>
  </DomainObject.Predmet.ProtustrankaWithAdressOIB>
  <DomainObject.Predmet.ProtustrankaNazivFormated>
    <izvorni_sadrzaj>OLIVARIS d.o.o. za uzgoj, preradu i prodaju maslina</izvorni_sadrzaj>
    <derivirana_varijabla naziv="DomainObject.Predmet.ProtustrankaNazivFormated_1">OLIVARIS d.o.o. za uzgoj, preradu i prodaju maslina</derivirana_varijabla>
  </DomainObject.Predmet.ProtustrankaNazivFormated>
  <DomainObject.Predmet.ProtustrankaNazivFormatedOIB>
    <izvorni_sadrzaj>OLIVARIS d.o.o. za uzgoj, preradu i prodaju maslina, OIB 37276716137</izvorni_sadrzaj>
    <derivirana_varijabla naziv="DomainObject.Predmet.ProtustrankaNazivFormatedOIB_1">OLIVARIS d.o.o. za uzgoj, preradu i prodaju maslina, OIB 37276716137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Josip Pavlović zastupanog po punomoćniku ZOU Marko Peris i Lana Propadalo Duka</izvorni_sadrzaj>
    <derivirana_varijabla naziv="DomainObject.Predmet.StrankaFormated_1">  FINA - Podružnica Šibenik; Josip Pavlović zastupanog po punomoćniku ZOU Marko Peris i Lana Propadalo Duka</derivirana_varijabla>
  </DomainObject.Predmet.StrankaFormated>
  <DomainObject.Predmet.StrankaFormatedOIB>
    <izvorni_sadrzaj>  FINA - Podružnica Šibenik, OIB 85821130368; Josip Pavlović, OIB 99056146540 zastupanog po punomoćniku ZOU Marko Peris i Lana Propadalo Duka</izvorni_sadrzaj>
    <derivirana_varijabla naziv="DomainObject.Predmet.StrankaFormatedOIB_1">  FINA - Podružnica Šibenik, OIB 85821130368; Josip Pavlović, OIB 99056146540 zastupanog po punomoćniku ZOU Marko Peris i Lana Propadalo Duka</derivirana_varijabla>
  </DomainObject.Predmet.StrankaFormatedOIB>
  <DomainObject.Predmet.StrankaFormatedWithAdress>
    <izvorni_sadrzaj> FINA - Podružnica Šibenik, Perivoj L. Marune 1, 22000 Šibenik; Josip Pavlović, Preradovićeva 29, 10000 Zagreb zastupanog po punomoćniku ZOU Marko Peris i Lana Propadalo Duka</izvorni_sadrzaj>
    <derivirana_varijabla naziv="DomainObject.Predmet.StrankaFormatedWithAdress_1"> FINA - Podružnica Šibenik, Perivoj L. Marune 1, 22000 Šibenik; Josip Pavlović, Preradovićeva 29, 10000 Zagreb zastupanog po punomoćniku ZOU Marko Peris i Lana Propadalo Duka</derivirana_varijabla>
  </DomainObject.Predmet.StrankaFormatedWithAdress>
  <DomainObject.Predmet.StrankaFormatedWithAdressOIB>
    <izvorni_sadrzaj> FINA - Podružnica Šibenik, OIB 85821130368, Perivoj L. Marune 1, 22000 Šibenik; Josip Pavlović, OIB 99056146540, Preradovićeva 29, 10000 Zagreb zastupanog po punomoćniku ZOU Marko Peris i Lana Propadalo Duka</izvorni_sadrzaj>
    <derivirana_varijabla naziv="DomainObject.Predmet.StrankaFormatedWithAdressOIB_1"> FINA - Podružnica Šibenik, OIB 85821130368, Perivoj L. Marune 1, 22000 Šibenik; Josip Pavlović, OIB 99056146540, Preradovićeva 29, 10000 Zagreb zastupanog po punomoćniku ZOU Marko Peris i Lana Propadalo Duka</derivirana_varijabla>
  </DomainObject.Predmet.StrankaFormatedWithAdressOIB>
  <DomainObject.Predmet.StrankaWithAdress>
    <izvorni_sadrzaj>FINA - Podružnica Šibenik Perivoj L. Marune 1,22000 Šibenik,Josip Pavlović Preradovićeva 29,10000 Zagreb</izvorni_sadrzaj>
    <derivirana_varijabla naziv="DomainObject.Predmet.StrankaWithAdress_1">FINA - Podružnica Šibenik Perivoj L. Marune 1,22000 Šibenik,Josip Pavlović Preradovićeva 29,10000 Zagreb</derivirana_varijabla>
  </DomainObject.Predmet.StrankaWithAdress>
  <DomainObject.Predmet.StrankaWithAdressOIB>
    <izvorni_sadrzaj>FINA - Podružnica Šibenik, OIB 85821130368, Perivoj L. Marune 1,22000 Šibenik,Josip Pavlović, OIB 99056146540, Preradovićeva 29,10000 Zagreb</izvorni_sadrzaj>
    <derivirana_varijabla naziv="DomainObject.Predmet.StrankaWithAdressOIB_1">FINA - Podružnica Šibenik, OIB 85821130368, Perivoj L. Marune 1,22000 Šibenik,Josip Pavlović, OIB 99056146540, Preradovićeva 29,10000 Zagreb</derivirana_varijabla>
  </DomainObject.Predmet.StrankaWithAdressOIB>
  <DomainObject.Predmet.StrankaNazivFormated>
    <izvorni_sadrzaj>FINA - Podružnica Šibenik,Josip Pavlović</izvorni_sadrzaj>
    <derivirana_varijabla naziv="DomainObject.Predmet.StrankaNazivFormated_1">FINA - Podružnica Šibenik,Josip Pavlović</derivirana_varijabla>
  </DomainObject.Predmet.StrankaNazivFormated>
  <DomainObject.Predmet.StrankaNazivFormatedOIB>
    <izvorni_sadrzaj>FINA - Podružnica Šibenik, OIB 85821130368,Josip Pavlović, OIB 99056146540</izvorni_sadrzaj>
    <derivirana_varijabla naziv="DomainObject.Predmet.StrankaNazivFormatedOIB_1">FINA - Podružnica Šibenik, OIB 85821130368,Josip Pavlović, OIB 99056146540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Josip Pavlović zastupanog po punomoćniku ZOU Marko Peris i Lana Propadalo Duka</item>
    </izvorni_sadrzaj>
    <derivirana_varijabla naziv="DomainObject.Predmet.StrankaListFormated_1">
      <item>FINA - Podružnica Šibenik</item>
      <item>Josip Pavlović zastupanog po punomoćniku ZOU Marko Peris i Lana Propadalo Duka</item>
    </derivirana_varijabla>
  </DomainObject.Predmet.StrankaListFormated>
  <DomainObject.Predmet.StrankaListFormatedOIB>
    <izvorni_sadrzaj>
      <item>FINA - Podružnica Šibenik, OIB 85821130368</item>
      <item>Josip Pavlović, OIB 99056146540 zastupanog po punomoćniku ZOU Marko Peris i Lana Propadalo Duka</item>
    </izvorni_sadrzaj>
    <derivirana_varijabla naziv="DomainObject.Predmet.StrankaListFormatedOIB_1">
      <item>FINA - Podružnica Šibenik, OIB 85821130368</item>
      <item>Josip Pavlović, OIB 99056146540 zastupanog po punomoćniku ZOU Marko Peris i Lana Propadalo Duka</item>
    </derivirana_varijabla>
  </DomainObject.Predmet.StrankaListFormatedOIB>
  <DomainObject.Predmet.StrankaListFormatedWithAdress>
    <izvorni_sadrzaj>
      <item>FINA - Podružnica Šibenik, Perivoj L. Marune 1, 22000 Šibenik</item>
      <item>Josip Pavlović, Preradovićeva 29, 10000 Zagreb zastupanog po punomoćniku ZOU Marko Peris i Lana Propadalo Duka</item>
    </izvorni_sadrzaj>
    <derivirana_varijabla naziv="DomainObject.Predmet.StrankaListFormatedWithAdress_1">
      <item>FINA - Podružnica Šibenik, Perivoj L. Marune 1, 22000 Šibenik</item>
      <item>Josip Pavlović, Preradovićeva 29, 10000 Zagreb zastupanog po punomoćniku ZOU Marko Peris i Lana Propadalo Duka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Josip Pavlović, OIB 99056146540, Preradovićeva 29, 10000 Zagreb zastupanog po punomoćniku ZOU Marko Peris i Lana Propadalo Duka</item>
    </izvorni_sadrzaj>
    <derivirana_varijabla naziv="DomainObject.Predmet.StrankaListFormatedWithAdressOIB_1">
      <item>FINA - Podružnica Šibenik, OIB 85821130368, Perivoj L. Marune 1, 22000 Šibenik</item>
      <item>Josip Pavlović, OIB 99056146540, Preradovićeva 29, 10000 Zagreb zastupanog po punomoćniku ZOU Marko Peris i Lana Propadalo Duka</item>
    </derivirana_varijabla>
  </DomainObject.Predmet.StrankaListFormatedWithAdressOIB>
  <DomainObject.Predmet.StrankaListNazivFormated>
    <izvorni_sadrzaj>
      <item>FINA - Podružnica Šibenik</item>
      <item>Josip Pavlović</item>
    </izvorni_sadrzaj>
    <derivirana_varijabla naziv="DomainObject.Predmet.StrankaListNazivFormated_1">
      <item>FINA - Podružnica Šibenik</item>
      <item>Josip Pavlović</item>
    </derivirana_varijabla>
  </DomainObject.Predmet.StrankaListNazivFormated>
  <DomainObject.Predmet.StrankaListNazivFormatedOIB>
    <izvorni_sadrzaj>
      <item>FINA - Podružnica Šibenik, OIB 85821130368</item>
      <item>Josip Pavlović, OIB 99056146540</item>
    </izvorni_sadrzaj>
    <derivirana_varijabla naziv="DomainObject.Predmet.StrankaListNazivFormatedOIB_1">
      <item>FINA - Podružnica Šibenik, OIB 85821130368</item>
      <item>Josip Pavlović, OIB 99056146540</item>
    </derivirana_varijabla>
  </DomainObject.Predmet.StrankaListNazivFormatedOIB>
  <DomainObject.Predmet.ProtuStrankaListFormated>
    <izvorni_sadrzaj>
      <item>OLIVARIS d.o.o. za uzgoj, preradu i prodaju maslina</item>
    </izvorni_sadrzaj>
    <derivirana_varijabla naziv="DomainObject.Predmet.ProtuStrankaListFormated_1">
      <item>OLIVARIS d.o.o. za uzgoj, preradu i prodaju maslina</item>
    </derivirana_varijabla>
  </DomainObject.Predmet.ProtuStrankaListFormated>
  <DomainObject.Predmet.ProtuStrankaListFormatedOIB>
    <izvorni_sadrzaj>
      <item>OLIVARIS d.o.o. za uzgoj, preradu i prodaju maslina, OIB 37276716137</item>
    </izvorni_sadrzaj>
    <derivirana_varijabla naziv="DomainObject.Predmet.ProtuStrankaListFormatedOIB_1">
      <item>OLIVARIS d.o.o. za uzgoj, preradu i prodaju maslina, OIB 37276716137</item>
    </derivirana_varijabla>
  </DomainObject.Predmet.ProtuStrankaListFormatedOIB>
  <DomainObject.Predmet.ProtuStrankaListFormatedWithAdress>
    <izvorni_sadrzaj>
      <item>OLIVARIS d.o.o. za uzgoj, preradu i prodaju maslina, Žaborić, Krapanjska 16, 22000 Šibenik</item>
    </izvorni_sadrzaj>
    <derivirana_varijabla naziv="DomainObject.Predmet.ProtuStrankaListFormatedWithAdress_1">
      <item>OLIVARIS d.o.o. za uzgoj, preradu i prodaju maslina, Žaborić, Krapanjska 16, 22000 Šibenik</item>
    </derivirana_varijabla>
  </DomainObject.Predmet.ProtuStrankaListFormatedWithAdress>
  <DomainObject.Predmet.ProtuStrankaListFormatedWithAdressOIB>
    <izvorni_sadrzaj>
      <item>OLIVARIS d.o.o. za uzgoj, preradu i prodaju maslina, OIB 37276716137, Žaborić, Krapanjska 16, 22000 Šibenik</item>
    </izvorni_sadrzaj>
    <derivirana_varijabla naziv="DomainObject.Predmet.ProtuStrankaListFormatedWithAdressOIB_1">
      <item>OLIVARIS d.o.o. za uzgoj, preradu i prodaju maslina, OIB 37276716137, Žaborić, Krapanjska 16, 22000 Šibenik</item>
    </derivirana_varijabla>
  </DomainObject.Predmet.ProtuStrankaListFormatedWithAdressOIB>
  <DomainObject.Predmet.ProtuStrankaListNazivFormated>
    <izvorni_sadrzaj>
      <item>OLIVARIS d.o.o. za uzgoj, preradu i prodaju maslina</item>
    </izvorni_sadrzaj>
    <derivirana_varijabla naziv="DomainObject.Predmet.ProtuStrankaListNazivFormated_1">
      <item>OLIVARIS d.o.o. za uzgoj, preradu i prodaju maslina</item>
    </derivirana_varijabla>
  </DomainObject.Predmet.ProtuStrankaListNazivFormated>
  <DomainObject.Predmet.ProtuStrankaListNazivFormatedOIB>
    <izvorni_sadrzaj>
      <item>OLIVARIS d.o.o. za uzgoj, preradu i prodaju maslina, OIB 37276716137</item>
    </izvorni_sadrzaj>
    <derivirana_varijabla naziv="DomainObject.Predmet.ProtuStrankaListNazivFormatedOIB_1">
      <item>OLIVARIS d.o.o. za uzgoj, preradu i prodaju maslina, OIB 37276716137</item>
    </derivirana_varijabla>
  </DomainObject.Predmet.ProtuStrankaListNazivFormatedOIB>
  <DomainObject.Predmet.OstaliListFormated>
    <izvorni_sadrzaj>
      <item>Josip Pavlović</item>
      <item>Ante Pavlović</item>
      <item>ZOU Marko Peris i Lana Propadalo Duka punomoćnik sudionika u postupku Josip Pavlović</item>
    </izvorni_sadrzaj>
    <derivirana_varijabla naziv="DomainObject.Predmet.OstaliListFormated_1">
      <item>Josip Pavlović</item>
      <item>Ante Pavlović</item>
      <item>ZOU Marko Peris i Lana Propadalo Duka punomoćnik sudionika u postupku Josip Pavlović</item>
    </derivirana_varijabla>
  </DomainObject.Predmet.OstaliListFormated>
  <DomainObject.Predmet.OstaliListFormatedOIB>
    <izvorni_sadrzaj>
      <item>Josip Pavlović</item>
      <item>Ante Pavlović</item>
      <item>ZOU Marko Peris i Lana Propadalo Duka, OIB 23462048214 punomoćnik sudionika u postupku Josip Pavlović</item>
    </izvorni_sadrzaj>
    <derivirana_varijabla naziv="DomainObject.Predmet.OstaliListFormatedOIB_1">
      <item>Josip Pavlović</item>
      <item>Ante Pavlović</item>
      <item>ZOU Marko Peris i Lana Propadalo Duka, OIB 23462048214 punomoćnik sudionika u postupku Josip Pavlović</item>
    </derivirana_varijabla>
  </DomainObject.Predmet.OstaliListFormatedOIB>
  <DomainObject.Predmet.OstaliListFormatedWithAdress>
    <izvorni_sadrzaj>
      <item>Josip Pavlović, Preradovićeva 29, 10000 Zagreb</item>
      <item>Ante Pavlović, Preradovićeva 29, 10000 Zagreb</item>
      <item>ZOU Marko Peris i Lana Propadalo Duka, Petrinjska 1, 10000 Zagreb punomoćnik sudionika u postupku Josip Pavlović</item>
    </izvorni_sadrzaj>
    <derivirana_varijabla naziv="DomainObject.Predmet.OstaliListFormatedWithAdress_1">
      <item>Josip Pavlović, Preradovićeva 29, 10000 Zagreb</item>
      <item>Ante Pavlović, Preradovićeva 29, 10000 Zagreb</item>
      <item>ZOU Marko Peris i Lana Propadalo Duka, Petrinjska 1, 10000 Zagreb punomoćnik sudionika u postupku Josip Pavlović</item>
    </derivirana_varijabla>
  </DomainObject.Predmet.OstaliListFormatedWithAdress>
  <DomainObject.Predmet.OstaliListFormatedWithAdressOIB>
    <izvorni_sadrzaj>
      <item>Josip Pavlović, Preradovićeva 29, 10000 Zagreb</item>
      <item>Ante Pavlović, Preradovićeva 29, 10000 Zagreb</item>
      <item>ZOU Marko Peris i Lana Propadalo Duka, OIB 23462048214, Petrinjska 1, 10000 Zagreb punomoćnik sudionika u postupku Josip Pavlović</item>
    </izvorni_sadrzaj>
    <derivirana_varijabla naziv="DomainObject.Predmet.OstaliListFormatedWithAdressOIB_1">
      <item>Josip Pavlović, Preradovićeva 29, 10000 Zagreb</item>
      <item>Ante Pavlović, Preradovićeva 29, 10000 Zagreb</item>
      <item>ZOU Marko Peris i Lana Propadalo Duka, OIB 23462048214, Petrinjska 1, 10000 Zagreb punomoćnik sudionika u postupku Josip Pavlović</item>
    </derivirana_varijabla>
  </DomainObject.Predmet.OstaliListFormatedWithAdressOIB>
  <DomainObject.Predmet.OstaliListNazivFormated>
    <izvorni_sadrzaj>
      <item>Josip Pavlović</item>
      <item>Ante Pavlović</item>
      <item>ZOU Marko Peris i Lana Propadalo Duka</item>
    </izvorni_sadrzaj>
    <derivirana_varijabla naziv="DomainObject.Predmet.OstaliListNazivFormated_1">
      <item>Josip Pavlović</item>
      <item>Ante Pavlović</item>
      <item>ZOU Marko Peris i Lana Propadalo Duka</item>
    </derivirana_varijabla>
  </DomainObject.Predmet.OstaliListNazivFormated>
  <DomainObject.Predmet.OstaliListNazivFormatedOIB>
    <izvorni_sadrzaj>
      <item>Josip Pavlović</item>
      <item>Ante Pavlović</item>
      <item>ZOU Marko Peris i Lana Propadalo Duka, OIB 23462048214</item>
    </izvorni_sadrzaj>
    <derivirana_varijabla naziv="DomainObject.Predmet.OstaliListNazivFormatedOIB_1">
      <item>Josip Pavlović</item>
      <item>Ante Pavlović</item>
      <item>ZOU Marko Peris i Lana Propadalo Duka, OIB 23462048214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OLIVARIS d.o.o. za uzgoj, preradu i prodaju maslina</izvorni_sadrzaj>
    <derivirana_varijabla naziv="DomainObject.Predmet.ProtustrankaIDrugi_1">OLIVARIS d.o.o. za uzgoj, preradu i prodaju maslina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OLIVARIS d.o.o. za uzgoj, preradu i prodaju maslina, OIB 37276716137, Žaborić, Krapanjska 16, 22000 Šibenik</izvorni_sadrzaj>
    <derivirana_varijabla naziv="DomainObject.Predmet.ProtustrankaIDrugiAdressOIB_1">OLIVARIS d.o.o. za uzgoj, preradu i prodaju maslina, OIB 37276716137, Žaborić, Krapanjska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OLIVARIS d.o.o. za uzgoj, preradu i prodaju maslina</item>
      <item>Josip Pavlović</item>
      <item>Ante Pavlović</item>
      <item>Josip Pavlović</item>
      <item>ZOU Marko Peris i Lana Propadalo Duka</item>
    </izvorni_sadrzaj>
    <derivirana_varijabla naziv="DomainObject.Predmet.SudioniciListNaziv_1">
      <item>FINA - Podružnica Šibenik</item>
      <item>OLIVARIS d.o.o. za uzgoj, preradu i prodaju maslina</item>
      <item>Josip Pavlović</item>
      <item>Ante Pavlović</item>
      <item>Josip Pavlović</item>
      <item>ZOU Marko Peris i Lana Propadalo Duka</item>
    </derivirana_varijabla>
  </DomainObject.Predmet.SudioniciListNaziv>
  <DomainObject.Predmet.SudioniciListAdressOIB>
    <izvorni_sadrzaj>
      <item>FINA - Podružnica Šibenik, OIB 85821130368, Perivoj L. Marune 1,22000 Šibenik</item>
      <item>OLIVARIS d.o.o. za uzgoj, preradu i prodaju maslina, OIB 37276716137, Žaborić, Krapanjska 16,22000 Šibenik</item>
      <item>Josip Pavlović, Preradovićeva 29,10000 Zagreb</item>
      <item>Ante Pavlović, Preradovićeva 29,10000 Zagreb</item>
      <item>Josip Pavlović, OIB 99056146540, Preradovićeva 29,10000 Zagreb</item>
      <item>ZOU Marko Peris i Lana Propadalo Duka, OIB 23462048214, Petrinjska 1,10000 Zagreb</item>
    </izvorni_sadrzaj>
    <derivirana_varijabla naziv="DomainObject.Predmet.SudioniciListAdressOIB_1">
      <item>FINA - Podružnica Šibenik, OIB 85821130368, Perivoj L. Marune 1,22000 Šibenik</item>
      <item>OLIVARIS d.o.o. za uzgoj, preradu i prodaju maslina, OIB 37276716137, Žaborić, Krapanjska 16,22000 Šibenik</item>
      <item>Josip Pavlović, Preradovićeva 29,10000 Zagreb</item>
      <item>Ante Pavlović, Preradovićeva 29,10000 Zagreb</item>
      <item>Josip Pavlović, OIB 99056146540, Preradovićeva 29,10000 Zagreb</item>
      <item>ZOU Marko Peris i Lana Propadalo Duka, OIB 23462048214, Petrinjska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37276716137</item>
      <item>, OIB null</item>
      <item>, OIB null</item>
      <item>, OIB 99056146540</item>
      <item>, OIB 23462048214</item>
    </izvorni_sadrzaj>
    <derivirana_varijabla naziv="DomainObject.Predmet.SudioniciListNazivOIB_1">
      <item>, OIB 85821130368</item>
      <item>, OIB 37276716137</item>
      <item>, OIB null</item>
      <item>, OIB null</item>
      <item>, OIB 99056146540</item>
      <item>, OIB 23462048214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St-441/2016-79</izvorni_sadrzaj>
    <derivirana_varijabla naziv="DomainObject.PredzadnjaOdlukaIzPredmeta.Oznaka_1">St-441/2016-79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205</properties:Words>
  <properties:Characters>982</properties:Characters>
  <properties:Lines>48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2018-10-02T10:55:00Z</dcterms:created>
  <dc:creator>abajlo</dc:creator>
  <cp:lastModifiedBy>Ante Rubelj</cp:lastModifiedBy>
  <cp:lastPrinted>2018-10-05T10:03:00Z</cp:lastPrinted>
  <dcterms:modified xmlns:xsi="http://www.w3.org/2001/XMLSchema-instance" xsi:type="dcterms:W3CDTF">2018-10-05T10:03:00Z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(1ST-441-16-Branko Morić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