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49a8" w14:paraId="40d49a8" w:rsidRDefault="00541CDA" w:rsidP="008B7CED" w:rsidR="00930C53" w:rsidRPr="007E258F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E258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C53" w:rsidP="008B7CED" w:rsidR="00930C53" w:rsidRPr="007E258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8B7CED" w:rsidRPr="007E258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B7CED" w:rsidP="008B7CED" w:rsidR="008B7CED" w:rsidRPr="007E258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B7CED" w:rsidP="008B7CED" w:rsidR="008B7CED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E179B"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423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proofErr w:type="spellEnd"/>
    </w:p>
    <w:p w:rsidRDefault="008B7CED" w:rsidP="008B7CED" w:rsidR="008B7CED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52919" w:rsidP="008B7CED" w:rsidR="00552919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B7CED" w:rsidP="008B7CED" w:rsidR="008B7CED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B7CED" w:rsidP="008B7CED" w:rsidR="008B7CED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B7CED" w:rsidP="008B7CED" w:rsidR="00AF4B39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="00AF4B39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 po sucu pojedincu Vesni Malenica kao stečajnom sucu u stečajnom postupku nad dužnikom </w:t>
      </w:r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ALFA@OMEGA d. o. o., Karlovac, Senjska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37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/a,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14123117670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. svibnja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F0266" w:rsidP="00356EFE" w:rsidR="00356EFE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7E258F" w:rsidR="00C81384" w:rsidRPr="007E258F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D35537" w:rsidRPr="007E258F">
        <w:rPr>
          <w:rFonts w:hAnsi="Times New Roman" w:ascii="Times New Roman"/>
          <w:color w:val="auto"/>
          <w:sz w:val="24"/>
          <w:szCs w:val="24"/>
          <w:lang w:val="hr-HR"/>
        </w:rPr>
        <w:t>Privremenom s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Domagoju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Krpačić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iz Siska,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Stupno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66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18593686473</w:t>
      </w:r>
      <w:proofErr w:type="spellEnd"/>
      <w:r w:rsidR="006815B2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određuje se nagrada za o</w:t>
      </w:r>
      <w:r w:rsidR="008B7CED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bavljeni rad u </w:t>
      </w:r>
      <w:r w:rsidR="000419A1" w:rsidRPr="007E258F">
        <w:rPr>
          <w:rFonts w:hAnsi="Times New Roman" w:ascii="Times New Roman"/>
          <w:color w:val="auto"/>
          <w:sz w:val="24"/>
          <w:szCs w:val="24"/>
          <w:lang w:val="hr-HR"/>
        </w:rPr>
        <w:t>bruto</w:t>
      </w:r>
      <w:r w:rsidR="008B7CED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proofErr w:type="spellStart"/>
      <w:r w:rsidR="00AF4B39" w:rsidRPr="007E258F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0419A1" w:rsidRPr="007E258F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6815B2" w:rsidRPr="007E258F">
        <w:rPr>
          <w:rFonts w:hAnsi="Times New Roman" w:ascii="Times New Roman"/>
          <w:color w:val="auto"/>
          <w:sz w:val="24"/>
          <w:szCs w:val="24"/>
          <w:lang w:val="hr-HR"/>
        </w:rPr>
        <w:t>000</w:t>
      </w:r>
      <w:proofErr w:type="spellEnd"/>
      <w:r w:rsidR="006815B2" w:rsidRPr="007E258F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6815B2" w:rsidRPr="007E258F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6815B2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1306B" w:rsidP="006815B2" w:rsidR="0001306B" w:rsidRPr="007E258F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2. Nalaže se računovodstvu suda da navedenu nagradu isplati</w:t>
      </w:r>
      <w:r w:rsidR="00D35537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 </w:t>
      </w:r>
      <w:r w:rsidR="00D40A76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na teret Fonda za pokriće troškova stečajnih postupaka, na </w:t>
      </w:r>
      <w:r w:rsidR="006815B2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račun broj </w:t>
      </w:r>
      <w:proofErr w:type="spellStart"/>
      <w:r w:rsidR="006815B2" w:rsidRPr="007E258F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1824020063102992262</w:t>
      </w:r>
      <w:proofErr w:type="spellEnd"/>
      <w:r w:rsidR="00AF4B39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, otvoren kod </w:t>
      </w:r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Erste&amp;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Steiermarkische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bank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d. d.</w:t>
      </w:r>
    </w:p>
    <w:p w:rsidRDefault="00D874FE" w:rsidP="006815B2" w:rsidR="00C81384" w:rsidRPr="007E258F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C81384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F4B39" w:rsidRPr="007E258F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oglasnoj ploči.</w:t>
      </w:r>
    </w:p>
    <w:p w:rsidRDefault="0001306B" w:rsidP="0001306B" w:rsidR="0001306B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C5C2F" w:rsidP="00EC5C2F" w:rsidR="00EC5C2F" w:rsidRPr="007E258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</w:t>
      </w:r>
      <w:r w:rsidR="00D35537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privremenom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upravitelju za obavljanje poslova </w:t>
      </w:r>
      <w:r w:rsidR="00D35537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privremenog 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stečajnog upravitelja u ovom  stečajnom postupku.</w:t>
      </w:r>
    </w:p>
    <w:p w:rsidRDefault="00EC5C2F" w:rsidP="00EC5C2F" w:rsidR="00EC5C2F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Visinu nagrade odredio je stečajni sudac obzirom na složenosti i količinu poslova koje je </w:t>
      </w:r>
      <w:r w:rsidR="00D35537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</w:t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stečajni upravitelj obavio u ovom postupku.</w:t>
      </w:r>
    </w:p>
    <w:p w:rsidRDefault="0001306B" w:rsidP="00EC5C2F" w:rsidR="0001306B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proofErr w:type="spellEnd"/>
      <w:r w:rsidR="007E258F" w:rsidRPr="007E258F">
        <w:rPr>
          <w:rFonts w:hAnsi="Times New Roman" w:ascii="Times New Roman"/>
          <w:color w:val="auto"/>
          <w:sz w:val="24"/>
          <w:szCs w:val="24"/>
          <w:lang w:val="hr-HR"/>
        </w:rPr>
        <w:t>. svibanj</w:t>
      </w:r>
      <w:r w:rsidR="00AF4B39" w:rsidRPr="007E258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AF4B39" w:rsidRPr="007E258F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AF4B39" w:rsidRPr="007E258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7E258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6027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E258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7E25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60279" w:rsidP="00AB7A2F" w:rsidR="00360279" w:rsidRPr="0036027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360279" w:rsidP="00995CE9" w:rsidR="00360279" w:rsidRPr="0036027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36027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36027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7E258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930C53" w:rsidR="00FA2933" w:rsidRPr="007E258F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9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58F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4B39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537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0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27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27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27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27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0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27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27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27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27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2014.</izvorni_sadrzaj>
    <derivirana_varijabla naziv="DomainObject.Predmet.DatumOsnivanja_1">29.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2016.</izvorni_sadrzaj>
    <derivirana_varijabla naziv="DomainObject.Predmet.DatumRjesavanja_1">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St-423/2014</izvorni_sadrzaj>
    <derivirana_varijabla naziv="DomainObject.Predmet.OznakaBroj_1">St-423/2014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@ OMEGA  d.o.o.</izvorni_sadrzaj>
    <derivirana_varijabla naziv="DomainObject.Predmet.ProtustrankaFormated_1">  ALFA @ OMEGA  d.o.o.</derivirana_varijabla>
  </DomainObject.Predmet.ProtustrankaFormated>
  <DomainObject.Predmet.ProtustrankaFormatedOIB>
    <izvorni_sadrzaj>  ALFA @ OMEGA  d.o.o., OIB 14123117670</izvorni_sadrzaj>
    <derivirana_varijabla naziv="DomainObject.Predmet.ProtustrankaFormatedOIB_1">  ALFA @ OMEGA  d.o.o., OIB 14123117670</derivirana_varijabla>
  </DomainObject.Predmet.ProtustrankaFormatedOIB>
  <DomainObject.Predmet.ProtustrankaFormatedWithAdress>
    <izvorni_sadrzaj> ALFA @ OMEGA  d.o.o., Senjska 37A, 47000 Karlovac</izvorni_sadrzaj>
    <derivirana_varijabla naziv="DomainObject.Predmet.ProtustrankaFormatedWithAdress_1"> ALFA @ OMEGA  d.o.o., Senjska 37A, 47000 Karlovac</derivirana_varijabla>
  </DomainObject.Predmet.ProtustrankaFormatedWithAdress>
  <DomainObject.Predmet.ProtustrankaFormatedWithAdressOIB>
    <izvorni_sadrzaj> ALFA @ OMEGA  d.o.o., OIB 14123117670, Senjska 37A, 47000 Karlovac</izvorni_sadrzaj>
    <derivirana_varijabla naziv="DomainObject.Predmet.ProtustrankaFormatedWithAdressOIB_1"> ALFA @ OMEGA  d.o.o., OIB 14123117670, Senjska 37A, 47000 Karlovac</derivirana_varijabla>
  </DomainObject.Predmet.ProtustrankaFormatedWithAdressOIB>
  <DomainObject.Predmet.ProtustrankaWithAdress>
    <izvorni_sadrzaj>ALFA @ OMEGA  d.o.o. Senjska 37A, 47000 Karlovac</izvorni_sadrzaj>
    <derivirana_varijabla naziv="DomainObject.Predmet.ProtustrankaWithAdress_1">ALFA @ OMEGA  d.o.o. Senjska 37A, 47000 Karlovac</derivirana_varijabla>
  </DomainObject.Predmet.ProtustrankaWithAdress>
  <DomainObject.Predmet.ProtustrankaWithAdressOIB>
    <izvorni_sadrzaj>ALFA @ OMEGA  d.o.o., OIB 14123117670, Senjska 37A, 47000 Karlovac</izvorni_sadrzaj>
    <derivirana_varijabla naziv="DomainObject.Predmet.ProtustrankaWithAdressOIB_1">ALFA @ OMEGA  d.o.o., OIB 14123117670, Senjska 37A, 47000 Karlovac</derivirana_varijabla>
  </DomainObject.Predmet.ProtustrankaWithAdressOIB>
  <DomainObject.Predmet.ProtustrankaNazivFormated>
    <izvorni_sadrzaj>ALFA @ OMEGA  d.o.o.</izvorni_sadrzaj>
    <derivirana_varijabla naziv="DomainObject.Predmet.ProtustrankaNazivFormated_1">ALFA @ OMEGA  d.o.o.</derivirana_varijabla>
  </DomainObject.Predmet.ProtustrankaNazivFormated>
  <DomainObject.Predmet.ProtustrankaNazivFormatedOIB>
    <izvorni_sadrzaj>ALFA @ OMEGA  d.o.o., OIB 14123117670</izvorni_sadrzaj>
    <derivirana_varijabla naziv="DomainObject.Predmet.ProtustrankaNazivFormatedOIB_1">ALFA @ OMEGA  d.o.o., OIB 14123117670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Regionalni centar Zagreb; ostali - vjerovnici</izvorni_sadrzaj>
    <derivirana_varijabla naziv="DomainObject.Predmet.StrankaFormated_1">  FINA , Regionalni centar Zagreb; ostali - vjerovnici</derivirana_varijabla>
  </DomainObject.Predmet.StrankaFormated>
  <DomainObject.Predmet.StrankaFormatedOIB>
    <izvorni_sadrzaj>  FINA , Regionalni centar Zagreb, OIB 85821130368; ostali - vjerovnici</izvorni_sadrzaj>
    <derivirana_varijabla naziv="DomainObject.Predmet.StrankaFormatedOIB_1">  FINA , Regionalni centar Zagreb, OIB 85821130368; ostali - vjerovnici</derivirana_varijabla>
  </DomainObject.Predmet.StrankaFormatedOIB>
  <DomainObject.Predmet.StrankaFormatedWithAdress>
    <izvorni_sadrzaj> FINA , Regionalni centar Zagreb, Ul. grada Vukovara 70, 10000 Zagreb; ostali - vjerovnici</izvorni_sadrzaj>
    <derivirana_varijabla naziv="DomainObject.Predmet.StrankaFormatedWithAdress_1"> FINA , Regionalni centar Zagreb, Ul. grada Vukovara 70, 10000 Zagreb; ostali - vjerovnici</derivirana_varijabla>
  </DomainObject.Predmet.StrankaFormatedWithAdress>
  <DomainObject.Predmet.StrankaFormatedWithAdressOIB>
    <izvorni_sadrzaj> FINA , Regionalni centar Zagreb, OIB 85821130368, Ul. grada Vukovara 70, 10000 Zagreb; ostali - vjerovnici</izvorni_sadrzaj>
    <derivirana_varijabla naziv="DomainObject.Predmet.StrankaFormatedWithAdressOIB_1"> FINA , Regionalni centar Zagreb, OIB 85821130368, Ul. grada Vukovara 70, 10000 Zagreb; ostali - vjerovnici</derivirana_varijabla>
  </DomainObject.Predmet.StrankaFormatedWithAdressOIB>
  <DomainObject.Predmet.StrankaWithAdress>
    <izvorni_sadrzaj>FINA , Regionalni centar Zagreb Ul. grada Vukovara 70,10000 Zagreb,ostali - vjerovnici </izvorni_sadrzaj>
    <derivirana_varijabla naziv="DomainObject.Predmet.StrankaWithAdress_1">FINA , Regionalni centar Zagreb Ul. grada Vukovara 70,10000 Zagreb,ostali - vjerovnici </derivirana_varijabla>
  </DomainObject.Predmet.StrankaWithAdress>
  <DomainObject.Predmet.StrankaWithAdressOIB>
    <izvorni_sadrzaj>FINA , Regionalni centar Zagreb, OIB 85821130368, Ul. grada Vukovara 70,10000 Zagreb,ostali - vjerovnici</izvorni_sadrzaj>
    <derivirana_varijabla naziv="DomainObject.Predmet.StrankaWithAdressOIB_1">FINA , Regionalni centar Zagreb, OIB 85821130368, Ul. grada Vukovara 70,10000 Zagreb,ostali - vjerovnici</derivirana_varijabla>
  </DomainObject.Predmet.StrankaWithAdressOIB>
  <DomainObject.Predmet.StrankaNazivFormated>
    <izvorni_sadrzaj>FINA , Regionalni centar Zagreb,ostali - vjerovnici</izvorni_sadrzaj>
    <derivirana_varijabla naziv="DomainObject.Predmet.StrankaNazivFormated_1">FINA , Regionalni centar Zagreb,ostali - vjerovnici</derivirana_varijabla>
  </DomainObject.Predmet.StrankaNazivFormated>
  <DomainObject.Predmet.StrankaNazivFormatedOIB>
    <izvorni_sadrzaj>FINA , Regionalni centar Zagreb, OIB 85821130368,ostali - vjerovnici</izvorni_sadrzaj>
    <derivirana_varijabla naziv="DomainObject.Predmet.StrankaNazivFormatedOIB_1">FINA ,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, Regionalni centar Zagreb</item>
      <item>ostali - vjerovnici</item>
    </izvorni_sadrzaj>
    <derivirana_varijabla naziv="DomainObject.Predmet.StrankaListFormated_1">
      <item>FINA , Regionalni centar Zagreb</item>
      <item>ostali - vjerovnici</item>
    </derivirana_varijabla>
  </DomainObject.Predmet.StrankaListFormated>
  <DomainObject.Predmet.StrankaListFormatedOIB>
    <izvorni_sadrzaj>
      <item>FINA , Regionalni centar Zagreb, OIB 85821130368</item>
      <item>ostali - vjerovnici</item>
    </izvorni_sadrzaj>
    <derivirana_varijabla naziv="DomainObject.Predmet.StrankaListFormatedOIB_1">
      <item>FINA , Regionalni centar Zagreb, OIB 85821130368</item>
      <item>ostali - vjerovnici</item>
    </derivirana_varijabla>
  </DomainObject.Predmet.StrankaListFormatedOIB>
  <DomainObject.Predmet.StrankaListFormatedWithAdress>
    <izvorni_sadrzaj>
      <item>FINA , Regionalni centar Zagreb, Ul. grada Vukovara 70, 10000 Zagreb</item>
      <item>ostali - vjerovnici</item>
    </izvorni_sadrzaj>
    <derivirana_varijabla naziv="DomainObject.Predmet.StrankaListFormatedWithAdress_1">
      <item>FINA , Regionalni centar Zagreb, Ul. grada Vukovara 70, 10000 Zagreb</item>
      <item>ostali - vjerovnici</item>
    </derivirana_varijabla>
  </DomainObject.Predmet.StrankaListFormatedWithAdress>
  <DomainObject.Predmet.StrankaListFormatedWithAdressOIB>
    <izvorni_sadrzaj>
      <item>FINA , Regionalni centar Zagreb, OIB 85821130368, Ul. grada Vukovara 70, 10000 Zagreb</item>
      <item>ostali - vjerovnici</item>
    </izvorni_sadrzaj>
    <derivirana_varijabla naziv="DomainObject.Predmet.StrankaListFormatedWithAdressOIB_1">
      <item>FINA , Regionalni centar Zagreb, OIB 85821130368, Ul. grada Vukovara 70, 10000 Zagreb</item>
      <item>ostali - vjerovnici</item>
    </derivirana_varijabla>
  </DomainObject.Predmet.StrankaListFormatedWithAdressOIB>
  <DomainObject.Predmet.StrankaListNazivFormated>
    <izvorni_sadrzaj>
      <item>FINA , Regionalni centar Zagreb</item>
      <item>ostali - vjerovnici</item>
    </izvorni_sadrzaj>
    <derivirana_varijabla naziv="DomainObject.Predmet.StrankaListNazivFormated_1">
      <item>FINA , Regionalni centar Zagreb</item>
      <item>ostali - vjerovnici</item>
    </derivirana_varijabla>
  </DomainObject.Predmet.StrankaListNazivFormated>
  <DomainObject.Predmet.StrankaListNazivFormatedOIB>
    <izvorni_sadrzaj>
      <item>FINA , Regionalni centar Zagreb, OIB 85821130368</item>
      <item>ostali - vjerovnici</item>
    </izvorni_sadrzaj>
    <derivirana_varijabla naziv="DomainObject.Predmet.StrankaListNazivFormatedOIB_1">
      <item>FINA , Regionalni centar Zagreb, OIB 85821130368</item>
      <item>ostali - vjerovnici</item>
    </derivirana_varijabla>
  </DomainObject.Predmet.StrankaListNazivFormatedOIB>
  <DomainObject.Predmet.ProtuStrankaListFormated>
    <izvorni_sadrzaj>
      <item>ALFA @ OMEGA  d.o.o.</item>
    </izvorni_sadrzaj>
    <derivirana_varijabla naziv="DomainObject.Predmet.ProtuStrankaListFormated_1">
      <item>ALFA @ OMEGA  d.o.o.</item>
    </derivirana_varijabla>
  </DomainObject.Predmet.ProtuStrankaListFormated>
  <DomainObject.Predmet.ProtuStrankaListFormatedOIB>
    <izvorni_sadrzaj>
      <item>ALFA @ OMEGA  d.o.o., OIB 14123117670</item>
    </izvorni_sadrzaj>
    <derivirana_varijabla naziv="DomainObject.Predmet.ProtuStrankaListFormatedOIB_1">
      <item>ALFA @ OMEGA  d.o.o., OIB 14123117670</item>
    </derivirana_varijabla>
  </DomainObject.Predmet.ProtuStrankaListFormatedOIB>
  <DomainObject.Predmet.ProtuStrankaListFormatedWithAdress>
    <izvorni_sadrzaj>
      <item>ALFA @ OMEGA  d.o.o., Senjska 37A, 47000 Karlovac</item>
    </izvorni_sadrzaj>
    <derivirana_varijabla naziv="DomainObject.Predmet.ProtuStrankaListFormatedWithAdress_1">
      <item>ALFA @ OMEGA  d.o.o., Senjska 37A, 47000 Karlovac</item>
    </derivirana_varijabla>
  </DomainObject.Predmet.ProtuStrankaListFormatedWithAdress>
  <DomainObject.Predmet.ProtuStrankaListFormatedWithAdressOIB>
    <izvorni_sadrzaj>
      <item>ALFA @ OMEGA  d.o.o., OIB 14123117670, Senjska 37A, 47000 Karlovac</item>
    </izvorni_sadrzaj>
    <derivirana_varijabla naziv="DomainObject.Predmet.ProtuStrankaListFormatedWithAdressOIB_1">
      <item>ALFA @ OMEGA  d.o.o., OIB 14123117670, Senjska 37A, 47000 Karlovac</item>
    </derivirana_varijabla>
  </DomainObject.Predmet.ProtuStrankaListFormatedWithAdressOIB>
  <DomainObject.Predmet.ProtuStrankaListNazivFormated>
    <izvorni_sadrzaj>
      <item>ALFA @ OMEGA  d.o.o.</item>
    </izvorni_sadrzaj>
    <derivirana_varijabla naziv="DomainObject.Predmet.ProtuStrankaListNazivFormated_1">
      <item>ALFA @ OMEGA  d.o.o.</item>
    </derivirana_varijabla>
  </DomainObject.Predmet.ProtuStrankaListNazivFormated>
  <DomainObject.Predmet.ProtuStrankaListNazivFormatedOIB>
    <izvorni_sadrzaj>
      <item>ALFA @ OMEGA  d.o.o., OIB 14123117670</item>
    </izvorni_sadrzaj>
    <derivirana_varijabla naziv="DomainObject.Predmet.ProtuStrankaListNazivFormatedOIB_1">
      <item>ALFA @ OMEGA  d.o.o., OIB 14123117670</item>
    </derivirana_varijabla>
  </DomainObject.Predmet.ProtuStrankaListNazivFormatedOIB>
  <DomainObject.Predmet.OstaliListFormated>
    <izvorni_sadrzaj>
      <item>Dalibor Lesić</item>
      <item>Maja Jurinac</item>
      <item>Domagoj Krpačić</item>
    </izvorni_sadrzaj>
    <derivirana_varijabla naziv="DomainObject.Predmet.OstaliListFormated_1">
      <item>Dalibor Lesić</item>
      <item>Maja Jurinac</item>
      <item>Domagoj Krpačić</item>
    </derivirana_varijabla>
  </DomainObject.Predmet.OstaliListFormated>
  <DomainObject.Predmet.OstaliListFormatedOIB>
    <izvorni_sadrzaj>
      <item>Dalibor Lesić, OIB 54597362756</item>
      <item>Maja Jurinac, OIB 59458584824</item>
      <item>Domagoj Krpačić, OIB 18593686473</item>
    </izvorni_sadrzaj>
    <derivirana_varijabla naziv="DomainObject.Predmet.OstaliListFormatedOIB_1">
      <item>Dalibor Lesić, OIB 54597362756</item>
      <item>Maja Jurinac, OIB 59458584824</item>
      <item>Domagoj Krpačić, OIB 18593686473</item>
    </derivirana_varijabla>
  </DomainObject.Predmet.OstaliListFormatedOIB>
  <DomainObject.Predmet.OstaliListFormatedWithAdress>
    <izvorni_sadrzaj>
      <item>Dalibor Lesić, Šeketino Brdo 29, 47250 Šeketino Brdo</item>
      <item>Maja Jurinac, Havidićeva 4, 10000 Zagreb</item>
      <item>Domagoj Krpačić, Stupno 66, 44000 Stupno</item>
    </izvorni_sadrzaj>
    <derivirana_varijabla naziv="DomainObject.Predmet.OstaliListFormatedWithAdress_1">
      <item>Dalibor Lesić, Šeketino Brdo 29, 47250 Šeketino Brdo</item>
      <item>Maja Jurinac, Havidićeva 4, 10000 Zagreb</item>
      <item>Domagoj Krpačić, Stupno 66, 44000 Stupno</item>
    </derivirana_varijabla>
  </DomainObject.Predmet.OstaliListFormatedWithAdress>
  <DomainObject.Predmet.OstaliListFormatedWithAdressOIB>
    <izvorni_sadrzaj>
      <item>Dalibor Lesić, OIB 54597362756, Šeketino Brdo 29, 47250 Šeketino Brdo</item>
      <item>Maja Jurinac, OIB 59458584824, Havidićeva 4, 10000 Zagreb</item>
      <item>Domagoj Krpačić, OIB 18593686473, Stupno 66, 44000 Stupno</item>
    </izvorni_sadrzaj>
    <derivirana_varijabla naziv="DomainObject.Predmet.OstaliListFormatedWithAdressOIB_1">
      <item>Dalibor Lesić, OIB 54597362756, Šeketino Brdo 29, 47250 Šeketino Brdo</item>
      <item>Maja Jurinac, OIB 59458584824, Havidićeva 4, 10000 Zagreb</item>
      <item>Domagoj Krpačić, OIB 18593686473, Stupno 66, 44000 Stupno</item>
    </derivirana_varijabla>
  </DomainObject.Predmet.OstaliListFormatedWithAdressOIB>
  <DomainObject.Predmet.OstaliListNazivFormated>
    <izvorni_sadrzaj>
      <item>Dalibor Lesić</item>
      <item>Maja Jurinac</item>
      <item>Domagoj Krpačić</item>
    </izvorni_sadrzaj>
    <derivirana_varijabla naziv="DomainObject.Predmet.OstaliListNazivFormated_1">
      <item>Dalibor Lesić</item>
      <item>Maja Jurinac</item>
      <item>Domagoj Krpačić</item>
    </derivirana_varijabla>
  </DomainObject.Predmet.OstaliListNazivFormated>
  <DomainObject.Predmet.OstaliListNazivFormatedOIB>
    <izvorni_sadrzaj>
      <item>Dalibor Lesić, OIB 54597362756</item>
      <item>Maja Jurinac, OIB 59458584824</item>
      <item>Domagoj Krpačić, OIB 18593686473</item>
    </izvorni_sadrzaj>
    <derivirana_varijabla naziv="DomainObject.Predmet.OstaliListNazivFormatedOIB_1">
      <item>Dalibor Lesić, OIB 54597362756</item>
      <item>Maja Jurinac, OIB 59458584824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Regionalni centar Zagreb i dr.</izvorni_sadrzaj>
    <derivirana_varijabla naziv="DomainObject.Predmet.StrankaIDrugi_1">FINA , Regionalni centar Zagreb i dr.</derivirana_varijabla>
  </DomainObject.Predmet.StrankaIDrugi>
  <DomainObject.Predmet.ProtustrankaIDrugi>
    <izvorni_sadrzaj>ALFA @ OMEGA  d.o.o.</izvorni_sadrzaj>
    <derivirana_varijabla naziv="DomainObject.Predmet.ProtustrankaIDrugi_1">ALFA @ OMEGA  d.o.o.</derivirana_varijabla>
  </DomainObject.Predmet.ProtustrankaIDrugi>
  <DomainObject.Predmet.StrankaIDrugiAdressOIB>
    <izvorni_sadrzaj>FINA , Regionalni centar Zagreb, OIB 85821130368, Ul. grada Vukovara 70, 10000 Zagreb i dr.</izvorni_sadrzaj>
    <derivirana_varijabla naziv="DomainObject.Predmet.StrankaIDrugiAdressOIB_1">FINA , Regionalni centar Zagreb, OIB 85821130368, Ul. grada Vukovara 70, 10000 Zagreb i dr.</derivirana_varijabla>
  </DomainObject.Predmet.StrankaIDrugiAdressOIB>
  <DomainObject.Predmet.ProtustrankaIDrugiAdressOIB>
    <izvorni_sadrzaj>ALFA @ OMEGA  d.o.o., OIB 14123117670, Senjska 37A, 47000 Karlovac</izvorni_sadrzaj>
    <derivirana_varijabla naziv="DomainObject.Predmet.ProtustrankaIDrugiAdressOIB_1">ALFA @ OMEGA  d.o.o., OIB 14123117670, Senjska 37A,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travnja 2016.</izvorni_sadrzaj>
    <derivirana_varijabla naziv="DomainObject.Predmet.OdlukaRjesenje.DatumDonosenjaOdluke_1">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St-423/2014-25</izvorni_sadrzaj>
    <derivirana_varijabla naziv="DomainObject.Predmet.OdlukaRjesenje.Oznaka_1">St-423/2014-25</derivirana_varijabla>
  </DomainObject.Predmet.OdlukaRjesenje.Oznaka>
  <DomainObject.Predmet.SudioniciListNaziv>
    <izvorni_sadrzaj>
      <item>FINA , Regionalni centar Zagreb</item>
      <item>ALFA @ OMEGA  d.o.o.</item>
      <item>Dalibor Lesić</item>
      <item>Maja Jurinac</item>
      <item>Domagoj Krpačić</item>
      <item>ostali - vjerovnici</item>
    </izvorni_sadrzaj>
    <derivirana_varijabla naziv="DomainObject.Predmet.SudioniciListNaziv_1">
      <item>FINA , Regionalni centar Zagreb</item>
      <item>ALFA @ OMEGA  d.o.o.</item>
      <item>Dalibor Lesić</item>
      <item>Maja Jurinac</item>
      <item>Domagoj Krpačić</item>
      <item>ostali - vjerovnici</item>
    </derivirana_varijabla>
  </DomainObject.Predmet.SudioniciListNaziv>
  <DomainObject.Predmet.SudioniciListAdressOIB>
    <izvorni_sadrzaj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  <item>ostali - vjerovnici</item>
    </izvorni_sadrzaj>
    <derivirana_varijabla naziv="DomainObject.Predmet.SudioniciListAdressOIB_1">
      <item>FINA , Regionalni centar Zagreb, OIB 85821130368, Ul. grada Vukovara 70,10000 Zagreb</item>
      <item>ALFA @ OMEGA  d.o.o., OIB 14123117670, Senjska 37A,47000 Karlovac</item>
      <item>Dalibor Lesić, OIB 54597362756, Šeketino Brdo 29,47250 Šeketino Brdo</item>
      <item>Maja Jurinac, OIB 59458584824, Havidićeva 4,10000 Zagreb</item>
      <item>Domagoj Krpačić, OIB 18593686473, Stupno 66,44000 Stupno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14123117670</item>
      <item>, OIB 54597362756</item>
      <item>, OIB 59458584824</item>
      <item>, OIB 18593686473</item>
      <item>, OIB null</item>
    </izvorni_sadrzaj>
    <derivirana_varijabla naziv="DomainObject.Predmet.SudioniciListNazivOIB_1">
      <item>, OIB 85821130368</item>
      <item>, OIB 14123117670</item>
      <item>, OIB 54597362756</item>
      <item>, OIB 59458584824</item>
      <item>, OIB 18593686473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1271</properties:Characters>
  <properties:Lines>40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2016-05-23T12:16:00Z</dcterms:created>
  <dc:creator>malenicav</dc:creator>
  <cp:lastModifiedBy>Kristina Švajger</cp:lastModifiedBy>
  <cp:lastPrinted>2016-05-23T12:17:00Z</cp:lastPrinted>
  <dcterms:modified xmlns:xsi="http://www.w3.org/2001/XMLSchema-instance" xsi:type="dcterms:W3CDTF">2016-05-23T12:17:00Z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