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a2b0" w14:paraId="f8da2b0" w:rsidRDefault="00D31AF2" w:rsidP="00D31AF2" w:rsidR="00D31AF2" w:rsidRPr="007E78B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szCs w:val="24"/>
        </w:rPr>
        <w:t>CASTRUM VILLAE d. o. o. Oprtalj, Šorgi, Markovići 39B</w:t>
      </w:r>
      <w:r w:rsidRPr="007E78B2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OIB 93752335077, MBS 040280504, </w:t>
      </w:r>
      <w:r w:rsidRPr="007E78B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6.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D31AF2" w:rsidP="00D31AF2" w:rsidR="00D31AF2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31AF2" w:rsidP="00D31AF2" w:rsidR="00D31AF2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D31AF2" w:rsidP="00D31AF2" w:rsidR="00D31AF2" w:rsidRPr="007E78B2">
      <w:pPr>
        <w:ind w:firstLine="708"/>
        <w:rPr>
          <w:szCs w:val="24"/>
        </w:rPr>
      </w:pPr>
    </w:p>
    <w:p w:rsidRDefault="00D31AF2" w:rsidP="00D31AF2" w:rsidR="00D31AF2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szCs w:val="24"/>
        </w:rPr>
        <w:t>CASTRUM VILLAE d. o. o. Oprtalj, Šorgi, Markovići 39B</w:t>
      </w:r>
      <w:r w:rsidRPr="007E78B2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OIB 93752335077, MBS 040280504,</w:t>
      </w:r>
      <w:r w:rsidRPr="007E78B2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25. siječnja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31AF2" w:rsidP="00D31AF2" w:rsidR="00D31AF2" w:rsidRPr="007E78B2">
      <w:pPr>
        <w:ind w:firstLine="708"/>
        <w:rPr>
          <w:szCs w:val="24"/>
        </w:rPr>
      </w:pPr>
    </w:p>
    <w:p w:rsidRDefault="00D31AF2" w:rsidP="00D31AF2" w:rsidR="00D31AF2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25. siječnja 2017.</w:t>
      </w:r>
      <w:r w:rsidRPr="007E78B2">
        <w:rPr>
          <w:szCs w:val="24"/>
        </w:rPr>
        <w:t xml:space="preserve"> iznosio </w:t>
      </w:r>
      <w:r>
        <w:rPr>
          <w:szCs w:val="24"/>
        </w:rPr>
        <w:t>53.404,19</w:t>
      </w:r>
      <w:r w:rsidRPr="007E78B2">
        <w:rPr>
          <w:szCs w:val="24"/>
        </w:rPr>
        <w:t xml:space="preserve"> kn.</w:t>
      </w:r>
    </w:p>
    <w:p w:rsidRDefault="00D31AF2" w:rsidP="00D31AF2" w:rsidR="00D31AF2" w:rsidRPr="007E78B2">
      <w:pPr>
        <w:rPr>
          <w:szCs w:val="24"/>
        </w:rPr>
      </w:pPr>
    </w:p>
    <w:p w:rsidRDefault="00D31AF2" w:rsidP="00D31AF2" w:rsidR="00D31AF2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D31AF2" w:rsidP="00D31AF2" w:rsidR="00D31AF2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31AF2" w:rsidP="00D31AF2" w:rsidR="00D31AF2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62-2017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62-2017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D31AF2" w:rsidP="00D31AF2" w:rsidR="00D31AF2" w:rsidRPr="007E78B2">
      <w:pPr>
        <w:ind w:firstLine="708"/>
        <w:rPr>
          <w:szCs w:val="24"/>
        </w:rPr>
      </w:pPr>
    </w:p>
    <w:p w:rsidRDefault="00D31AF2" w:rsidP="00D31AF2" w:rsidR="00D31AF2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31AF2" w:rsidP="00D31AF2" w:rsidR="00D31AF2" w:rsidRPr="007E78B2">
      <w:pPr>
        <w:ind w:firstLine="708"/>
        <w:rPr>
          <w:szCs w:val="24"/>
        </w:rPr>
      </w:pPr>
    </w:p>
    <w:p w:rsidRDefault="00D31AF2" w:rsidP="00D31AF2" w:rsidR="00D31AF2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6. veljače</w:t>
      </w:r>
      <w:r w:rsidRPr="007E78B2">
        <w:rPr>
          <w:szCs w:val="24"/>
        </w:rPr>
        <w:t xml:space="preserve"> 2017.</w:t>
      </w:r>
    </w:p>
    <w:p w:rsidRDefault="00D31AF2" w:rsidP="00D31AF2" w:rsidR="00D31AF2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D31AF2" w:rsidP="00D31AF2" w:rsidR="00D31AF2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C00F89">
        <w:rPr>
          <w:szCs w:val="24"/>
        </w:rPr>
        <w:t>, v. r.</w:t>
      </w:r>
    </w:p>
    <w:p w:rsidRDefault="00D31AF2" w:rsidP="00D31AF2" w:rsidR="00D31AF2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D31AF2" w:rsidP="00D31AF2" w:rsidR="007E38E8" w:rsidRPr="00D31AF2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D31AF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AF2" w:rsidP="00D31AF2" w:rsidR="00D31AF2">
      <w:r>
        <w:separator/>
      </w:r>
    </w:p>
  </w:endnote>
  <w:endnote w:id="0" w:type="continuationSeparator">
    <w:p w:rsidRDefault="00D31AF2" w:rsidP="00D31AF2" w:rsidR="00D31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AF2" w:rsidP="00D31AF2" w:rsidR="00D31AF2">
      <w:r>
        <w:separator/>
      </w:r>
    </w:p>
  </w:footnote>
  <w:footnote w:id="0" w:type="continuationSeparator">
    <w:p w:rsidRDefault="00D31AF2" w:rsidP="00D31AF2" w:rsidR="00D31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AF2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AF2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>
      <w:rPr>
        <w:szCs w:val="24"/>
      </w:rPr>
      <w:t>62/2017-3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74DF"/>
    <w:rsid w:val="002C74DF"/>
    <w:rsid w:val="0068309E"/>
    <w:rsid w:val="007E38E8"/>
    <w:rsid w:val="00C00F89"/>
    <w:rsid w:val="00D3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1AF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1AF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31AF2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1A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1AF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00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F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F8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F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F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1AF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1AF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31AF2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31A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AF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00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F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F8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F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F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CASTRUM VILLAE d.o.o. OPRTALJ</izvorni_sadrzaj>
    <derivirana_varijabla naziv="DomainObject.Predmet.ProtustrankaFormated_1">  CASTRUM VILLAE d.o.o. OPRTALJ</derivirana_varijabla>
  </DomainObject.Predmet.ProtustrankaFormated>
  <DomainObject.Predmet.ProtustrankaFormatedOIB>
    <izvorni_sadrzaj>  CASTRUM VILLAE d.o.o. OPRTALJ, OIB 93752335077</izvorni_sadrzaj>
    <derivirana_varijabla naziv="DomainObject.Predmet.ProtustrankaFormatedOIB_1">  CASTRUM VILLAE d.o.o. OPRTALJ, OIB 93752335077</derivirana_varijabla>
  </DomainObject.Predmet.ProtustrankaFormatedOIB>
  <DomainObject.Predmet.ProtustrankaFormatedWithAdress>
    <izvorni_sadrzaj> CASTRUM VILLAE d.o.o. OPRTALJ, Šorgi, Markovići 39B, 52460 Oprtalj</izvorni_sadrzaj>
    <derivirana_varijabla naziv="DomainObject.Predmet.ProtustrankaFormatedWithAdress_1"> CASTRUM VILLAE d.o.o. OPRTALJ, Šorgi, Markovići 39B, 52460 Oprtalj</derivirana_varijabla>
  </DomainObject.Predmet.ProtustrankaFormatedWithAdress>
  <DomainObject.Predmet.ProtustrankaFormatedWithAdressOIB>
    <izvorni_sadrzaj> CASTRUM VILLAE d.o.o. OPRTALJ, OIB 93752335077, Šorgi, Markovići 39B, 52460 Oprtalj</izvorni_sadrzaj>
    <derivirana_varijabla naziv="DomainObject.Predmet.ProtustrankaFormatedWithAdressOIB_1"> CASTRUM VILLAE d.o.o. OPRTALJ, OIB 93752335077, Šorgi, Markovići 39B, 52460 Oprtalj</derivirana_varijabla>
  </DomainObject.Predmet.ProtustrankaFormatedWithAdressOIB>
  <DomainObject.Predmet.ProtustrankaWithAdress>
    <izvorni_sadrzaj>CASTRUM VILLAE d.o.o. OPRTALJ Šorgi, Markovići 39B, 52460 Oprtalj</izvorni_sadrzaj>
    <derivirana_varijabla naziv="DomainObject.Predmet.ProtustrankaWithAdress_1">CASTRUM VILLAE d.o.o. OPRTALJ Šorgi, Markovići 39B, 52460 Oprtalj</derivirana_varijabla>
  </DomainObject.Predmet.ProtustrankaWithAdress>
  <DomainObject.Predmet.ProtustrankaWithAdressOIB>
    <izvorni_sadrzaj>CASTRUM VILLAE d.o.o. OPRTALJ, OIB 93752335077, Šorgi, Markovići 39B, 52460 Oprtalj</izvorni_sadrzaj>
    <derivirana_varijabla naziv="DomainObject.Predmet.ProtustrankaWithAdressOIB_1">CASTRUM VILLAE d.o.o. OPRTALJ, OIB 93752335077, Šorgi, Markovići 39B, 52460 Oprtalj</derivirana_varijabla>
  </DomainObject.Predmet.ProtustrankaWithAdressOIB>
  <DomainObject.Predmet.ProtustrankaNazivFormated>
    <izvorni_sadrzaj>CASTRUM VILLAE d.o.o. OPRTALJ</izvorni_sadrzaj>
    <derivirana_varijabla naziv="DomainObject.Predmet.ProtustrankaNazivFormated_1">CASTRUM VILLAE d.o.o. OPRTALJ</derivirana_varijabla>
  </DomainObject.Predmet.ProtustrankaNazivFormated>
  <DomainObject.Predmet.ProtustrankaNazivFormatedOIB>
    <izvorni_sadrzaj>CASTRUM VILLAE d.o.o. OPRTALJ, OIB 93752335077</izvorni_sadrzaj>
    <derivirana_varijabla naziv="DomainObject.Predmet.ProtustrankaNazivFormatedOIB_1">CASTRUM VILLAE d.o.o. OPRTALJ, OIB 93752335077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53404.19</izvorni_sadrzaj>
    <derivirana_varijabla naziv="DomainObject.Predmet.TrenutnaVrijednost_1">53404.19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CASTRUM VILLAE d.o.o. OPRTALJ</item>
    </izvorni_sadrzaj>
    <derivirana_varijabla naziv="DomainObject.Predmet.ProtuStrankaListFormated_1">
      <item>CASTRUM VILLAE d.o.o. OPRTALJ</item>
    </derivirana_varijabla>
  </DomainObject.Predmet.ProtuStrankaListFormated>
  <DomainObject.Predmet.ProtuStrankaListFormatedOIB>
    <izvorni_sadrzaj>
      <item>CASTRUM VILLAE d.o.o. OPRTALJ, OIB 93752335077</item>
    </izvorni_sadrzaj>
    <derivirana_varijabla naziv="DomainObject.Predmet.ProtuStrankaListFormatedOIB_1">
      <item>CASTRUM VILLAE d.o.o. OPRTALJ, OIB 93752335077</item>
    </derivirana_varijabla>
  </DomainObject.Predmet.ProtuStrankaListFormatedOIB>
  <DomainObject.Predmet.ProtuStrankaListFormatedWithAdress>
    <izvorni_sadrzaj>
      <item>CASTRUM VILLAE d.o.o. OPRTALJ, Šorgi, Markovići 39B, 52460 Oprtalj</item>
    </izvorni_sadrzaj>
    <derivirana_varijabla naziv="DomainObject.Predmet.ProtuStrankaListFormatedWithAdress_1">
      <item>CASTRUM VILLAE d.o.o. OPRTALJ, Šorgi, Markovići 39B, 52460 Oprtalj</item>
    </derivirana_varijabla>
  </DomainObject.Predmet.ProtuStrankaListFormatedWithAdress>
  <DomainObject.Predmet.ProtuStrankaListFormatedWithAdressOIB>
    <izvorni_sadrzaj>
      <item>CASTRUM VILLAE d.o.o. OPRTALJ, OIB 93752335077, Šorgi, Markovići 39B, 52460 Oprtalj</item>
    </izvorni_sadrzaj>
    <derivirana_varijabla naziv="DomainObject.Predmet.ProtuStrankaListFormatedWithAdressOIB_1">
      <item>CASTRUM VILLAE d.o.o. OPRTALJ, OIB 93752335077, Šorgi, Markovići 39B, 52460 Oprtalj</item>
    </derivirana_varijabla>
  </DomainObject.Predmet.ProtuStrankaListFormatedWithAdressOIB>
  <DomainObject.Predmet.ProtuStrankaListNazivFormated>
    <izvorni_sadrzaj>
      <item>CASTRUM VILLAE d.o.o. OPRTALJ</item>
    </izvorni_sadrzaj>
    <derivirana_varijabla naziv="DomainObject.Predmet.ProtuStrankaListNazivFormated_1">
      <item>CASTRUM VILLAE d.o.o. OPRTALJ</item>
    </derivirana_varijabla>
  </DomainObject.Predmet.ProtuStrankaListNazivFormated>
  <DomainObject.Predmet.ProtuStrankaListNazivFormatedOIB>
    <izvorni_sadrzaj>
      <item>CASTRUM VILLAE d.o.o. OPRTALJ, OIB 93752335077</item>
    </izvorni_sadrzaj>
    <derivirana_varijabla naziv="DomainObject.Predmet.ProtuStrankaListNazivFormatedOIB_1">
      <item>CASTRUM VILLAE d.o.o. OPRTALJ, OIB 93752335077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CASTRUM VILLAE d.o.o. OPRTALJ</izvorni_sadrzaj>
    <derivirana_varijabla naziv="DomainObject.Predmet.ProtustrankaIDrugi_1">CASTRUM VILLAE d.o.o. OPRTALJ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CASTRUM VILLAE d.o.o. OPRTALJ, OIB 93752335077, Šorgi, Markovići 39B, 52460 Oprtalj</izvorni_sadrzaj>
    <derivirana_varijabla naziv="DomainObject.Predmet.ProtustrankaIDrugiAdressOIB_1">CASTRUM VILLAE d.o.o. OPRTALJ, OIB 93752335077, Šorgi, Markovići 39B,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CASTRUM VILLAE d.o.o. OPRTALJ</item>
    </izvorni_sadrzaj>
    <derivirana_varijabla naziv="DomainObject.Predmet.SudioniciListNaziv_1">
      <item>FINANCIJSKA AGENCIJA, RC RIJEKA, PODRUŽNICA PULA, PULA</item>
      <item>CASTRUM VILLAE d.o.o. OPRTALJ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CASTRUM VILLAE d.o.o. OPRTALJ, OIB 93752335077, Šorgi, Markovići 39B,52460 Oprtalj</item>
    </izvorni_sadrzaj>
    <derivirana_varijabla naziv="DomainObject.Predmet.SudioniciListAdressOIB_1">
      <item>FINANCIJSKA AGENCIJA, RC RIJEKA, PODRUŽNICA PULA, PULA, OIB 85821130368, Giardini 5,52100 Pula</item>
      <item>CASTRUM VILLAE d.o.o. OPRTALJ, OIB 93752335077, Šorgi, Markovići 39B,52460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93752335077</item>
    </izvorni_sadrzaj>
    <derivirana_varijabla naziv="DomainObject.Predmet.SudioniciListNazivOIB_1">
      <item>, OIB 85821130368</item>
      <item>, OIB 93752335077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2680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2017-02-03T12:09:00Z</dcterms:created>
  <dc:creator>Mihaela Kaligari</dc:creator>
  <dc:description/>
  <cp:keywords/>
  <cp:lastModifiedBy>Morena Brajuha</cp:lastModifiedBy>
  <dcterms:modified xmlns:xsi="http://www.w3.org/2001/XMLSchema-instance" xsi:type="dcterms:W3CDTF">2017-02-06T11:32:00Z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