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2fd5" w14:paraId="f8b2fd5" w:rsidRDefault="00F51B04" w:rsidP="00F51B04" w:rsidR="00F51B04">
      <w:pPr>
        <w:pStyle w:val="Zaglavlje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51B04" w:rsidP="00F51B04" w:rsidR="00F51B04" w:rsidRPr="00953077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Default="00F51B04" w:rsidP="00F51B04" w:rsidR="00F51B04" w:rsidRPr="00953077">
      <w:pPr>
        <w:pStyle w:val="Zaglavlje"/>
      </w:pPr>
      <w:r w:rsidRPr="00953077">
        <w:t>Trgovački sud u Zagrebu</w:t>
      </w:r>
    </w:p>
    <w:p w:rsidRDefault="00F51B04" w:rsidP="00F51B04" w:rsidR="00F51B04" w:rsidRPr="00953077">
      <w:pPr>
        <w:pStyle w:val="Zaglavlje"/>
      </w:pPr>
      <w:r>
        <w:t>Zagreb, Amruševa 2</w:t>
      </w:r>
    </w:p>
    <w:p w:rsidRDefault="00F51B04" w:rsidP="00F51B04" w:rsidR="00F51B04"/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0631F5" w:rsidP="00E73A1B" w:rsidR="00B419CB" w:rsidRPr="00C96D83">
      <w:pPr>
        <w:jc w:val="center"/>
      </w:pPr>
      <w:r>
        <w:t>Z A K L</w:t>
      </w:r>
      <w:r w:rsidR="008F4849" w:rsidRPr="00C96D83">
        <w:t>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D3125E" w:rsidP="00D3125E" w:rsidR="00D3125E">
      <w:pPr>
        <w:ind w:firstLine="708"/>
        <w:jc w:val="both"/>
      </w:pPr>
      <w:r>
        <w:t xml:space="preserve">Trgovački sud u Zagrebu po sucu toga suda Vesni Sremac Šoštar </w:t>
      </w:r>
      <w:r w:rsidRPr="00537DFF">
        <w:t>u stečajnom postupku otvorenim nad stečajnim dužnikom</w:t>
      </w:r>
      <w:r>
        <w:t xml:space="preserve"> PZ PETROVA GORA u stečaju, Gvozd, Kri</w:t>
      </w:r>
      <w:r w:rsidR="00A255C0">
        <w:t>žnoga puta 6, OIB: 69602856930</w:t>
      </w:r>
      <w:r>
        <w:t xml:space="preserve">, </w:t>
      </w:r>
      <w:r w:rsidRPr="00537DFF">
        <w:t xml:space="preserve"> </w:t>
      </w:r>
      <w:r>
        <w:t>dana</w:t>
      </w:r>
      <w:r w:rsidRPr="00537DFF">
        <w:t xml:space="preserve"> </w:t>
      </w:r>
      <w:r w:rsidR="00F51B04">
        <w:t>25. travnja</w:t>
      </w:r>
      <w:r w:rsidR="00791A46">
        <w:t xml:space="preserve"> </w:t>
      </w:r>
      <w:r w:rsidR="00865E7D">
        <w:t>2018</w:t>
      </w:r>
      <w:r>
        <w:t>. godine</w:t>
      </w:r>
    </w:p>
    <w:p w:rsidRDefault="00D3125E" w:rsidP="00D3125E" w:rsidR="00D3125E">
      <w:pPr>
        <w:ind w:firstLine="708"/>
        <w:jc w:val="both"/>
      </w:pPr>
    </w:p>
    <w:p w:rsidRDefault="00ED5EBE" w:rsidP="00ED5EBE" w:rsidR="00A806E8" w:rsidRPr="00C96D83">
      <w:pPr>
        <w:jc w:val="center"/>
      </w:pPr>
      <w:r>
        <w:t xml:space="preserve">z a k </w:t>
      </w:r>
      <w:r w:rsidR="000631F5">
        <w:t>l</w:t>
      </w:r>
      <w:r w:rsidR="004270F7" w:rsidRPr="00C96D83">
        <w:t>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11089" w:rsidR="00D259EB" w:rsidRPr="00D3125E">
      <w:pPr>
        <w:pStyle w:val="Tijeloteksta"/>
        <w:numPr>
          <w:ilvl w:val="0"/>
          <w:numId w:val="29"/>
        </w:numPr>
        <w:ind w:left="709"/>
        <w:jc w:val="both"/>
        <w:outlineLvl w:val="0"/>
      </w:pPr>
      <w:r w:rsidRPr="00795561">
        <w:rPr>
          <w:rFonts w:cs="Times New Roman" w:hAnsi="Times New Roman" w:ascii="Times New Roman"/>
          <w:sz w:val="24"/>
        </w:rPr>
        <w:t>U stečajnom postupku koji se vodi nad stečajnim dužnikom</w:t>
      </w:r>
      <w:r w:rsidR="0082107F" w:rsidRPr="00795561">
        <w:rPr>
          <w:rFonts w:cs="Times New Roman" w:hAnsi="Times New Roman" w:ascii="Times New Roman"/>
          <w:sz w:val="24"/>
        </w:rPr>
        <w:t xml:space="preserve"> </w:t>
      </w:r>
      <w:r w:rsidR="00D3125E" w:rsidRPr="00D3125E">
        <w:rPr>
          <w:rFonts w:cs="Times New Roman" w:hAnsi="Times New Roman" w:ascii="Times New Roman"/>
        </w:rPr>
        <w:t>PZ PETROVA GORA u stečaju, Gvozd, Križnoga puta 6, OIB: 69602856930,</w:t>
      </w:r>
      <w:r w:rsidR="00D3125E">
        <w:t xml:space="preserve"> </w:t>
      </w:r>
      <w:r w:rsidR="003D6DA2">
        <w:rPr>
          <w:rFonts w:cs="Times New Roman" w:hAnsi="Times New Roman" w:ascii="Times New Roman"/>
          <w:sz w:val="24"/>
        </w:rPr>
        <w:t xml:space="preserve"> </w:t>
      </w:r>
      <w:r w:rsidRPr="00795561">
        <w:rPr>
          <w:rFonts w:cs="Times New Roman" w:hAnsi="Times New Roman" w:ascii="Times New Roman"/>
          <w:sz w:val="24"/>
        </w:rPr>
        <w:t>o</w:t>
      </w:r>
      <w:r w:rsidR="006D4DB7" w:rsidRPr="00795561">
        <w:rPr>
          <w:rFonts w:cs="Times New Roman" w:hAnsi="Times New Roman" w:ascii="Times New Roman"/>
          <w:sz w:val="24"/>
        </w:rPr>
        <w:t xml:space="preserve">dređuje se </w:t>
      </w:r>
      <w:r w:rsidR="00961BB5">
        <w:rPr>
          <w:rFonts w:cs="Times New Roman" w:hAnsi="Times New Roman" w:ascii="Times New Roman"/>
          <w:sz w:val="24"/>
        </w:rPr>
        <w:t>prvo</w:t>
      </w:r>
      <w:r w:rsidR="004247FC">
        <w:rPr>
          <w:rFonts w:cs="Times New Roman" w:hAnsi="Times New Roman" w:ascii="Times New Roman"/>
          <w:sz w:val="24"/>
        </w:rPr>
        <w:t xml:space="preserve"> </w:t>
      </w:r>
      <w:r w:rsidRPr="003D6DA2">
        <w:rPr>
          <w:rFonts w:cs="Times New Roman" w:hAnsi="Times New Roman" w:ascii="Times New Roman"/>
          <w:sz w:val="24"/>
        </w:rPr>
        <w:t>ročište za javnu dražbu</w:t>
      </w:r>
      <w:r w:rsidRPr="00795561">
        <w:rPr>
          <w:rFonts w:cs="Times New Roman" w:hAnsi="Times New Roman" w:ascii="Times New Roman"/>
          <w:sz w:val="24"/>
        </w:rPr>
        <w:t xml:space="preserve"> radi prodaje </w:t>
      </w:r>
      <w:r w:rsidR="006D4DB7" w:rsidRPr="00795561">
        <w:rPr>
          <w:rFonts w:cs="Times New Roman" w:hAnsi="Times New Roman" w:ascii="Times New Roman"/>
          <w:sz w:val="24"/>
        </w:rPr>
        <w:t>nekretnina u vlasništvu</w:t>
      </w:r>
      <w:r w:rsidR="00D3125E">
        <w:rPr>
          <w:rFonts w:cs="Times New Roman" w:hAnsi="Times New Roman" w:ascii="Times New Roman"/>
          <w:sz w:val="24"/>
        </w:rPr>
        <w:t xml:space="preserve"> i suvlasništvu</w:t>
      </w:r>
      <w:r w:rsidR="006D4DB7" w:rsidRPr="00795561">
        <w:rPr>
          <w:rFonts w:cs="Times New Roman" w:hAnsi="Times New Roman" w:ascii="Times New Roman"/>
          <w:sz w:val="24"/>
        </w:rPr>
        <w:t xml:space="preserve"> stečajnog</w:t>
      </w:r>
      <w:r w:rsidR="00947AC0" w:rsidRPr="00795561">
        <w:rPr>
          <w:rFonts w:cs="Times New Roman" w:hAnsi="Times New Roman" w:ascii="Times New Roman"/>
          <w:sz w:val="24"/>
        </w:rPr>
        <w:t xml:space="preserve"> </w:t>
      </w:r>
      <w:r w:rsidR="00841210" w:rsidRPr="00795561">
        <w:rPr>
          <w:rFonts w:cs="Times New Roman" w:hAnsi="Times New Roman" w:ascii="Times New Roman"/>
          <w:sz w:val="24"/>
        </w:rPr>
        <w:t>d</w:t>
      </w:r>
      <w:r w:rsidR="00494A48" w:rsidRPr="00795561">
        <w:rPr>
          <w:rFonts w:cs="Times New Roman" w:hAnsi="Times New Roman" w:ascii="Times New Roman"/>
          <w:sz w:val="24"/>
        </w:rPr>
        <w:t>užnika</w:t>
      </w:r>
      <w:r w:rsidR="008841B3" w:rsidRPr="00795561">
        <w:rPr>
          <w:rFonts w:cs="Times New Roman" w:hAnsi="Times New Roman" w:ascii="Times New Roman"/>
          <w:sz w:val="24"/>
        </w:rPr>
        <w:t>,</w:t>
      </w:r>
      <w:r w:rsidR="00597E7B" w:rsidRPr="00795561">
        <w:rPr>
          <w:rFonts w:cs="Times New Roman" w:hAnsi="Times New Roman" w:ascii="Times New Roman"/>
          <w:sz w:val="24"/>
        </w:rPr>
        <w:t xml:space="preserve"> </w:t>
      </w:r>
      <w:r w:rsidR="00DC3B9E" w:rsidRPr="00795561">
        <w:rPr>
          <w:rFonts w:cs="Times New Roman" w:hAnsi="Times New Roman" w:ascii="Times New Roman"/>
          <w:sz w:val="24"/>
        </w:rPr>
        <w:t xml:space="preserve">uz odgovarajuću primjenu pravila </w:t>
      </w:r>
      <w:r w:rsidR="00E92A0B" w:rsidRPr="00795561">
        <w:rPr>
          <w:rFonts w:cs="Times New Roman" w:hAnsi="Times New Roman" w:ascii="Times New Roman"/>
          <w:sz w:val="24"/>
        </w:rPr>
        <w:t>o ovrsi na nekretninama</w:t>
      </w:r>
      <w:r w:rsidR="00D3125E">
        <w:rPr>
          <w:rFonts w:cs="Times New Roman" w:hAnsi="Times New Roman" w:ascii="Times New Roman"/>
          <w:sz w:val="24"/>
        </w:rPr>
        <w:t xml:space="preserve"> kako slijedi: </w:t>
      </w:r>
      <w:r w:rsidR="00E92A0B" w:rsidRPr="00795561">
        <w:rPr>
          <w:rFonts w:cs="Times New Roman" w:hAnsi="Times New Roman" w:ascii="Times New Roman"/>
          <w:sz w:val="24"/>
        </w:rPr>
        <w:t xml:space="preserve"> </w:t>
      </w:r>
    </w:p>
    <w:p w:rsidRDefault="00D3125E" w:rsidP="00D3125E" w:rsidR="00D3125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51B04" w:rsidP="00F51B04" w:rsidR="00F51B04" w:rsidRPr="00373C0D">
      <w:pPr>
        <w:spacing w:lineRule="auto" w:line="360"/>
        <w:ind w:firstLine="360"/>
        <w:jc w:val="both"/>
        <w:rPr>
          <w:bCs/>
          <w:i/>
          <w:iCs/>
        </w:rPr>
      </w:pPr>
      <w:r w:rsidRPr="00373C0D">
        <w:rPr>
          <w:bCs/>
          <w:i/>
          <w:iCs/>
        </w:rPr>
        <w:t>Nekretn</w:t>
      </w:r>
      <w:r>
        <w:rPr>
          <w:bCs/>
          <w:i/>
          <w:iCs/>
        </w:rPr>
        <w:t>in</w:t>
      </w:r>
      <w:r w:rsidRPr="00373C0D">
        <w:rPr>
          <w:bCs/>
          <w:i/>
          <w:iCs/>
        </w:rPr>
        <w:t>e (zemljište) sastoje se od: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553 k.o. Bović (MBR 333514) – oranica, sastoji se od ukupne površine 694 m2, k.ć. 763. Početna cijena 1.388,00 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905 k.o. Bović (MBR 333514)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258/2 oranica 14.843 m2 – početna cijena 29.686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259/2 oranica 1.122 m2 – početna cijena 2.244,00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327 oranica 2.741 m2 – početna cijena 5.482,00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341 voćnjak 406 m 2 – početna cijena 812,00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342 oranica – 16.174 m2 – početna cijena 32.348,00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35.286 m2</w:t>
      </w:r>
      <w:r>
        <w:rPr>
          <w:b/>
          <w:bCs/>
          <w:i/>
          <w:iCs/>
        </w:rPr>
        <w:t xml:space="preserve"> – početna cijena 70.572,00 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926 k.o. Bović (MBR 333514)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264/1 oranica, 2.697 m2 – Početna cijena 5.394,00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273/1 oranica, 4.053 m2 – Početna cijena 8.106,00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274/1 šuma, 1.730 m2 – početna cijena 3.460,00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lastRenderedPageBreak/>
        <w:t>K.č. 381/1 oranica, 4.377 m2 – početna cijena 8.754,00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383/1 šuma, 8.607 m2 – početna cijena 17.214,00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284 oranica, 5.269 m2 – početna cijena 10.538,00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287 oranica, 662 m2 – početna cijena 1.324,00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315 oranica, 2158 m2 – početna cijena 4.356,00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29.553 m2 – početna cijena 59.106,00 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590 k.o. Stipan (MBR 333816)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329/1, pašnjak 4.136 m2 – Početna cijena 8.272,00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5004/, oranica  4.690 m2 – Početna cijena 9.380,00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500/38, vinograd oranica 4.266 m2 – Početna cijena 8.532,00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574 livada 1.104  m2 – Početna cijena 2.208,00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577/1 oranica 9.484 m2 – Početna cijena 18.968,00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578, oranica 1.964 m2 – Početna cijena 3.928,00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587/1, pašnjak 428 m2 – Početna cijena 856,00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811/2, oranica 1.780 m2 – Početna cijena 3.560,00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811/7, oranica 9.589 m2 – Početna cijena 19.178,00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811/8, oranica  4.449 m2 – Početna cijena 8.898,00 kn.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42.888 m2 – početna cijena 85.776,</w:t>
      </w:r>
      <w:r>
        <w:rPr>
          <w:b/>
          <w:bCs/>
          <w:i/>
          <w:iCs/>
        </w:rPr>
        <w:t>00 kn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69 k.o. Lasinjsko Dugo Selo (MBR 333603)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810/1 oranica 694 m2 – Početna cijena 1.388,00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876/3 livada 309 m2 – Početna cijena 618,,00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980/2 pašnjak 766 m2 – Početna cijena 1.532,00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1099/2  oranica 1.000 m2 – Početna cijena 2.000,00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1099/7 oranica 629 m2 – Početna cijena 1.258,00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1142/1 oranica 1.616 m2 – Početna cijena 3.232,00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1146/1 pašnjak 2.582 m2 – Početna cijena 5.164,00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1210/1 pašnjak 4.370 m2 – Početna cijena 8.740,00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1404/7 pašnjak 15.289 m2 – Početna cijena 30.578,00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1404/11 pašnjak 4.787 m2 – Početna cijena 9.574,00,00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1404/18 šuma 191 m2 – Početna cijena 382,00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1474/32 šuma 7.197 m2 – Početna cijena 14.394,00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lastRenderedPageBreak/>
        <w:t>K.č. 1474/199 šuma 9.686 m2 – Početna cijena 19.372,00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1474/229 šuma 12.664 m2 – Početna cijena 25.328,00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1474/255 šuma 1.176 m2 – Početna cijena 2.352,00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1474/261 pašnjak 514 m2 – Početna cijena 1.028,00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1526/1 put 277 m2 – početna cijena 554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63.447 m2 – početna cijena 126.894,</w:t>
      </w:r>
      <w:r>
        <w:rPr>
          <w:b/>
          <w:bCs/>
          <w:i/>
          <w:iCs/>
        </w:rPr>
        <w:t>00 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555 k.o. Lasinjsko Dugo Selo (MBR 333603)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96/4 oranica 4.597 m2 – Početna cijena 9.194,00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126/11 oranica 7.355 m2 – Početna cijena 14.710,00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126/13 pašnjak 741 m2 – Početna cijena 1.482,00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126/36 šuma 6.122 m2 – Početna cijena 12.244,00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126/46 šuma 3.280 m2 – Početna cijena 6.560,00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126/59 livada 126 m2 – Početna cijena 252,00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1474/155 šuma 7.837 m2 – Početna cijena 15.674,00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1474/156 šuma 1.248 m2 – Početna cijena 2.496,00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31.306 m2 – početna cijena 62.612,</w:t>
      </w:r>
      <w:r>
        <w:rPr>
          <w:b/>
          <w:bCs/>
          <w:i/>
          <w:iCs/>
        </w:rPr>
        <w:t>00 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556 k.o. Lasinjsko Dugo Selo (MBR 333603)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96/7 oranica 6.593 m2 – Početna cijena 13.186,00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126/6 oranica 5.327 m2 – Početna cijena 10.654,00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Ukupno11.920 m2 – početna cijena 23.840,</w:t>
      </w:r>
      <w:r>
        <w:rPr>
          <w:b/>
          <w:bCs/>
          <w:i/>
          <w:iCs/>
        </w:rPr>
        <w:t>00 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583 k.o. Lasinjsko Dugo Selo (MBR 333603)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1404/2 oranica 21.231 m2 – Početna cijena 42.462,00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1419/5 oranica 1.302 m2 – Početna cijena 2.604,00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22.533 m2 – početna cijena 45.066,00 kn.</w:t>
      </w:r>
    </w:p>
    <w:p w:rsidRDefault="00F51B04" w:rsidP="00F51B04" w:rsidR="00F51B04" w:rsidRPr="00373C0D">
      <w:pPr>
        <w:spacing w:lineRule="auto" w:line="360"/>
        <w:jc w:val="both"/>
        <w:rPr>
          <w:bCs/>
          <w:i/>
          <w:iCs/>
        </w:rPr>
      </w:pPr>
    </w:p>
    <w:p w:rsidRDefault="00F51B04" w:rsidP="00F51B04" w:rsidR="00F51B04" w:rsidRPr="00373C0D">
      <w:pPr>
        <w:spacing w:lineRule="auto" w:line="360"/>
        <w:jc w:val="both"/>
        <w:rPr>
          <w:bCs/>
          <w:i/>
          <w:iCs/>
        </w:rPr>
      </w:pP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596 k.o. Lasinjsko Dugo Selo (MBR 333603)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889/13 oranica 1.259 m2 – Početna cijena 2.518,00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lastRenderedPageBreak/>
        <w:t>K.č. 889/24 oranica 2.410 m2 – Početna cijena 4.820,00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912/1 oranica 3.043 m2 – Početna cijena 6.086,00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1018/4 oranica 331 m2 – Početna cijena 662,00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7.043 m2 – početna cijena 14.086,00 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640 k.o. Lasinjsko Dugo Selo (MBR 333603)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68/50  šuma 14.721 m2 – Početna cijena 29.442,00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95/26 pašnjak 13.559 m2 – Početna cijena 27.118,00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126/58 livada 716 m2 – Početna cijena 1.432,00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229/18 livada 191 m2 – Početna cijena 382,00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29.187 m2 – početna cijena 58.374,00 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684 k.o. Lasinjsko Dugo Selo (MBR 333603)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106 pašnjak 5.877 m2 – Početna cijena 11.754,00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107 pašnjak 162 m2 – Početna cijena 324,00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126/25 livada 6.309 m2 – Početna cijena 12.618,00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145/1 oranica 2.813 m2 – Početna cijena 5.626,00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145/2 šuma 2.464  m2 – početna cijena 4.928,00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148  pašnjak 2.000 m2 – Početna cijena 4.000,00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1474/122 pašnjak 13.297 m2 – Početna cijena 26.594,00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1474/140 šuma 514 m2 – Početna cijena 1.028,00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1474/161 šuma 5.294 m2 – Početna cijena 10.588,00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1474/181 šuma 15.609 m2 – početna cijena 31.218,00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54.339  m2 – početna cijena 108.678,00 kn.</w:t>
      </w:r>
    </w:p>
    <w:p w:rsidRDefault="00F51B04" w:rsidP="00F51B04" w:rsidR="00F51B04">
      <w:pPr>
        <w:spacing w:lineRule="auto" w:line="360"/>
        <w:jc w:val="both"/>
        <w:rPr>
          <w:b/>
          <w:bCs/>
          <w:i/>
          <w:iCs/>
        </w:rPr>
      </w:pP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657 k.o. Lasinjsko Dugo Selo (MBR 333603)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96/31 pašnjak 2.557 m2 – Početna cijena 5.114,00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96/33 šuma 6.654 m2 – Početna cijena 13.308,00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96/35 pašnjak  1.248 m2 – Početna cijena 2.496,00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lastRenderedPageBreak/>
        <w:t>K.č. 126/35 šuma 3.866 m2 – Početna cijena 7.732,00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126/52 šuma 2.651 m2 – početna cijena 5.302,00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16.976  m2 – početna cijena 33.952,</w:t>
      </w:r>
      <w:r>
        <w:rPr>
          <w:b/>
          <w:bCs/>
          <w:i/>
          <w:iCs/>
        </w:rPr>
        <w:t>00 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778 k.o. Lasinjsko Dugo Selo (MBR 333603)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68/99 šuma 5,740 m2 – Početna cijena 11.480,00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5.740  m2 – početna cijena 11.480,</w:t>
      </w:r>
      <w:r>
        <w:rPr>
          <w:b/>
          <w:bCs/>
          <w:i/>
          <w:iCs/>
        </w:rPr>
        <w:t>00 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849 k.o. Lasinjsko Dugo Selo (MBR 333603)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981/2 livada 2.791 m2 – Početna cijena 5.582,00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1286/1  livada 1.205 m2 – Početna cijena 2.410,00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1380 pašnjak 2.388 m2 – Početna cijena 4.776,00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1388/8 oranica 2.313 m2 – Početna cijena 4.626,00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1388/12 oranica 3.913 m2 – Početna cijena 7.826,00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1390/3 šuma 1.424 m2 – Početna cijena 2.848,00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1403 pašnjak 1.421 m2  – Početna cijena 2.842,00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1410 pašnjak 1.406 m2 – Početna cijena 2.812,00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1474/36 oranica 4.240 m2 – Početna cijena 8.480,00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1474/39 oranica 4.989 m2 – Početna cijena 9.978,00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1474/42 oranica 1.208 m2 – Početna cijena 2.416,00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1474/44 oranica 15.092 m2 – Početna cijena 30.184,00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1474/48 oranica 4.147 m2 – Početna cijena 8.294,00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1474/55 oranica 4.755 m2 – Početna cijena 9.510,00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1474/101 pašnjak 1.806 m2 – Početna cijena 3.612,00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1474/102 oranica 9.161 m2 – Početna cijena 18.322,00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1474/129 livada 791 m2 – početna cijena 1.582,00 kn</w:t>
      </w:r>
    </w:p>
    <w:p w:rsidRDefault="00F51B04" w:rsidP="00F51B04" w:rsidR="00F51B04" w:rsidRPr="00373C0D">
      <w:pPr>
        <w:spacing w:lineRule="auto" w:line="360"/>
        <w:jc w:val="both"/>
        <w:rPr>
          <w:bCs/>
          <w:i/>
          <w:iCs/>
        </w:rPr>
      </w:pP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61.050  m2 – početna cijena 122.100,</w:t>
      </w:r>
      <w:r>
        <w:rPr>
          <w:b/>
          <w:bCs/>
          <w:i/>
          <w:iCs/>
        </w:rPr>
        <w:t>00 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857 k.o. Lasinjsko Dugo Selo (MBR 333603)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1379 pašnjak 3.298 m2 – Početna cijena 6.596,00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lastRenderedPageBreak/>
        <w:t>K.č. 1474/12 oranica 13.574 m2 – Početna cijena 27.148,00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1474/112 oranica 4.352 m2 – Početna cijena 8.704,00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1474/146 šuma 2.309 m2 – Početna cijena 4.618,00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1474/149 pašnjak 1.435 m2 – početna cijena 2.870,00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1474/152 pašnjak 234 m2 – Početna cijena 468,00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1474/154 pašnjak 219 m2 – Početna cijena 438,00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1474/157 šuma 12.132 m2 – Početna cijena 24.264,00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1474/168 šuma 2.733 m2 – Početna cijena 5.466,00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1474/169 šuma 10.581 m2 – početna cijena 21.162,00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1474/170 oranica 2.823  m2 – početna cijena 5.646, 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53.690 m2 – početna cijena 107.380,00</w:t>
      </w:r>
      <w:r>
        <w:rPr>
          <w:b/>
          <w:bCs/>
          <w:i/>
          <w:iCs/>
        </w:rPr>
        <w:t xml:space="preserve"> kn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863 k.o. Čremušnica  (MBR 333557)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1097/14 oranica 2.302 m2 – Početna cijena 4.604,00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1097/15 oranica 3.057 m2 – Početna cijena 6.114,00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1097/16 oranica 2.608 m2 – Početna cijena 5.216,00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1097/17 oranica 719 m2 – Početna cijena 1.438,00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1097/18 oranica 1.169 m2 – početna cijena 2.338,00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1098/1 oranica 4.269 m2 – Početna cijena 8.538,00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1115/6 oranica 5.287 m2 – Početna cijena 10.574,00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1115/7 oranica 1.547 m2 – Početna cijena 3.094,00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1115/8 oranica 4.460 m2 – Početna cijena 8.920,00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1116/6 oranica 2.751 m2 – početna cijena 5.502,00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1116/8 oranica 1.316 m2 – početna cijena 2.632,00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1116/9 oranica 2.144 m2 – Početna cijena 4.288,00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1117/1 livada 719 m2 – Početna cijena 1.438,00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1118 livada 1.190 m2 – Početna cijena 2.380,00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1119/1 šuma 5.280 m2 – početna cijena 10.560,00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1122/1 livada 126 m2 – početna cijena 252,00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1122/11 oranica 611 m2 – Početna cijena 1.222,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1126/12 oranica 899 m2 – Početna cijena 1.798,00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lastRenderedPageBreak/>
        <w:t>K.č. 1150/1 šuma 4.316 m2 – Početna cijena 8.632,00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1154 oranica 3.330 m2 – početna cijena 6.660,00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1157 oranica 1.561 m2 – početna cijena 3.122,00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1158 livada 2.521 m2 – početna cijena 5.042,00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1190/25 oranica 2.787 m2 – početna cijena 5.574,00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1190/26 oranica 2.590 m2 – početna cijena 5.180,00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1190/35 oranica 2.859 m2 – početna cijena 5.718,00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1190/36 oranica 827 m2 – početna cijena 1.654,00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1224/1 oranica 2.863 m2 – početna cijena 5.726,00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1224/4 šuma 7.949 m2 – početna cijena 15.898,00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1229/2 oranica 3.924 m2 – početna cijena 7.848,00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76.462 m2 – početna cijena 152.924,00</w:t>
      </w:r>
      <w:r>
        <w:rPr>
          <w:b/>
          <w:bCs/>
          <w:i/>
          <w:iCs/>
        </w:rPr>
        <w:t xml:space="preserve"> 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533 k.o. Čremušnica  (MBR 333557)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1147/2 oranica  2.219 m2 – početna cijena 4.438,00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 xml:space="preserve">Ukupno 2.219 m2 – početna cijena 4.438,00 </w:t>
      </w:r>
      <w:r>
        <w:rPr>
          <w:b/>
          <w:bCs/>
          <w:i/>
          <w:iCs/>
        </w:rPr>
        <w:t>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585 k.o. Čremušnica  (MBR 333557)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1098/2 oranica 629 m2 – početna cijena 1.258,00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1099/2 oranica 378 m2 – početna cijena 756,00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1100/2 oranica 4.104 m2 – početna cijena 8.208,00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1101 oranica 583 m2 – početna cijena 1.166,00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1148/2 oranica 5.701 m2 – početna cijena 11.402,00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 xml:space="preserve">Ukupno 11.395 m2 – početna cijena 22.790,00 </w:t>
      </w:r>
      <w:r>
        <w:rPr>
          <w:b/>
          <w:bCs/>
          <w:i/>
          <w:iCs/>
        </w:rPr>
        <w:t>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772 k.o. Čremušnica  (MBR 333557)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1246/2 livada 3.118 m2 – početna cijena 6.236,00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1248/1 oranica 8.754 m2 – početna cijena 17.508,00 kn</w:t>
      </w:r>
    </w:p>
    <w:p w:rsidRDefault="00F51B04" w:rsidP="00F51B04" w:rsidR="00F51B04" w:rsidRPr="00373C0D">
      <w:pPr>
        <w:spacing w:lineRule="auto" w:line="360"/>
        <w:jc w:val="both"/>
        <w:rPr>
          <w:bCs/>
          <w:i/>
          <w:iCs/>
        </w:rPr>
      </w:pP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11.872 m2 – početna cijena 23.744,00 kn.</w:t>
      </w:r>
    </w:p>
    <w:p w:rsidRDefault="00F51B04" w:rsidP="00F51B04" w:rsidR="00F51B04" w:rsidRPr="00373C0D">
      <w:pPr>
        <w:numPr>
          <w:ilvl w:val="0"/>
          <w:numId w:val="34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Z.k.ul. 1517 k.o. Pješćanica  (MBR 333760) – sastoji se od katastarskih čestica: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K 60 kuća i dvorište 709 m2 – početna cijena 1.418,00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1232/24 šuma, pašnjak 15.178 m2 – početna cijena 30.356,00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1232/24 pašnjak 4.751 m2 – početna cijena 9.502,00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lastRenderedPageBreak/>
        <w:t>K.č. 1232/24 šuma 10.427 m2 – početna cijena 20.854,00,00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1232/25 pašnjak 331 m2 – početna cijena 662,00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1325 voćnjak 529 m2 – početna cijena 1.058,00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1326 voćnjak 3.010 m2 – početna cijena 6.020,00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1327 voćnjak 115 m2 – početna cijena 230,00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1328 voćnjak 104 m2 – početna cijena 208,00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1339 oranica 410 m2 – početna cijena 820,00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1466/2 šuma 1.392 m2 – početna cijena 2.784,00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1468/3 oranica 1.964 m2 – početna cijena 3.928,00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1468/4 oranica 3.543 m2 – početna cijena 7.086,00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1468/5 oranica 2.849 m2 – početna cijena 5.698,00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1468/7 oranica 5.330 m2 – početna cijena 10.660,00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1471/2 livada 730 m2 – početna cijena 1.460,00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1526/7 oranica 3.363 m2 – početna cijena 6.726,00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1526/18 oranica 3.122 m2 – početna cijena 6.244,00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1635 oranica 3.129 m2 – početna cijena 6.258,00 kn</w:t>
      </w:r>
    </w:p>
    <w:p w:rsidRDefault="00F51B04" w:rsidP="00F51B04" w:rsidR="00F51B04" w:rsidRPr="00373C0D">
      <w:pPr>
        <w:numPr>
          <w:ilvl w:val="0"/>
          <w:numId w:val="35"/>
        </w:numPr>
        <w:spacing w:lineRule="auto" w:line="360"/>
        <w:jc w:val="both"/>
        <w:rPr>
          <w:bCs/>
          <w:i/>
          <w:iCs/>
        </w:rPr>
      </w:pPr>
      <w:r w:rsidRPr="00373C0D">
        <w:rPr>
          <w:bCs/>
          <w:i/>
          <w:iCs/>
        </w:rPr>
        <w:t>k.č. 11890/1 oranica 1.176 m2 – početna cijena 2.352,00 kn</w:t>
      </w:r>
    </w:p>
    <w:p w:rsidRDefault="00F51B04" w:rsidP="00F51B04" w:rsidR="00F51B04" w:rsidRPr="00373C0D">
      <w:pPr>
        <w:spacing w:lineRule="auto" w:line="360"/>
        <w:jc w:val="both"/>
        <w:rPr>
          <w:b/>
          <w:bCs/>
          <w:i/>
          <w:iCs/>
        </w:rPr>
      </w:pPr>
      <w:r w:rsidRPr="00373C0D">
        <w:rPr>
          <w:b/>
          <w:bCs/>
          <w:i/>
          <w:iCs/>
        </w:rPr>
        <w:t>Ukupno 62.162 m2 – početna cijena 124.324,00 kn.</w:t>
      </w:r>
    </w:p>
    <w:p w:rsidRDefault="00791A46" w:rsidP="005E5C3F" w:rsidR="00791A46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F51B04">
        <w:rPr>
          <w:rFonts w:cs="Times New Roman" w:hAnsi="Times New Roman" w:ascii="Times New Roman"/>
          <w:sz w:val="24"/>
        </w:rPr>
        <w:t xml:space="preserve">1.219.669,23 </w:t>
      </w:r>
      <w:r>
        <w:rPr>
          <w:rFonts w:cs="Times New Roman" w:hAnsi="Times New Roman" w:ascii="Times New Roman"/>
          <w:sz w:val="24"/>
        </w:rPr>
        <w:t>kn</w:t>
      </w:r>
    </w:p>
    <w:p w:rsidRDefault="000F389E" w:rsidP="005E5C3F" w:rsidR="000F389E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F389E" w:rsidP="00F51B04" w:rsidR="000F389E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navedenim nekretninama</w:t>
      </w:r>
      <w:r w:rsidRPr="00E13551">
        <w:rPr>
          <w:rFonts w:cs="Times New Roman" w:hAnsi="Times New Roman" w:ascii="Times New Roman"/>
          <w:sz w:val="24"/>
        </w:rPr>
        <w:t xml:space="preserve"> upisano je </w:t>
      </w:r>
      <w:r>
        <w:rPr>
          <w:rFonts w:cs="Times New Roman" w:hAnsi="Times New Roman" w:ascii="Times New Roman"/>
          <w:sz w:val="24"/>
        </w:rPr>
        <w:t xml:space="preserve">razlučno </w:t>
      </w:r>
      <w:r w:rsidRPr="00E13551">
        <w:rPr>
          <w:rFonts w:cs="Times New Roman" w:hAnsi="Times New Roman" w:ascii="Times New Roman"/>
          <w:sz w:val="24"/>
        </w:rPr>
        <w:t xml:space="preserve">pravo u korist vjerovnika </w:t>
      </w:r>
      <w:r w:rsidR="00F51B04" w:rsidRPr="00536CD7">
        <w:rPr>
          <w:rFonts w:hAnsi="Times New Roman" w:ascii="Times New Roman"/>
          <w:sz w:val="24"/>
        </w:rPr>
        <w:t>CREDO BANKA d.d. u stečaju, Split, Frankopanska 58, OIB: 94141384086</w:t>
      </w:r>
      <w:r>
        <w:rPr>
          <w:rFonts w:cs="Times New Roman" w:hAnsi="Times New Roman" w:ascii="Times New Roman"/>
          <w:sz w:val="24"/>
        </w:rPr>
        <w:t xml:space="preserve">, i to temeljem Sporazuma o založnopravnom osiguranju novčane tražbine od 21. prosinca 2009. godine, radi osiguranja novčane tražbine vjerovnika prema dužniku po osnovu postojećih i budućih tražbina u ukupnom iznosu od 1,000.000,00 (slovima: milijunkuna) što predstavlja protuvrijednost iznosa od 137.741,05 EUR uz ugovorenu valutnu klauzulu na iznos u valuti EUR uvećano za ugovorene kamate, troškove i druga sporedna potraživanja.  </w:t>
      </w:r>
    </w:p>
    <w:p w:rsidRDefault="005E5C3F" w:rsidP="00961BB5" w:rsidR="005E5C3F" w:rsidRPr="00692C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61BB5" w:rsidP="00F07676" w:rsidR="00961BB5">
      <w:pPr>
        <w:pStyle w:val="Odlomakpopisa"/>
        <w:numPr>
          <w:ilvl w:val="0"/>
          <w:numId w:val="39"/>
        </w:numPr>
        <w:jc w:val="both"/>
      </w:pPr>
      <w:r>
        <w:t>NAČIN PRODAJE:</w:t>
      </w:r>
    </w:p>
    <w:p w:rsidRDefault="00961BB5" w:rsidP="00961BB5" w:rsidR="00961BB5">
      <w:pPr>
        <w:ind w:left="709"/>
        <w:jc w:val="both"/>
      </w:pPr>
    </w:p>
    <w:p w:rsidRDefault="00961BB5" w:rsidP="00961BB5" w:rsidR="00961BB5">
      <w:pPr>
        <w:pStyle w:val="Odlomakpopisa"/>
        <w:numPr>
          <w:ilvl w:val="0"/>
          <w:numId w:val="37"/>
        </w:numPr>
        <w:jc w:val="both"/>
      </w:pPr>
      <w:r>
        <w:t>Nekretnine iz točke I.) ovog rješenja prodavat će se u stečajnom postupku usmenom javnom dražbom, kao cjelina.</w:t>
      </w:r>
    </w:p>
    <w:p w:rsidRDefault="00961BB5" w:rsidP="00961BB5" w:rsidR="00961BB5">
      <w:pPr>
        <w:ind w:firstLine="708"/>
        <w:jc w:val="both"/>
      </w:pPr>
    </w:p>
    <w:p w:rsidRDefault="00961BB5" w:rsidP="00961BB5" w:rsidR="00961BB5">
      <w:pPr>
        <w:ind w:left="709"/>
        <w:jc w:val="both"/>
      </w:pPr>
      <w:r>
        <w:t xml:space="preserve">Ročište za javnu dražbu održat će se pred stečajnim sucem u zgradi Trgovačkog suda u Zagrebu, soba broj 55/III (dvorišna zgrada), dana:  </w:t>
      </w:r>
    </w:p>
    <w:p w:rsidRDefault="00961BB5" w:rsidP="00961BB5" w:rsidR="00961BB5">
      <w:pPr>
        <w:ind w:left="709"/>
        <w:jc w:val="both"/>
        <w:rPr>
          <w:b/>
          <w:u w:val="single"/>
        </w:rPr>
      </w:pPr>
    </w:p>
    <w:p w:rsidRDefault="00F07676" w:rsidP="00961BB5" w:rsidR="00961BB5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24. svibnja 2018. godine u 11,</w:t>
      </w:r>
      <w:r w:rsidR="00961BB5">
        <w:rPr>
          <w:b/>
          <w:u w:val="single"/>
        </w:rPr>
        <w:t>00 sati</w:t>
      </w:r>
    </w:p>
    <w:p w:rsidRDefault="00961BB5" w:rsidP="00961BB5" w:rsidR="00961BB5">
      <w:pPr>
        <w:ind w:firstLine="708"/>
        <w:jc w:val="both"/>
      </w:pPr>
    </w:p>
    <w:p w:rsidRDefault="00961BB5" w:rsidP="00961BB5" w:rsidR="00961BB5">
      <w:pPr>
        <w:ind w:firstLine="708"/>
        <w:jc w:val="both"/>
      </w:pPr>
      <w:r>
        <w:t>Ročište će se održati i ako na njemu sudjeluje samo jedan ponuditelj.</w:t>
      </w:r>
    </w:p>
    <w:p w:rsidRDefault="00961BB5" w:rsidP="00961BB5" w:rsidR="00961BB5">
      <w:pPr>
        <w:ind w:firstLine="708"/>
        <w:jc w:val="both"/>
      </w:pPr>
    </w:p>
    <w:p w:rsidRDefault="00961BB5" w:rsidP="00961BB5" w:rsidR="00961BB5">
      <w:pPr>
        <w:pStyle w:val="Odlomakpopisa"/>
        <w:numPr>
          <w:ilvl w:val="0"/>
          <w:numId w:val="36"/>
        </w:numPr>
        <w:ind w:left="709"/>
        <w:jc w:val="both"/>
      </w:pPr>
      <w:r>
        <w:t>Ovaj zaključak o prodaji objavit će se na mrežnoj stranici e-Oglasna ploči Trgovačkog suda u Zagrebu, na web stranici Visokog trgovačkog suda RH, u očevidniku nekretnina koji vodi Hrvatska gospodarska komora, a razlučni vjerovnici mogu ga objaviti i u jednom od javnih glasila.</w:t>
      </w:r>
    </w:p>
    <w:p w:rsidRDefault="00961BB5" w:rsidP="00961BB5" w:rsidR="00961BB5">
      <w:pPr>
        <w:ind w:firstLine="426"/>
        <w:jc w:val="both"/>
      </w:pPr>
    </w:p>
    <w:p w:rsidRDefault="00961BB5" w:rsidP="00F07676" w:rsidR="00961BB5">
      <w:pPr>
        <w:pStyle w:val="Odlomakpopisa"/>
        <w:numPr>
          <w:ilvl w:val="0"/>
          <w:numId w:val="39"/>
        </w:numPr>
        <w:jc w:val="both"/>
      </w:pPr>
      <w:r>
        <w:t>UVJETI PRODAJE:</w:t>
      </w:r>
    </w:p>
    <w:p w:rsidRDefault="00961BB5" w:rsidP="00961BB5" w:rsidR="00961BB5">
      <w:pPr>
        <w:ind w:firstLine="708"/>
        <w:jc w:val="both"/>
        <w:rPr>
          <w:u w:val="single"/>
        </w:rPr>
      </w:pPr>
    </w:p>
    <w:p w:rsidRDefault="00961BB5" w:rsidP="00961BB5" w:rsidR="00961BB5">
      <w:pPr>
        <w:pStyle w:val="Odlomakpopisa"/>
        <w:numPr>
          <w:ilvl w:val="0"/>
          <w:numId w:val="38"/>
        </w:numPr>
        <w:ind w:hanging="425" w:left="567"/>
        <w:jc w:val="both"/>
      </w:pPr>
      <w:r>
        <w:t>Prodaju se nekretnine navedene u točci I.) ovog zaključka.</w:t>
      </w:r>
    </w:p>
    <w:p w:rsidRDefault="00961BB5" w:rsidP="00961BB5" w:rsidR="00961BB5">
      <w:pPr>
        <w:pStyle w:val="Odlomakpopisa"/>
        <w:numPr>
          <w:ilvl w:val="0"/>
          <w:numId w:val="38"/>
        </w:numPr>
        <w:ind w:hanging="425" w:left="567"/>
        <w:jc w:val="both"/>
      </w:pPr>
      <w:r>
        <w:t xml:space="preserve">Vrijednost nekretnina utvrđena je u iznosu kao pod točkom I.) ovog zaključka. </w:t>
      </w:r>
    </w:p>
    <w:p w:rsidRDefault="00961BB5" w:rsidP="00961BB5" w:rsidR="00961BB5">
      <w:pPr>
        <w:pStyle w:val="Odlomakpopisa"/>
        <w:numPr>
          <w:ilvl w:val="0"/>
          <w:numId w:val="38"/>
        </w:numPr>
        <w:ind w:hanging="425" w:left="567"/>
        <w:jc w:val="both"/>
      </w:pPr>
      <w:r>
        <w:t>Nekretnine iz točke I.) ovog zaključka prodavat će se na prvom ročištu za javnu dražbu po početnoj cijeni koja je jednaka utvrđenoj vrijednosti nekretnina kao pod točkom I.) ovog zaključka i ispod te cijene ne mogu se prodati na ovom prvom ročištu, sukladno odredbi čl. 164. st. 6. Stečajnog zakona (NN 44/96 do 133/12: dalje SZ).</w:t>
      </w:r>
    </w:p>
    <w:p w:rsidRDefault="00961BB5" w:rsidP="00961BB5" w:rsidR="00961BB5">
      <w:pPr>
        <w:ind w:hanging="425" w:left="567"/>
        <w:jc w:val="both"/>
      </w:pPr>
    </w:p>
    <w:p w:rsidRDefault="00961BB5" w:rsidP="00961BB5" w:rsidR="00961BB5">
      <w:pPr>
        <w:pStyle w:val="Odlomakpopisa"/>
        <w:numPr>
          <w:ilvl w:val="0"/>
          <w:numId w:val="38"/>
        </w:numPr>
        <w:ind w:hanging="425" w:left="567"/>
        <w:jc w:val="both"/>
      </w:pPr>
      <w:r>
        <w:t>Sve poreze i pristojbe u svezi s prodajom nekretnina snosi kupac.</w:t>
      </w:r>
    </w:p>
    <w:p w:rsidRDefault="00961BB5" w:rsidP="00961BB5" w:rsidR="00961BB5">
      <w:pPr>
        <w:pStyle w:val="Odlomakpopisa"/>
        <w:ind w:hanging="425" w:left="567"/>
      </w:pPr>
    </w:p>
    <w:p w:rsidRDefault="00961BB5" w:rsidP="00961BB5" w:rsidR="00961BB5">
      <w:pPr>
        <w:pStyle w:val="Odlomakpopisa"/>
        <w:numPr>
          <w:ilvl w:val="0"/>
          <w:numId w:val="38"/>
        </w:numPr>
        <w:ind w:hanging="425" w:left="567"/>
        <w:jc w:val="both"/>
      </w:pPr>
      <w:r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</w:t>
      </w:r>
      <w:r>
        <w:rPr>
          <w:b/>
          <w:i/>
        </w:rPr>
        <w:t xml:space="preserve">HR9223900011300000460, </w:t>
      </w:r>
      <w:r>
        <w:t xml:space="preserve"> poziv na broj </w:t>
      </w:r>
      <w:r>
        <w:rPr>
          <w:b/>
          <w:i/>
        </w:rPr>
        <w:t>90113</w:t>
      </w:r>
      <w:r>
        <w:t xml:space="preserve"> 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961BB5" w:rsidP="00961BB5" w:rsidR="00961BB5">
      <w:pPr>
        <w:pStyle w:val="Odlomakpopisa"/>
        <w:ind w:hanging="426" w:left="426"/>
        <w:jc w:val="both"/>
      </w:pPr>
    </w:p>
    <w:p w:rsidRDefault="00961BB5" w:rsidP="00961BB5" w:rsidR="00961BB5">
      <w:pPr>
        <w:pStyle w:val="Odlomakpopisa"/>
        <w:numPr>
          <w:ilvl w:val="0"/>
          <w:numId w:val="38"/>
        </w:numPr>
        <w:ind w:hanging="425" w:left="567"/>
        <w:jc w:val="both"/>
      </w:pPr>
      <w:r>
        <w:t>Kupac je dužan uplatiti razliku između jamčevine  i postignute kupoprodajne cijene u   roku od 15 dana od održane javne dražbe. 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961BB5" w:rsidP="00961BB5" w:rsidR="00961BB5">
      <w:pPr>
        <w:ind w:hanging="426" w:left="426"/>
        <w:jc w:val="both"/>
      </w:pPr>
    </w:p>
    <w:p w:rsidRDefault="00961BB5" w:rsidP="00961BB5" w:rsidR="00961BB5">
      <w:pPr>
        <w:pStyle w:val="Odlomakpopisa"/>
        <w:numPr>
          <w:ilvl w:val="0"/>
          <w:numId w:val="38"/>
        </w:numPr>
        <w:ind w:hanging="425" w:left="567"/>
        <w:jc w:val="both"/>
      </w:pPr>
      <w:r>
        <w:t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961BB5" w:rsidP="00961BB5" w:rsidR="00961BB5">
      <w:pPr>
        <w:pStyle w:val="Odlomakpopisa"/>
        <w:numPr>
          <w:ilvl w:val="0"/>
          <w:numId w:val="38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961BB5" w:rsidP="00961BB5" w:rsidR="00961BB5">
      <w:pPr>
        <w:pStyle w:val="Odlomakpopisa"/>
        <w:ind w:left="567"/>
        <w:jc w:val="both"/>
      </w:pPr>
    </w:p>
    <w:p w:rsidRDefault="00961BB5" w:rsidP="00961BB5" w:rsidR="00961BB5">
      <w:pPr>
        <w:pStyle w:val="Odlomakpopisa"/>
        <w:numPr>
          <w:ilvl w:val="0"/>
          <w:numId w:val="38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961BB5" w:rsidP="00961BB5" w:rsidR="00961BB5">
      <w:pPr>
        <w:pStyle w:val="Odlomakpopisa"/>
        <w:ind w:hanging="567" w:left="567"/>
      </w:pPr>
    </w:p>
    <w:p w:rsidRDefault="00961BB5" w:rsidP="00961BB5" w:rsidR="00961BB5">
      <w:pPr>
        <w:pStyle w:val="Odlomakpopisa"/>
        <w:numPr>
          <w:ilvl w:val="0"/>
          <w:numId w:val="38"/>
        </w:numPr>
        <w:ind w:hanging="567" w:left="567"/>
        <w:jc w:val="both"/>
      </w:pPr>
      <w:r>
        <w:lastRenderedPageBreak/>
        <w:t>Prodaja se obavlja po načelu «viđeno-kupljeno», što isključuje sve naknadne prigovore kupca.</w:t>
      </w:r>
    </w:p>
    <w:p w:rsidRDefault="00961BB5" w:rsidP="00961BB5" w:rsidR="00961BB5">
      <w:pPr>
        <w:ind w:hanging="567" w:left="567"/>
        <w:jc w:val="both"/>
      </w:pPr>
    </w:p>
    <w:p w:rsidRDefault="00961BB5" w:rsidP="00961BB5" w:rsidR="00961BB5">
      <w:pPr>
        <w:pStyle w:val="Odlomakpopisa"/>
        <w:numPr>
          <w:ilvl w:val="0"/>
          <w:numId w:val="38"/>
        </w:numPr>
        <w:ind w:hanging="567" w:left="567"/>
        <w:jc w:val="both"/>
      </w:pPr>
      <w:r>
        <w:t>Razgledati nekretnine i dokumentaciju vezanu  uz iste, zainteresirane osobe mogu u vrijeme dogovoreno sa stečajnim upraviteljem na tel. br. 098/384-574</w:t>
      </w:r>
    </w:p>
    <w:p w:rsidRDefault="00961BB5" w:rsidP="00961BB5" w:rsidR="00961BB5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961BB5" w:rsidP="00961BB5" w:rsidR="00961BB5">
      <w:pPr>
        <w:jc w:val="center"/>
      </w:pPr>
      <w:r>
        <w:t>Obrazloženje</w:t>
      </w:r>
    </w:p>
    <w:p w:rsidRDefault="00961BB5" w:rsidP="00961BB5" w:rsidR="00961BB5">
      <w:pPr>
        <w:jc w:val="both"/>
      </w:pPr>
    </w:p>
    <w:p w:rsidRDefault="00961BB5" w:rsidP="00961BB5" w:rsidR="00961BB5">
      <w:pPr>
        <w:jc w:val="both"/>
      </w:pPr>
      <w:r>
        <w:tab/>
        <w:t>Ovaj je sud po prijedlogu stečajnog upravitelja, sukladno odredbi čl. 164. Stečajnog zakona (NN 44/96, 29/99, 129/00, 123/03, 82/06, 116/10, 25/12, 133/12; dalje u tekstu SZ), donio rješenje o prodaji, proveo ročište radi utvrđenja vrijednosti nekretnine i zaključak o utvrđenoj vrijednosti nekretnina, nakon što su iste procijenjene od strane Stalnog sudskog vještaka za poljoprivredu Alana Đozića, dipl.ing. iz Siska dana 15.02.2015. te odlučio kao u izreci ovog zaključka o prodaji, sukladno odredbama Ovršnog zakona (NN 112/12; 93/14), koje se odnose na prodaju nekretnina.</w:t>
      </w:r>
    </w:p>
    <w:p w:rsidRDefault="00961BB5" w:rsidP="00961BB5" w:rsidR="00961BB5">
      <w:pPr>
        <w:jc w:val="both"/>
      </w:pPr>
    </w:p>
    <w:p w:rsidRDefault="00961BB5" w:rsidP="00961BB5" w:rsidR="00961BB5">
      <w:pPr>
        <w:jc w:val="both"/>
      </w:pPr>
      <w:r>
        <w:tab/>
        <w:t>Na prvom ročištu za javnu dražbu nekretnine se ne mogu prodati ispod utvrđene vrijednosti temeljem čl. 164. SZ-a.</w:t>
      </w:r>
    </w:p>
    <w:p w:rsidRDefault="00961BB5" w:rsidP="00961BB5" w:rsidR="00961BB5">
      <w:pPr>
        <w:jc w:val="both"/>
      </w:pPr>
    </w:p>
    <w:p w:rsidRDefault="00961BB5" w:rsidP="00961BB5" w:rsidR="00961BB5">
      <w:pPr>
        <w:jc w:val="center"/>
      </w:pPr>
      <w:r>
        <w:t xml:space="preserve">U Zagrebu, </w:t>
      </w:r>
      <w:r w:rsidR="00F07676">
        <w:t xml:space="preserve">25. travnja 2018. godine </w:t>
      </w:r>
    </w:p>
    <w:p w:rsidRDefault="00961BB5" w:rsidP="00961BB5" w:rsidR="00961BB5">
      <w:pPr>
        <w:jc w:val="center"/>
      </w:pPr>
      <w:r>
        <w:t xml:space="preserve"> </w:t>
      </w:r>
    </w:p>
    <w:p w:rsidRDefault="00961BB5" w:rsidP="00961BB5" w:rsidR="00961BB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SUDAC:</w:t>
      </w:r>
    </w:p>
    <w:p w:rsidRDefault="00961BB5" w:rsidP="00E53D3D" w:rsidR="00B161E9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Vesna Sremac Šoštar</w:t>
      </w:r>
      <w:r w:rsidR="00B161E9">
        <w:t>,v.r.</w:t>
      </w:r>
    </w:p>
    <w:p w:rsidRDefault="00B161E9" w:rsidP="00D338FD" w:rsidR="00B161E9">
      <w:pPr>
        <w:pStyle w:val="Uvuenotijeloteksta"/>
        <w:ind w:firstLine="141" w:left="1983"/>
        <w:jc w:val="right"/>
      </w:pPr>
      <w:r>
        <w:t>Za točnost otpravka</w:t>
      </w:r>
    </w:p>
    <w:p w:rsidRDefault="00B161E9" w:rsidP="00961BB5" w:rsidR="00961BB5">
      <w:pPr>
        <w:jc w:val="right"/>
      </w:pPr>
      <w:r>
        <w:t>Matea Bizjak</w:t>
      </w:r>
    </w:p>
    <w:p w:rsidRDefault="00961BB5" w:rsidP="00961BB5" w:rsidR="00961BB5">
      <w:pPr>
        <w:jc w:val="both"/>
      </w:pPr>
    </w:p>
    <w:p w:rsidRDefault="00961BB5" w:rsidP="00961BB5" w:rsidR="00961BB5">
      <w:pPr>
        <w:jc w:val="both"/>
      </w:pPr>
      <w:r>
        <w:t>UPUTA O PRAVNOM LIJEKU:</w:t>
      </w:r>
    </w:p>
    <w:p w:rsidRDefault="00961BB5" w:rsidP="00961BB5" w:rsidR="00961BB5">
      <w:pPr>
        <w:jc w:val="both"/>
      </w:pPr>
      <w:r>
        <w:t>Protiv ovog zaključka nije dopuštena žalba (čl. 11. st. 9. SZ).</w:t>
      </w:r>
      <w:r>
        <w:tab/>
      </w:r>
    </w:p>
    <w:p w:rsidRDefault="00F07676" w:rsidP="00B161E9" w:rsidR="00F07676" w:rsidRPr="002048C5">
      <w:pPr>
        <w:pStyle w:val="Odlomakpopisa"/>
        <w:jc w:val="both"/>
      </w:pPr>
      <w:r>
        <w:t xml:space="preserve"> </w:t>
      </w:r>
    </w:p>
    <w:sectPr w:rsidSect="00222A11" w:rsidR="00F07676" w:rsidRPr="002048C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985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031" w:rsidR="009E6031">
      <w:r>
        <w:separator/>
      </w:r>
    </w:p>
  </w:endnote>
  <w:endnote w:id="0" w:type="continuationSeparator">
    <w:p w:rsidRDefault="009E6031" w:rsidR="009E6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031" w:rsidR="009E6031">
      <w:r>
        <w:separator/>
      </w:r>
    </w:p>
  </w:footnote>
  <w:footnote w:id="0" w:type="continuationSeparator">
    <w:p w:rsidRDefault="009E6031" w:rsidR="009E60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1E9">
      <w:rPr>
        <w:rStyle w:val="Brojstranice"/>
        <w:noProof/>
      </w:rPr>
      <w:t>- 10 -</w:t>
    </w:r>
    <w:r>
      <w:rPr>
        <w:rStyle w:val="Brojstranice"/>
      </w:rPr>
      <w:fldChar w:fldCharType="end"/>
    </w:r>
  </w:p>
  <w:p w:rsidRDefault="00F11089" w:rsidP="001102E2" w:rsidR="005B7A49" w:rsidRPr="0028257A">
    <w:pPr>
      <w:pStyle w:val="Zaglavlje"/>
      <w:ind w:right="-2"/>
      <w:jc w:val="right"/>
      <w:rPr>
        <w:sz w:val="20"/>
        <w:szCs w:val="20"/>
      </w:rPr>
    </w:pPr>
    <w:r>
      <w:t xml:space="preserve"> </w:t>
    </w:r>
    <w:r w:rsidR="00677DAE">
      <w:t xml:space="preserve">  </w:t>
    </w:r>
    <w:r>
      <w:t xml:space="preserve">   </w:t>
    </w:r>
    <w:r w:rsidR="001102E2">
      <w:t xml:space="preserve">   </w:t>
    </w:r>
    <w:r w:rsidR="00093A49">
      <w:t>48. St-901/13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9614BC">
      <w:t>48. St-901/13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0C42FE" w:rsidR="007A750B" w:rsidRPr="00953077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292AFF"/>
    <w:multiLevelType w:val="hybridMultilevel"/>
    <w:tmpl w:val="11A6917E"/>
    <w:lvl w:tplc="8438EFF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35E251E"/>
    <w:multiLevelType w:val="hybridMultilevel"/>
    <w:tmpl w:val="E9701242"/>
    <w:lvl w:tplc="DF0C6F1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C4B7BF9"/>
    <w:multiLevelType w:val="hybridMultilevel"/>
    <w:tmpl w:val="9104EA6E"/>
    <w:lvl w:tplc="44422BBE" w:ilvl="0">
      <w:start w:val="1"/>
      <w:numFmt w:val="upperRoman"/>
      <w:lvlText w:val="%1.)"/>
      <w:lvlJc w:val="left"/>
      <w:pPr>
        <w:ind w:hanging="720" w:left="1080"/>
      </w:pPr>
      <w:rPr>
        <w:rFonts w:cs="Times New Roman" w:hAnsi="Times New Roman" w:ascii="Times New Roman"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145F16"/>
    <w:multiLevelType w:val="hybridMultilevel"/>
    <w:tmpl w:val="E084C68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2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CA34100"/>
    <w:multiLevelType w:val="hybridMultilevel"/>
    <w:tmpl w:val="1A5EE188"/>
    <w:lvl w:tplc="AE8A79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D033E5A"/>
    <w:multiLevelType w:val="hybridMultilevel"/>
    <w:tmpl w:val="5694DED0"/>
    <w:lvl w:tplc="87EAB11A" w:ilvl="0">
      <w:start w:val="1"/>
      <w:numFmt w:val="decimal"/>
      <w:lvlText w:val="%1.)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30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106301B"/>
    <w:multiLevelType w:val="hybridMultilevel"/>
    <w:tmpl w:val="CCC41A40"/>
    <w:lvl w:tplc="27B0E3C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5"/>
  </w:num>
  <w:num w:numId="3">
    <w:abstractNumId w:val="28"/>
  </w:num>
  <w:num w:numId="4">
    <w:abstractNumId w:val="1"/>
  </w:num>
  <w:num w:numId="5">
    <w:abstractNumId w:val="4"/>
  </w:num>
  <w:num w:numId="6">
    <w:abstractNumId w:val="30"/>
  </w:num>
  <w:num w:numId="7">
    <w:abstractNumId w:val="16"/>
  </w:num>
  <w:num w:numId="8">
    <w:abstractNumId w:val="26"/>
  </w:num>
  <w:num w:numId="9">
    <w:abstractNumId w:val="5"/>
  </w:num>
  <w:num w:numId="10">
    <w:abstractNumId w:val="14"/>
  </w:num>
  <w:num w:numId="11">
    <w:abstractNumId w:val="21"/>
  </w:num>
  <w:num w:numId="12">
    <w:abstractNumId w:val="6"/>
  </w:num>
  <w:num w:numId="13">
    <w:abstractNumId w:val="29"/>
  </w:num>
  <w:num w:numId="14">
    <w:abstractNumId w:val="17"/>
  </w:num>
  <w:num w:numId="15">
    <w:abstractNumId w:val="10"/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4"/>
  </w:num>
  <w:num w:numId="19">
    <w:abstractNumId w:val="9"/>
  </w:num>
  <w:num w:numId="20">
    <w:abstractNumId w:val="13"/>
  </w:num>
  <w:num w:numId="21">
    <w:abstractNumId w:val="0"/>
  </w:num>
  <w:num w:numId="22">
    <w:abstractNumId w:val="24"/>
  </w:num>
  <w:num w:numId="23">
    <w:abstractNumId w:val="11"/>
  </w:num>
  <w:num w:numId="24">
    <w:abstractNumId w:val="19"/>
  </w:num>
  <w:num w:numId="25">
    <w:abstractNumId w:val="23"/>
  </w:num>
  <w:num w:numId="26">
    <w:abstractNumId w:val="2"/>
  </w:num>
  <w:num w:numId="27">
    <w:abstractNumId w:val="31"/>
  </w:num>
  <w:num w:numId="28">
    <w:abstractNumId w:val="33"/>
  </w:num>
  <w:num w:numId="29">
    <w:abstractNumId w:val="15"/>
  </w:num>
  <w:num w:numId="30">
    <w:abstractNumId w:val="32"/>
  </w:num>
  <w:num w:numId="31">
    <w:abstractNumId w:val="7"/>
  </w:num>
  <w:num w:numId="32">
    <w:abstractNumId w:val="3"/>
  </w:num>
  <w:num w:numId="33">
    <w:abstractNumId w:val="20"/>
  </w:num>
  <w:num w:numId="34">
    <w:abstractNumId w:val="18"/>
  </w:num>
  <w:num w:numId="35">
    <w:abstractNumId w:val="27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631F5"/>
    <w:rsid w:val="00071195"/>
    <w:rsid w:val="0008428F"/>
    <w:rsid w:val="00093A49"/>
    <w:rsid w:val="000A2FEC"/>
    <w:rsid w:val="000C3E14"/>
    <w:rsid w:val="000C4754"/>
    <w:rsid w:val="000C747F"/>
    <w:rsid w:val="000E292E"/>
    <w:rsid w:val="000F389E"/>
    <w:rsid w:val="0011011A"/>
    <w:rsid w:val="001102E2"/>
    <w:rsid w:val="0013119D"/>
    <w:rsid w:val="001323C1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22A11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B3396"/>
    <w:rsid w:val="002B6FCD"/>
    <w:rsid w:val="002D0F40"/>
    <w:rsid w:val="002E2883"/>
    <w:rsid w:val="002E3A57"/>
    <w:rsid w:val="00303C1B"/>
    <w:rsid w:val="00313F06"/>
    <w:rsid w:val="00317198"/>
    <w:rsid w:val="0032230E"/>
    <w:rsid w:val="00330373"/>
    <w:rsid w:val="003435F2"/>
    <w:rsid w:val="003542AC"/>
    <w:rsid w:val="00361D36"/>
    <w:rsid w:val="00365F0C"/>
    <w:rsid w:val="00374088"/>
    <w:rsid w:val="00374D53"/>
    <w:rsid w:val="00375389"/>
    <w:rsid w:val="00382A24"/>
    <w:rsid w:val="0038420D"/>
    <w:rsid w:val="00391F73"/>
    <w:rsid w:val="00397CFA"/>
    <w:rsid w:val="003B2001"/>
    <w:rsid w:val="003B3028"/>
    <w:rsid w:val="003B6272"/>
    <w:rsid w:val="003C5839"/>
    <w:rsid w:val="003C6610"/>
    <w:rsid w:val="003D6DA2"/>
    <w:rsid w:val="003F2381"/>
    <w:rsid w:val="00411A6B"/>
    <w:rsid w:val="004247FC"/>
    <w:rsid w:val="004270F7"/>
    <w:rsid w:val="00432782"/>
    <w:rsid w:val="00444EEC"/>
    <w:rsid w:val="004451EF"/>
    <w:rsid w:val="00487B15"/>
    <w:rsid w:val="00490C29"/>
    <w:rsid w:val="00494A48"/>
    <w:rsid w:val="004B0809"/>
    <w:rsid w:val="004B13B6"/>
    <w:rsid w:val="004C0C4D"/>
    <w:rsid w:val="004C407C"/>
    <w:rsid w:val="004D6AD2"/>
    <w:rsid w:val="004E3573"/>
    <w:rsid w:val="004E76A9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40AA"/>
    <w:rsid w:val="005B7A49"/>
    <w:rsid w:val="005D397A"/>
    <w:rsid w:val="005D7DF5"/>
    <w:rsid w:val="005E1146"/>
    <w:rsid w:val="005E5C3F"/>
    <w:rsid w:val="006164C2"/>
    <w:rsid w:val="00622282"/>
    <w:rsid w:val="00626D75"/>
    <w:rsid w:val="00627006"/>
    <w:rsid w:val="00633709"/>
    <w:rsid w:val="0063497F"/>
    <w:rsid w:val="006376C9"/>
    <w:rsid w:val="00644428"/>
    <w:rsid w:val="006462E9"/>
    <w:rsid w:val="00657FF8"/>
    <w:rsid w:val="006677C8"/>
    <w:rsid w:val="0067408D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736C0"/>
    <w:rsid w:val="00784EF5"/>
    <w:rsid w:val="00791A46"/>
    <w:rsid w:val="00795561"/>
    <w:rsid w:val="007960BC"/>
    <w:rsid w:val="007A0ABD"/>
    <w:rsid w:val="007A750B"/>
    <w:rsid w:val="007D088F"/>
    <w:rsid w:val="007D25D9"/>
    <w:rsid w:val="008122CF"/>
    <w:rsid w:val="0082107F"/>
    <w:rsid w:val="00836C85"/>
    <w:rsid w:val="00841210"/>
    <w:rsid w:val="00842A03"/>
    <w:rsid w:val="00844CF5"/>
    <w:rsid w:val="00865E7D"/>
    <w:rsid w:val="00874495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13E8B"/>
    <w:rsid w:val="0093735D"/>
    <w:rsid w:val="00947AC0"/>
    <w:rsid w:val="009515ED"/>
    <w:rsid w:val="009614BC"/>
    <w:rsid w:val="00961BB5"/>
    <w:rsid w:val="009648EA"/>
    <w:rsid w:val="00972C21"/>
    <w:rsid w:val="0098650A"/>
    <w:rsid w:val="009C3B39"/>
    <w:rsid w:val="009E0375"/>
    <w:rsid w:val="009E6031"/>
    <w:rsid w:val="009E64C1"/>
    <w:rsid w:val="00A23501"/>
    <w:rsid w:val="00A255C0"/>
    <w:rsid w:val="00A31CB4"/>
    <w:rsid w:val="00A406A1"/>
    <w:rsid w:val="00A53CB8"/>
    <w:rsid w:val="00A63AD6"/>
    <w:rsid w:val="00A65EC9"/>
    <w:rsid w:val="00A75EAF"/>
    <w:rsid w:val="00A76FD1"/>
    <w:rsid w:val="00A806E8"/>
    <w:rsid w:val="00A97C08"/>
    <w:rsid w:val="00AA09BB"/>
    <w:rsid w:val="00AA3112"/>
    <w:rsid w:val="00AE15E4"/>
    <w:rsid w:val="00AE28C7"/>
    <w:rsid w:val="00AE2DF2"/>
    <w:rsid w:val="00AE73D5"/>
    <w:rsid w:val="00AF375B"/>
    <w:rsid w:val="00B01320"/>
    <w:rsid w:val="00B134BA"/>
    <w:rsid w:val="00B161E9"/>
    <w:rsid w:val="00B16F77"/>
    <w:rsid w:val="00B17D67"/>
    <w:rsid w:val="00B254AF"/>
    <w:rsid w:val="00B3642F"/>
    <w:rsid w:val="00B40ED0"/>
    <w:rsid w:val="00B419CB"/>
    <w:rsid w:val="00B50989"/>
    <w:rsid w:val="00B53EDC"/>
    <w:rsid w:val="00B81BEC"/>
    <w:rsid w:val="00B97525"/>
    <w:rsid w:val="00BA1900"/>
    <w:rsid w:val="00BA698F"/>
    <w:rsid w:val="00BA6DB0"/>
    <w:rsid w:val="00BA70C8"/>
    <w:rsid w:val="00BB146A"/>
    <w:rsid w:val="00BB799F"/>
    <w:rsid w:val="00BE2B05"/>
    <w:rsid w:val="00BE3191"/>
    <w:rsid w:val="00C14DEC"/>
    <w:rsid w:val="00C22ECC"/>
    <w:rsid w:val="00C24147"/>
    <w:rsid w:val="00C31D53"/>
    <w:rsid w:val="00C41D74"/>
    <w:rsid w:val="00C4419D"/>
    <w:rsid w:val="00C465E7"/>
    <w:rsid w:val="00C46A70"/>
    <w:rsid w:val="00C62F5D"/>
    <w:rsid w:val="00C74795"/>
    <w:rsid w:val="00C7731C"/>
    <w:rsid w:val="00C81737"/>
    <w:rsid w:val="00C85B7E"/>
    <w:rsid w:val="00C87DEB"/>
    <w:rsid w:val="00C949A8"/>
    <w:rsid w:val="00C96D4C"/>
    <w:rsid w:val="00C96D83"/>
    <w:rsid w:val="00CB452B"/>
    <w:rsid w:val="00CB712A"/>
    <w:rsid w:val="00CC13F8"/>
    <w:rsid w:val="00CC1A08"/>
    <w:rsid w:val="00CD50CE"/>
    <w:rsid w:val="00CE350D"/>
    <w:rsid w:val="00CE4AD0"/>
    <w:rsid w:val="00CF6858"/>
    <w:rsid w:val="00D009EB"/>
    <w:rsid w:val="00D1501D"/>
    <w:rsid w:val="00D15370"/>
    <w:rsid w:val="00D24BAE"/>
    <w:rsid w:val="00D259EB"/>
    <w:rsid w:val="00D27E4F"/>
    <w:rsid w:val="00D3125E"/>
    <w:rsid w:val="00D45980"/>
    <w:rsid w:val="00D5779B"/>
    <w:rsid w:val="00D74F5E"/>
    <w:rsid w:val="00D8523B"/>
    <w:rsid w:val="00D92D22"/>
    <w:rsid w:val="00D97CA0"/>
    <w:rsid w:val="00DA1DB6"/>
    <w:rsid w:val="00DB6978"/>
    <w:rsid w:val="00DC3B9E"/>
    <w:rsid w:val="00DD1ABE"/>
    <w:rsid w:val="00DD24F7"/>
    <w:rsid w:val="00DF11D1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44B12"/>
    <w:rsid w:val="00E51DF3"/>
    <w:rsid w:val="00E66974"/>
    <w:rsid w:val="00E70287"/>
    <w:rsid w:val="00E73A1B"/>
    <w:rsid w:val="00E84FE8"/>
    <w:rsid w:val="00E92A0B"/>
    <w:rsid w:val="00E93835"/>
    <w:rsid w:val="00EA20D4"/>
    <w:rsid w:val="00EC6820"/>
    <w:rsid w:val="00ED5EBE"/>
    <w:rsid w:val="00ED67AB"/>
    <w:rsid w:val="00EE64D6"/>
    <w:rsid w:val="00F07676"/>
    <w:rsid w:val="00F11089"/>
    <w:rsid w:val="00F20940"/>
    <w:rsid w:val="00F26F1C"/>
    <w:rsid w:val="00F51B04"/>
    <w:rsid w:val="00F57473"/>
    <w:rsid w:val="00F63357"/>
    <w:rsid w:val="00F80116"/>
    <w:rsid w:val="00F8220F"/>
    <w:rsid w:val="00F82CEF"/>
    <w:rsid w:val="00F86E5D"/>
    <w:rsid w:val="00F92F05"/>
    <w:rsid w:val="00FA4204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32230E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1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1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736C0"/>
    <w:rPr>
      <w:rFonts w:eastAsia="Calibri"/>
      <w:sz w:val="24"/>
      <w:szCs w:val="22"/>
      <w:lang w:eastAsia="en-US"/>
    </w:rPr>
  </w:style>
  <w:style w:customStyle="true" w:styleId="UvuenotijelotekstaChar" w:type="character">
    <w:name w:val="Uvučeno tijelo teksta Char"/>
    <w:link w:val="Uvuenotijeloteksta"/>
    <w:rsid w:val="005E114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32230E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1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1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736C0"/>
    <w:rPr>
      <w:rFonts w:eastAsia="Calibri"/>
      <w:sz w:val="24"/>
      <w:szCs w:val="22"/>
      <w:lang w:eastAsia="en-US"/>
    </w:rPr>
  </w:style>
  <w:style w:customStyle="1" w:styleId="UvuenotijelotekstaChar" w:type="character">
    <w:name w:val="Uvučeno tijelo teksta Char"/>
    <w:link w:val="Uvuenotijeloteksta"/>
    <w:rsid w:val="005E114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33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</izvorni_sadrzaj>
    <derivirana_varijabla naziv="DomainObject.Predmet.StrankaFormated_1">  FINA ZAGREB; EKO SELO MLIN SRNJAK d.o.o. za poljoprivredu, proizvodnju i usluge; Tomislav Tandarić; Martina Švigir; Marko Radovečki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Švigir,Marko Radovečki</izvorni_sadrzaj>
    <derivirana_varijabla naziv="DomainObject.Predmet.StrankaNazivFormated_1">FINA ZAGREB,EKO SELO MLIN SRNJAK d.o.o. za poljoprivredu, proizvodnju i usluge,Tomislav Tandarić,Martina Švigir,Marko Radovečki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10</properties:Pages>
  <properties:Words>2896</properties:Words>
  <properties:Characters>14701</properties:Characters>
  <properties:Lines>335</properties:Lines>
  <properties:Paragraphs>240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17647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2018-04-25T09:28:00Z</dcterms:created>
  <dc:creator>BISERKA CALIC</dc:creator>
  <cp:lastModifiedBy>Matea Bizjak</cp:lastModifiedBy>
  <cp:lastPrinted>2018-04-25T10:40:00Z</cp:lastPrinted>
  <dcterms:modified xmlns:xsi="http://www.w3.org/2001/XMLSchema-instance" xsi:type="dcterms:W3CDTF">2018-04-25T10:40:00Z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(st-901-13-zaključak sedma dražba CREDO BANKA.docx)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