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ef89d" w14:paraId="a3ef89d" w:rsidRDefault="00A576FE" w:rsidP="00E00EB3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2C0C7F">
        <w:t>134</w:t>
      </w:r>
      <w:r w:rsidR="00BA2DCF">
        <w:t>/2018</w:t>
      </w:r>
      <w:r w:rsidR="00DF0E12">
        <w:t>-4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00EB3" w:rsidP="00E00EB3" w:rsidR="00E00EB3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E00EB3" w:rsidP="00E00EB3" w:rsidR="00E00EB3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2C0C7F">
        <w:t>AUTO MEDITERAN j.</w:t>
      </w:r>
      <w:r w:rsidR="00F343B6">
        <w:t>d.o.o.</w:t>
      </w:r>
      <w:r w:rsidR="002C0C7F">
        <w:t xml:space="preserve"> za trgovinu</w:t>
      </w:r>
      <w:r w:rsidR="00F343B6" w:rsidRPr="000539FB">
        <w:t xml:space="preserve">, </w:t>
      </w:r>
      <w:r w:rsidR="002C0C7F">
        <w:t>Benkovac</w:t>
      </w:r>
      <w:r w:rsidR="00F343B6" w:rsidRPr="000539FB">
        <w:t xml:space="preserve">, </w:t>
      </w:r>
      <w:r w:rsidR="002C0C7F">
        <w:t>Kralja Dmitra Zvonimira 44</w:t>
      </w:r>
      <w:r w:rsidR="00F343B6" w:rsidRPr="000539FB">
        <w:t xml:space="preserve">, OIB: </w:t>
      </w:r>
      <w:r w:rsidR="002C0C7F">
        <w:t>87148667454</w:t>
      </w:r>
      <w:r>
        <w:t xml:space="preserve">, </w:t>
      </w:r>
      <w:r w:rsidR="0050784B">
        <w:t>zastupanom po članu</w:t>
      </w:r>
      <w:r w:rsidR="007263AB" w:rsidRPr="00FF60D5">
        <w:t xml:space="preserve"> uprave </w:t>
      </w:r>
      <w:r w:rsidR="002C0C7F">
        <w:t>Bogdanu Rakiću</w:t>
      </w:r>
      <w:r w:rsidR="00F343B6">
        <w:t xml:space="preserve"> iz </w:t>
      </w:r>
      <w:r w:rsidR="002C0C7F">
        <w:t>Benkovca</w:t>
      </w:r>
      <w:r>
        <w:t xml:space="preserve">,  </w:t>
      </w:r>
      <w:r w:rsidR="003928EB">
        <w:t>11</w:t>
      </w:r>
      <w:r w:rsidR="00984003">
        <w:t xml:space="preserve">. </w:t>
      </w:r>
      <w:r w:rsidR="00BC0FE1">
        <w:t xml:space="preserve"> </w:t>
      </w:r>
      <w:r w:rsidR="00E35E92">
        <w:t>svibnja</w:t>
      </w:r>
      <w:r>
        <w:t xml:space="preserve"> 201</w:t>
      </w:r>
      <w:r w:rsidR="00BA2DCF">
        <w:t>8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587D1F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E35E92">
        <w:rPr>
          <w:b/>
        </w:rPr>
        <w:t>29</w:t>
      </w:r>
      <w:r w:rsidR="00372EF1">
        <w:rPr>
          <w:b/>
        </w:rPr>
        <w:t xml:space="preserve">. </w:t>
      </w:r>
      <w:r w:rsidR="00B04D99">
        <w:rPr>
          <w:b/>
        </w:rPr>
        <w:t>svibnja</w:t>
      </w:r>
      <w:r w:rsidR="006A2139">
        <w:rPr>
          <w:b/>
        </w:rPr>
        <w:t xml:space="preserve"> 2018</w:t>
      </w:r>
      <w:r w:rsidR="00A67650" w:rsidRPr="001713C7">
        <w:rPr>
          <w:b/>
        </w:rPr>
        <w:t xml:space="preserve">. u </w:t>
      </w:r>
      <w:r w:rsidR="003928EB">
        <w:rPr>
          <w:b/>
        </w:rPr>
        <w:t>10</w:t>
      </w:r>
      <w:r w:rsidR="00DF0E12">
        <w:rPr>
          <w:b/>
        </w:rPr>
        <w:t>,</w:t>
      </w:r>
      <w:r w:rsidR="003928EB">
        <w:rPr>
          <w:b/>
        </w:rPr>
        <w:t>15</w:t>
      </w:r>
      <w:r w:rsidR="00372EF1">
        <w:t xml:space="preserve"> sati </w:t>
      </w:r>
      <w:r w:rsidR="00B51F49">
        <w:t>kod</w:t>
      </w:r>
      <w:r w:rsidR="00372EF1">
        <w:t xml:space="preserve"> </w:t>
      </w:r>
      <w:r w:rsidR="00B51F49">
        <w:t>Trgovačkog suda u Zadru, Dr. Franje Tuđmana 35, sudnica 26/I.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50784B">
        <w:t>. izreke ovog zaključka poziva</w:t>
      </w:r>
      <w:r>
        <w:t xml:space="preserve"> se osoba ovlaštena za zastupanje dužnika po zakonu </w:t>
      </w:r>
      <w:r w:rsidR="007B37DB">
        <w:t>Bogdan Rakić iz Benkovca</w:t>
      </w:r>
      <w:r w:rsidR="009F6F8A">
        <w:t>,</w:t>
      </w:r>
      <w:r>
        <w:t xml:space="preserve"> podnositelj prijedloga Financijska agencija i pravna osoba koja obavlja poslove platnog prometa za dužnika, sve radi davanja odgovarajućih podataka i obavijesti u smislu odredbi čl. 177. Stečajnog zakona (Narodne novine 71/15</w:t>
      </w:r>
      <w:r w:rsidR="00587D1F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Ako osoba ovlaštena za zastupanje dužnika po </w:t>
      </w:r>
      <w:r w:rsidR="00BA2DCF">
        <w:t xml:space="preserve">zakonu </w:t>
      </w:r>
      <w:r w:rsidR="007B37DB">
        <w:t>Bogdan Rakić iz Benkovca</w:t>
      </w:r>
      <w:r w:rsidR="007263AB">
        <w:t xml:space="preserve"> </w:t>
      </w:r>
      <w:r w:rsidRPr="00CD5002">
        <w:t>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B46A56" w:rsidP="00B46A56" w:rsidR="00B46A56" w:rsidRPr="00F60CD9">
      <w:pPr>
        <w:jc w:val="center"/>
      </w:pPr>
      <w:r w:rsidRPr="00F60CD9">
        <w:t>Obrazloženje</w:t>
      </w:r>
    </w:p>
    <w:p w:rsidRDefault="00B46A56" w:rsidP="00B46A56" w:rsidR="00B46A56" w:rsidRPr="00F60CD9">
      <w:pPr>
        <w:jc w:val="center"/>
      </w:pPr>
    </w:p>
    <w:p w:rsidRDefault="00B46A56" w:rsidP="00B46A56" w:rsidR="00B46A56" w:rsidRPr="006A6907">
      <w:pPr>
        <w:jc w:val="both"/>
      </w:pPr>
      <w:r w:rsidRPr="00F60CD9">
        <w:tab/>
      </w:r>
      <w:r w:rsidRPr="00F60CD9">
        <w:tab/>
      </w:r>
      <w:r>
        <w:t>Financijska agencija je</w:t>
      </w:r>
      <w:r w:rsidRPr="004E0D54">
        <w:t xml:space="preserve"> dostavi</w:t>
      </w:r>
      <w:r>
        <w:t>la</w:t>
      </w:r>
      <w:r w:rsidRPr="004E0D54">
        <w:t xml:space="preserve"> ovom sudu prijedlog za </w:t>
      </w:r>
      <w:r>
        <w:t>otvaranje</w:t>
      </w:r>
      <w:r w:rsidRPr="004E0D54">
        <w:t xml:space="preserve"> stečajnog postupka nad stečajnim dužnikom </w:t>
      </w:r>
      <w:r w:rsidR="00DC012D">
        <w:t xml:space="preserve">dužnikom </w:t>
      </w:r>
      <w:r w:rsidR="007B37DB">
        <w:t>AUTO MEDITERAN j.d.o.o. za trgovinu</w:t>
      </w:r>
      <w:r w:rsidR="007B37DB" w:rsidRPr="000539FB">
        <w:t xml:space="preserve">, </w:t>
      </w:r>
      <w:r w:rsidR="007B37DB">
        <w:t>Benkovac</w:t>
      </w:r>
      <w:r>
        <w:t xml:space="preserve">, </w:t>
      </w:r>
      <w:r w:rsidRPr="004E0D54">
        <w:t>navodeći da</w:t>
      </w:r>
      <w:r>
        <w:t xml:space="preserve"> dužnik na </w:t>
      </w:r>
      <w:r w:rsidRPr="006A6907">
        <w:t xml:space="preserve">dan </w:t>
      </w:r>
      <w:r w:rsidR="007B37DB">
        <w:t>13</w:t>
      </w:r>
      <w:r>
        <w:t xml:space="preserve">. </w:t>
      </w:r>
      <w:r w:rsidR="00E35E92">
        <w:t>travnja</w:t>
      </w:r>
      <w:r w:rsidR="005034F8">
        <w:t xml:space="preserve"> 2018</w:t>
      </w:r>
      <w:r>
        <w:t>.</w:t>
      </w:r>
      <w:r w:rsidRPr="006A6907">
        <w:t xml:space="preserve"> u Očevidniku redoslijeda osnova za plaćanje ima evidentirane neizvršene osnove za plaćanje u neprekinutom razdoblju od </w:t>
      </w:r>
      <w:r w:rsidR="00F343B6">
        <w:t>120</w:t>
      </w:r>
      <w:r w:rsidRPr="006A6907">
        <w:t xml:space="preserve"> dana u iznosu od </w:t>
      </w:r>
      <w:r w:rsidR="007B37DB">
        <w:t>33</w:t>
      </w:r>
      <w:r w:rsidR="007263AB">
        <w:t>.</w:t>
      </w:r>
      <w:r w:rsidR="007B37DB">
        <w:t>832</w:t>
      </w:r>
      <w:r w:rsidR="007263AB">
        <w:t>,</w:t>
      </w:r>
      <w:r w:rsidR="007B37DB">
        <w:t>85</w:t>
      </w:r>
      <w:r>
        <w:t xml:space="preserve"> </w:t>
      </w:r>
      <w:r w:rsidRPr="006A6907">
        <w:t>kun</w:t>
      </w:r>
      <w:r w:rsidR="00285B2C">
        <w:t>a</w:t>
      </w:r>
      <w:r w:rsidRPr="006A6907">
        <w:t xml:space="preserve">, te da </w:t>
      </w:r>
      <w:r w:rsidR="00E90F8F">
        <w:t xml:space="preserve">ima </w:t>
      </w:r>
      <w:r w:rsidR="00F343B6">
        <w:t>jednog</w:t>
      </w:r>
      <w:r w:rsidRPr="006A6907">
        <w:t xml:space="preserve"> zaposlenika. </w:t>
      </w:r>
      <w:r>
        <w:t xml:space="preserve">  </w:t>
      </w:r>
    </w:p>
    <w:p w:rsidRDefault="00B46A56" w:rsidP="00B46A56" w:rsidR="00B46A56">
      <w:pPr>
        <w:ind w:firstLine="708"/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 xml:space="preserve">nesposobnost za plaćanje predviđenog u čl. 6. st. 2. alineja </w:t>
      </w:r>
      <w:r>
        <w:t>1</w:t>
      </w:r>
      <w:r w:rsidRPr="00067D16">
        <w:t>.</w:t>
      </w:r>
      <w:r w:rsidRPr="00577846">
        <w:t xml:space="preserve"> Stečajnog zakona</w:t>
      </w:r>
      <w:r>
        <w:t>, to je valjalo odrediti ročište radi utvrđivanja uvjeta za otvaranje i vođenje stečajnog postupka.</w:t>
      </w:r>
    </w:p>
    <w:p w:rsidRDefault="0050784B" w:rsidP="00A576FE" w:rsidR="00A576FE">
      <w:pPr>
        <w:jc w:val="center"/>
      </w:pPr>
      <w:r>
        <w:lastRenderedPageBreak/>
        <w:t xml:space="preserve">U Zadru </w:t>
      </w:r>
      <w:r w:rsidR="003928EB">
        <w:t>11</w:t>
      </w:r>
      <w:r w:rsidR="00984003">
        <w:t xml:space="preserve">. </w:t>
      </w:r>
      <w:r w:rsidR="00E35E92">
        <w:t>svibnja</w:t>
      </w:r>
      <w:r w:rsidR="00A576FE">
        <w:t xml:space="preserve"> 201</w:t>
      </w:r>
      <w:r w:rsidR="00BA2DCF">
        <w:t>8</w:t>
      </w:r>
      <w:r w:rsidR="00A576FE">
        <w:t>.</w:t>
      </w:r>
    </w:p>
    <w:p w:rsidRDefault="00A576FE" w:rsidP="00A576FE" w:rsidR="00A576FE"/>
    <w:p w:rsidRDefault="003F682C" w:rsidP="00881E84" w:rsidR="00A576FE">
      <w:r>
        <w:t>Za točnost otpravka – ovlašteni službenik</w:t>
      </w:r>
      <w:r w:rsidR="00CE1656">
        <w:tab/>
      </w:r>
      <w:r w:rsidR="00CE1656">
        <w:tab/>
      </w:r>
      <w:r w:rsidR="00CE1656">
        <w:tab/>
      </w:r>
      <w:r w:rsidR="00CE1656">
        <w:tab/>
      </w:r>
      <w:r w:rsidR="00CE1656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7D5097">
        <w:tab/>
      </w:r>
      <w:r w:rsidR="00E92C42">
        <w:tab/>
      </w:r>
      <w:r w:rsidR="00E92C42">
        <w:tab/>
      </w:r>
      <w:r w:rsidR="00CE1656"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BA2DCF" w:rsidP="00A576FE" w:rsidR="00A576FE">
      <w:pPr>
        <w:ind w:firstLine="708"/>
      </w:pPr>
      <w:r>
        <w:t>Pouka o pravnom lijeku</w:t>
      </w:r>
      <w:r w:rsidR="00A576FE">
        <w:t xml:space="preserve">: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r w:rsidR="007B37DB">
        <w:t>Bogdan Rakić iz Benkovca</w:t>
      </w:r>
      <w:r w:rsidR="007B37DB" w:rsidRPr="0010055C">
        <w:t xml:space="preserve">, </w:t>
      </w:r>
      <w:r w:rsidR="007B37DB">
        <w:t>Kralja Dmitra Zvonimira 44</w:t>
      </w:r>
      <w:r w:rsidR="007263AB" w:rsidRPr="0010055C">
        <w:t xml:space="preserve"> </w:t>
      </w:r>
      <w:r w:rsidR="00372EF1">
        <w:t xml:space="preserve">- </w:t>
      </w:r>
      <w:r w:rsidR="00A576FE">
        <w:t>neposredno</w:t>
      </w:r>
      <w:r w:rsidR="00DF0E12">
        <w:t xml:space="preserve"> i na e-oglasnu ploču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svima putem e-Oglasne ploče sudova  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3F682C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EE0AA6">
      <w:t>13</w:t>
    </w:r>
    <w:r w:rsidR="002C0C7F">
      <w:t>4</w:t>
    </w:r>
    <w:r w:rsidR="006A4863">
      <w:t>/</w:t>
    </w:r>
    <w:r w:rsidR="007B450B">
      <w:t>20</w:t>
    </w:r>
    <w:r w:rsidR="00BA2DCF">
      <w:t>18</w:t>
    </w:r>
    <w:r w:rsidR="006A4863">
      <w:t>-</w:t>
    </w:r>
    <w:r w:rsidR="00DF0E12">
      <w:t>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131D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94AA6"/>
    <w:rsid w:val="00194CAC"/>
    <w:rsid w:val="001A1D49"/>
    <w:rsid w:val="001A5792"/>
    <w:rsid w:val="001B22A8"/>
    <w:rsid w:val="001B2B7F"/>
    <w:rsid w:val="001B3AB3"/>
    <w:rsid w:val="001C2BF1"/>
    <w:rsid w:val="001C48A8"/>
    <w:rsid w:val="001D1E5D"/>
    <w:rsid w:val="001E4CA8"/>
    <w:rsid w:val="001E6D36"/>
    <w:rsid w:val="0020610B"/>
    <w:rsid w:val="0021129F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B2C"/>
    <w:rsid w:val="00285EF8"/>
    <w:rsid w:val="00286427"/>
    <w:rsid w:val="00291FA8"/>
    <w:rsid w:val="00296976"/>
    <w:rsid w:val="002A16C9"/>
    <w:rsid w:val="002A1E48"/>
    <w:rsid w:val="002A2216"/>
    <w:rsid w:val="002A72E9"/>
    <w:rsid w:val="002B06EA"/>
    <w:rsid w:val="002B5525"/>
    <w:rsid w:val="002B7DD6"/>
    <w:rsid w:val="002C0C7F"/>
    <w:rsid w:val="002C2365"/>
    <w:rsid w:val="002D0AF5"/>
    <w:rsid w:val="002D1AC0"/>
    <w:rsid w:val="002D49EC"/>
    <w:rsid w:val="002D7D7A"/>
    <w:rsid w:val="002E30B8"/>
    <w:rsid w:val="002E3177"/>
    <w:rsid w:val="002F012D"/>
    <w:rsid w:val="002F1212"/>
    <w:rsid w:val="002F28E0"/>
    <w:rsid w:val="002F538F"/>
    <w:rsid w:val="003018CA"/>
    <w:rsid w:val="00301A58"/>
    <w:rsid w:val="00302B08"/>
    <w:rsid w:val="00311F50"/>
    <w:rsid w:val="00313EC8"/>
    <w:rsid w:val="00315FD8"/>
    <w:rsid w:val="00325EC4"/>
    <w:rsid w:val="00337D50"/>
    <w:rsid w:val="0034131B"/>
    <w:rsid w:val="003414EE"/>
    <w:rsid w:val="00342B41"/>
    <w:rsid w:val="003510B6"/>
    <w:rsid w:val="00365CCC"/>
    <w:rsid w:val="00372EF1"/>
    <w:rsid w:val="00376C01"/>
    <w:rsid w:val="00383555"/>
    <w:rsid w:val="0038405B"/>
    <w:rsid w:val="003928EB"/>
    <w:rsid w:val="00393B64"/>
    <w:rsid w:val="00397140"/>
    <w:rsid w:val="0039731D"/>
    <w:rsid w:val="00397432"/>
    <w:rsid w:val="003A3271"/>
    <w:rsid w:val="003B1833"/>
    <w:rsid w:val="003B6F96"/>
    <w:rsid w:val="003C5ED2"/>
    <w:rsid w:val="003C6ABB"/>
    <w:rsid w:val="003C7C1A"/>
    <w:rsid w:val="003D2D04"/>
    <w:rsid w:val="003D3F43"/>
    <w:rsid w:val="003E39C3"/>
    <w:rsid w:val="003E42F9"/>
    <w:rsid w:val="003F3D1A"/>
    <w:rsid w:val="003F5102"/>
    <w:rsid w:val="003F682C"/>
    <w:rsid w:val="003F6C5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32AA"/>
    <w:rsid w:val="00456801"/>
    <w:rsid w:val="00461C9E"/>
    <w:rsid w:val="00465361"/>
    <w:rsid w:val="004731FA"/>
    <w:rsid w:val="004777A9"/>
    <w:rsid w:val="004807CF"/>
    <w:rsid w:val="00485E2C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034F8"/>
    <w:rsid w:val="0050784B"/>
    <w:rsid w:val="00511268"/>
    <w:rsid w:val="005124E0"/>
    <w:rsid w:val="005202A5"/>
    <w:rsid w:val="00530AEA"/>
    <w:rsid w:val="005403F9"/>
    <w:rsid w:val="00540F8E"/>
    <w:rsid w:val="005449BB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87D1F"/>
    <w:rsid w:val="00591DF8"/>
    <w:rsid w:val="00594685"/>
    <w:rsid w:val="005959FC"/>
    <w:rsid w:val="005A37B1"/>
    <w:rsid w:val="005A3991"/>
    <w:rsid w:val="005A71FB"/>
    <w:rsid w:val="005B572C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44D8"/>
    <w:rsid w:val="00686BDB"/>
    <w:rsid w:val="006A19B4"/>
    <w:rsid w:val="006A2139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263AB"/>
    <w:rsid w:val="00732794"/>
    <w:rsid w:val="00736FC6"/>
    <w:rsid w:val="007404E9"/>
    <w:rsid w:val="00740948"/>
    <w:rsid w:val="0076721D"/>
    <w:rsid w:val="00773885"/>
    <w:rsid w:val="00780041"/>
    <w:rsid w:val="00794DBD"/>
    <w:rsid w:val="00797B66"/>
    <w:rsid w:val="007A1710"/>
    <w:rsid w:val="007B37DB"/>
    <w:rsid w:val="007B450B"/>
    <w:rsid w:val="007D5097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440AA"/>
    <w:rsid w:val="008463BA"/>
    <w:rsid w:val="0085248C"/>
    <w:rsid w:val="008554FB"/>
    <w:rsid w:val="00856C12"/>
    <w:rsid w:val="00857CB9"/>
    <w:rsid w:val="0087337A"/>
    <w:rsid w:val="00873EB8"/>
    <w:rsid w:val="00881E84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74B89"/>
    <w:rsid w:val="00977B9C"/>
    <w:rsid w:val="00984003"/>
    <w:rsid w:val="0098701D"/>
    <w:rsid w:val="009A1D92"/>
    <w:rsid w:val="009A76E5"/>
    <w:rsid w:val="009C1F87"/>
    <w:rsid w:val="009E2FFE"/>
    <w:rsid w:val="009E56BB"/>
    <w:rsid w:val="009E574F"/>
    <w:rsid w:val="009F0647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1626"/>
    <w:rsid w:val="00A42102"/>
    <w:rsid w:val="00A576FE"/>
    <w:rsid w:val="00A626D4"/>
    <w:rsid w:val="00A62A1F"/>
    <w:rsid w:val="00A65B8B"/>
    <w:rsid w:val="00A67650"/>
    <w:rsid w:val="00A70A5D"/>
    <w:rsid w:val="00A7781E"/>
    <w:rsid w:val="00A80B05"/>
    <w:rsid w:val="00A82C88"/>
    <w:rsid w:val="00A8350B"/>
    <w:rsid w:val="00A93C54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04D99"/>
    <w:rsid w:val="00B17535"/>
    <w:rsid w:val="00B2519B"/>
    <w:rsid w:val="00B26EB5"/>
    <w:rsid w:val="00B30288"/>
    <w:rsid w:val="00B37945"/>
    <w:rsid w:val="00B37C35"/>
    <w:rsid w:val="00B46913"/>
    <w:rsid w:val="00B46A56"/>
    <w:rsid w:val="00B50997"/>
    <w:rsid w:val="00B51EDD"/>
    <w:rsid w:val="00B51F49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2DCF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1D24"/>
    <w:rsid w:val="00C12732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1C83"/>
    <w:rsid w:val="00C73130"/>
    <w:rsid w:val="00C81367"/>
    <w:rsid w:val="00C82424"/>
    <w:rsid w:val="00C862B5"/>
    <w:rsid w:val="00C91F8D"/>
    <w:rsid w:val="00C92011"/>
    <w:rsid w:val="00CA62CF"/>
    <w:rsid w:val="00CB4D73"/>
    <w:rsid w:val="00CB5CA3"/>
    <w:rsid w:val="00CC38C9"/>
    <w:rsid w:val="00CC3921"/>
    <w:rsid w:val="00CD5002"/>
    <w:rsid w:val="00CD5442"/>
    <w:rsid w:val="00CE13A4"/>
    <w:rsid w:val="00CE1656"/>
    <w:rsid w:val="00CE1BA0"/>
    <w:rsid w:val="00CF00BE"/>
    <w:rsid w:val="00CF0444"/>
    <w:rsid w:val="00D00CF9"/>
    <w:rsid w:val="00D04475"/>
    <w:rsid w:val="00D21C77"/>
    <w:rsid w:val="00D221FC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A7C6A"/>
    <w:rsid w:val="00DC012D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163"/>
    <w:rsid w:val="00DF666E"/>
    <w:rsid w:val="00E00EB3"/>
    <w:rsid w:val="00E037E8"/>
    <w:rsid w:val="00E11199"/>
    <w:rsid w:val="00E1133B"/>
    <w:rsid w:val="00E11999"/>
    <w:rsid w:val="00E13AFB"/>
    <w:rsid w:val="00E35E92"/>
    <w:rsid w:val="00E4366F"/>
    <w:rsid w:val="00E50151"/>
    <w:rsid w:val="00E523CF"/>
    <w:rsid w:val="00E54133"/>
    <w:rsid w:val="00E55A5C"/>
    <w:rsid w:val="00E61FA9"/>
    <w:rsid w:val="00E651B1"/>
    <w:rsid w:val="00E73C36"/>
    <w:rsid w:val="00E80376"/>
    <w:rsid w:val="00E81B97"/>
    <w:rsid w:val="00E8414D"/>
    <w:rsid w:val="00E864A3"/>
    <w:rsid w:val="00E8758E"/>
    <w:rsid w:val="00E87798"/>
    <w:rsid w:val="00E90F8F"/>
    <w:rsid w:val="00E92C42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0AA6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343B6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E00EB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F68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68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68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68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68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E00EB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F68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68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68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68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68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</izvorni_sadrzaj>
    <derivirana_varijabla naziv="DomainObject.Predmet.Broj_1">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2018.</izvorni_sadrzaj>
    <derivirana_varijabla naziv="DomainObject.Predmet.DatumOsnivanja_1">17.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St-134/2018</izvorni_sadrzaj>
    <derivirana_varijabla naziv="DomainObject.Predmet.OznakaBroj_1">St-134/2018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MEDITERAN j.d.o.o. za trgovinu</izvorni_sadrzaj>
    <derivirana_varijabla naziv="DomainObject.Predmet.ProtustrankaFormated_1">  AUTO MEDITERAN j.d.o.o. za trgovinu</derivirana_varijabla>
  </DomainObject.Predmet.ProtustrankaFormated>
  <DomainObject.Predmet.ProtustrankaFormatedOIB>
    <izvorni_sadrzaj>  AUTO MEDITERAN j.d.o.o. za trgovinu, OIB 87148667454</izvorni_sadrzaj>
    <derivirana_varijabla naziv="DomainObject.Predmet.ProtustrankaFormatedOIB_1">  AUTO MEDITERAN j.d.o.o. za trgovinu, OIB 87148667454</derivirana_varijabla>
  </DomainObject.Predmet.ProtustrankaFormatedOIB>
  <DomainObject.Predmet.ProtustrankaFormatedWithAdress>
    <izvorni_sadrzaj> AUTO MEDITERAN j.d.o.o. za trgovinu, Kralja Dmitra Zvonimira 44, 23420 Benkovac</izvorni_sadrzaj>
    <derivirana_varijabla naziv="DomainObject.Predmet.ProtustrankaFormatedWithAdress_1"> AUTO MEDITERAN j.d.o.o. za trgovinu, Kralja Dmitra Zvonimira 44, 23420 Benkovac</derivirana_varijabla>
  </DomainObject.Predmet.ProtustrankaFormatedWithAdress>
  <DomainObject.Predmet.ProtustrankaFormatedWithAdressOIB>
    <izvorni_sadrzaj> AUTO MEDITERAN j.d.o.o. za trgovinu, OIB 87148667454, Kralja Dmitra Zvonimira 44, 23420 Benkovac</izvorni_sadrzaj>
    <derivirana_varijabla naziv="DomainObject.Predmet.ProtustrankaFormatedWithAdressOIB_1"> AUTO MEDITERAN j.d.o.o. za trgovinu, OIB 87148667454, Kralja Dmitra Zvonimira 44, 23420 Benkovac</derivirana_varijabla>
  </DomainObject.Predmet.ProtustrankaFormatedWithAdressOIB>
  <DomainObject.Predmet.ProtustrankaWithAdress>
    <izvorni_sadrzaj>AUTO MEDITERAN j.d.o.o. za trgovinu Kralja Dmitra Zvonimira 44, 23420 Benkovac</izvorni_sadrzaj>
    <derivirana_varijabla naziv="DomainObject.Predmet.ProtustrankaWithAdress_1">AUTO MEDITERAN j.d.o.o. za trgovinu Kralja Dmitra Zvonimira 44, 23420 Benkovac</derivirana_varijabla>
  </DomainObject.Predmet.ProtustrankaWithAdress>
  <DomainObject.Predmet.ProtustrankaWithAdressOIB>
    <izvorni_sadrzaj>AUTO MEDITERAN j.d.o.o. za trgovinu, OIB 87148667454, Kralja Dmitra Zvonimira 44, 23420 Benkovac</izvorni_sadrzaj>
    <derivirana_varijabla naziv="DomainObject.Predmet.ProtustrankaWithAdressOIB_1">AUTO MEDITERAN j.d.o.o. za trgovinu, OIB 87148667454, Kralja Dmitra Zvonimira 44, 23420 Benkovac</derivirana_varijabla>
  </DomainObject.Predmet.ProtustrankaWithAdressOIB>
  <DomainObject.Predmet.ProtustrankaNazivFormated>
    <izvorni_sadrzaj>AUTO MEDITERAN j.d.o.o. za trgovinu</izvorni_sadrzaj>
    <derivirana_varijabla naziv="DomainObject.Predmet.ProtustrankaNazivFormated_1">AUTO MEDITERAN j.d.o.o. za trgovinu</derivirana_varijabla>
  </DomainObject.Predmet.ProtustrankaNazivFormated>
  <DomainObject.Predmet.ProtustrankaNazivFormatedOIB>
    <izvorni_sadrzaj>AUTO MEDITERAN j.d.o.o. za trgovinu, OIB 87148667454</izvorni_sadrzaj>
    <derivirana_varijabla naziv="DomainObject.Predmet.ProtustrankaNazivFormatedOIB_1">AUTO MEDITERAN j.d.o.o. za trgovinu, OIB 87148667454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33832.85</izvorni_sadrzaj>
    <derivirana_varijabla naziv="DomainObject.Predmet.TrenutnaVrijednost_1">33832.85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AUTO MEDITERAN j.d.o.o. za trgovinu</item>
    </izvorni_sadrzaj>
    <derivirana_varijabla naziv="DomainObject.Predmet.ProtuStrankaListFormated_1">
      <item>AUTO MEDITERAN j.d.o.o. za trgovinu</item>
    </derivirana_varijabla>
  </DomainObject.Predmet.ProtuStrankaListFormated>
  <DomainObject.Predmet.ProtuStrankaListFormatedOIB>
    <izvorni_sadrzaj>
      <item>AUTO MEDITERAN j.d.o.o. za trgovinu, OIB 87148667454</item>
    </izvorni_sadrzaj>
    <derivirana_varijabla naziv="DomainObject.Predmet.ProtuStrankaListFormatedOIB_1">
      <item>AUTO MEDITERAN j.d.o.o. za trgovinu, OIB 87148667454</item>
    </derivirana_varijabla>
  </DomainObject.Predmet.ProtuStrankaListFormatedOIB>
  <DomainObject.Predmet.ProtuStrankaListFormatedWithAdress>
    <izvorni_sadrzaj>
      <item>AUTO MEDITERAN j.d.o.o. za trgovinu, Kralja Dmitra Zvonimira 44, 23420 Benkovac</item>
    </izvorni_sadrzaj>
    <derivirana_varijabla naziv="DomainObject.Predmet.ProtuStrankaListFormatedWithAdress_1">
      <item>AUTO MEDITERAN j.d.o.o. za trgovinu, Kralja Dmitra Zvonimira 44, 23420 Benkovac</item>
    </derivirana_varijabla>
  </DomainObject.Predmet.ProtuStrankaListFormatedWithAdress>
  <DomainObject.Predmet.ProtuStrankaListFormatedWithAdressOIB>
    <izvorni_sadrzaj>
      <item>AUTO MEDITERAN j.d.o.o. za trgovinu, OIB 87148667454, Kralja Dmitra Zvonimira 44, 23420 Benkovac</item>
    </izvorni_sadrzaj>
    <derivirana_varijabla naziv="DomainObject.Predmet.ProtuStrankaListFormatedWithAdressOIB_1">
      <item>AUTO MEDITERAN j.d.o.o. za trgovinu, OIB 87148667454, Kralja Dmitra Zvonimira 44, 23420 Benkovac</item>
    </derivirana_varijabla>
  </DomainObject.Predmet.ProtuStrankaListFormatedWithAdressOIB>
  <DomainObject.Predmet.ProtuStrankaListNazivFormated>
    <izvorni_sadrzaj>
      <item>AUTO MEDITERAN j.d.o.o. za trgovinu</item>
    </izvorni_sadrzaj>
    <derivirana_varijabla naziv="DomainObject.Predmet.ProtuStrankaListNazivFormated_1">
      <item>AUTO MEDITERAN j.d.o.o. za trgovinu</item>
    </derivirana_varijabla>
  </DomainObject.Predmet.ProtuStrankaListNazivFormated>
  <DomainObject.Predmet.ProtuStrankaListNazivFormatedOIB>
    <izvorni_sadrzaj>
      <item>AUTO MEDITERAN j.d.o.o. za trgovinu, OIB 87148667454</item>
    </izvorni_sadrzaj>
    <derivirana_varijabla naziv="DomainObject.Predmet.ProtuStrankaListNazivFormatedOIB_1">
      <item>AUTO MEDITERAN j.d.o.o. za trgovinu, OIB 87148667454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AUTO MEDITERAN j.d.o.o. za trgovinu</izvorni_sadrzaj>
    <derivirana_varijabla naziv="DomainObject.Predmet.ProtustrankaIDrugi_1">AUTO MEDITERAN j.d.o.o. za trgovinu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AUTO MEDITERAN j.d.o.o. za trgovinu, OIB 87148667454, Kralja Dmitra Zvonimira 44, 23420 Benkovac</izvorni_sadrzaj>
    <derivirana_varijabla naziv="DomainObject.Predmet.ProtustrankaIDrugiAdressOIB_1">AUTO MEDITERAN j.d.o.o. za trgovinu, OIB 87148667454, Kralja Dmitra Zvonimira 44,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AUTO MEDITERAN j.d.o.o. za trgovinu</item>
    </izvorni_sadrzaj>
    <derivirana_varijabla naziv="DomainObject.Predmet.SudioniciListNaziv_1">
      <item>Financijska agencija, Podružnica Zadar</item>
      <item>AUTO MEDITERAN j.d.o.o. za trgovinu</item>
    </derivirana_varijabla>
  </DomainObject.Predmet.SudioniciListNaziv>
  <DomainObject.Predmet.SudioniciListAdressOIB>
    <izvorni_sadrzaj>
      <item>Financijska agencija, Podružnica Zadar, OIB 85821130368</item>
      <item>AUTO MEDITERAN j.d.o.o. za trgovinu, OIB 87148667454, Kralja Dmitra Zvonimira 44,23420 Benkovac</item>
    </izvorni_sadrzaj>
    <derivirana_varijabla naziv="DomainObject.Predmet.SudioniciListAdressOIB_1">
      <item>Financijska agencija, Podružnica Zadar, OIB 85821130368</item>
      <item>AUTO MEDITERAN j.d.o.o. za trgovinu, OIB 87148667454, Kralja Dmitra Zvonimira 44,23420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87148667454</item>
    </izvorni_sadrzaj>
    <derivirana_varijabla naziv="DomainObject.Predmet.SudioniciListNazivOIB_1">
      <item>, OIB 85821130368</item>
      <item>, OIB 87148667454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626141-12CE-468B-A529-FA55416BA3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440</properties:Words>
  <properties:Characters>2400</properties:Characters>
  <properties:Lines>72</properties:Lines>
  <properties:Paragraphs>24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2018-05-11T06:39:00Z</dcterms:created>
  <dc:creator>Administrator</dc:creator>
  <cp:lastModifiedBy>Ante Rubelj</cp:lastModifiedBy>
  <cp:lastPrinted>2018-05-11T09:39:00Z</cp:lastPrinted>
  <dcterms:modified xmlns:xsi="http://www.w3.org/2001/XMLSchema-instance" xsi:type="dcterms:W3CDTF">2018-05-11T09:39:00Z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(1St-134-18-4 - RJ   prethodni, upozorenje, dopis.docx)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