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dd60" w14:paraId="a41dd6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02D44">
        <w:rPr>
          <w:b/>
          <w:lang w:val="hr-HR"/>
        </w:rPr>
        <w:t>2375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02D44">
        <w:rPr>
          <w:lang w:val="hr-HR"/>
        </w:rPr>
        <w:t>DOBRO MORE d.o.o. Split, Pujanke 77, OIB: 39890894921, MBS: 060224268</w:t>
      </w:r>
      <w:r w:rsidR="00634348">
        <w:rPr>
          <w:lang w:val="hr-HR"/>
        </w:rPr>
        <w:t xml:space="preserve">, dana </w:t>
      </w:r>
      <w:r w:rsidR="001922E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02D44">
        <w:rPr>
          <w:lang w:val="hr-HR"/>
        </w:rPr>
        <w:t>DOBRO MORE d.o.o. Split, Pujanke 77, OIB: 39890894921, MBS: 060224268</w:t>
      </w:r>
      <w:r>
        <w:rPr>
          <w:lang w:val="hr-HR"/>
        </w:rPr>
        <w:t xml:space="preserve">. Skraćeni stečajni postupak je otvoren dana </w:t>
      </w:r>
      <w:r w:rsidR="001922E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E17284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C4847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02D44">
        <w:rPr>
          <w:lang w:val="hr-HR"/>
        </w:rPr>
        <w:t>DOBRO MORE d.o.o. Split, Pujanke 77, OIB: 39890894921, MBS: 060224268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E496E">
        <w:rPr>
          <w:lang w:val="hr-HR"/>
        </w:rPr>
        <w:t>27.11.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02D44">
        <w:rPr>
          <w:lang w:val="hr-HR"/>
        </w:rPr>
        <w:t>DOBRO MORE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E496E">
        <w:rPr>
          <w:lang w:val="hr-HR"/>
        </w:rPr>
        <w:t>861</w:t>
      </w:r>
      <w:r>
        <w:rPr>
          <w:lang w:val="hr-HR"/>
        </w:rPr>
        <w:t xml:space="preserve"> dan</w:t>
      </w:r>
      <w:r w:rsidR="002E496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02D44">
        <w:rPr>
          <w:lang w:val="hr-HR"/>
        </w:rPr>
        <w:t>119.717,34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30651C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922E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655DC" w:rsidRPr="000655D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02D44">
      <w:t>2375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55DC"/>
    <w:rsid w:val="000666DB"/>
    <w:rsid w:val="00067B46"/>
    <w:rsid w:val="000753A7"/>
    <w:rsid w:val="00094B4F"/>
    <w:rsid w:val="0009602B"/>
    <w:rsid w:val="0009759A"/>
    <w:rsid w:val="000C4847"/>
    <w:rsid w:val="000D5827"/>
    <w:rsid w:val="00110325"/>
    <w:rsid w:val="00133015"/>
    <w:rsid w:val="00160774"/>
    <w:rsid w:val="001629FC"/>
    <w:rsid w:val="001761EE"/>
    <w:rsid w:val="0018416E"/>
    <w:rsid w:val="00191C4C"/>
    <w:rsid w:val="001922ED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E496E"/>
    <w:rsid w:val="002F20D3"/>
    <w:rsid w:val="0030651C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02D44"/>
    <w:rsid w:val="006065E6"/>
    <w:rsid w:val="00625161"/>
    <w:rsid w:val="00632E0D"/>
    <w:rsid w:val="00634348"/>
    <w:rsid w:val="00641FD6"/>
    <w:rsid w:val="00642955"/>
    <w:rsid w:val="00664952"/>
    <w:rsid w:val="0066735D"/>
    <w:rsid w:val="0067651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17284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5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55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55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55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5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55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55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55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St-2375/2015</izvorni_sadrzaj>
    <derivirana_varijabla naziv="DomainObject.Predmet.OznakaBroj_1">St-2375/2015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 MORE, putnička agencija, promidžba, izdavaštvo, trgovina, turizam, proizvodnja i usluge, d.o.o.</izvorni_sadrzaj>
    <derivirana_varijabla naziv="DomainObject.Predmet.ProtustrankaFormated_1">  DOBRO MORE, putnička agencija, promidžba, izdavaštvo, trgovina, turizam, proizvodnja i usluge, d.o.o.</derivirana_varijabla>
  </DomainObject.Predmet.ProtustrankaFormated>
  <DomainObject.Predmet.ProtustrankaFormatedOIB>
    <izvorni_sadrzaj>  DOBRO MORE, putnička agencija, promidžba, izdavaštvo, trgovina, turizam, proizvodnja i usluge, d.o.o., OIB 39890894921</izvorni_sadrzaj>
    <derivirana_varijabla naziv="DomainObject.Predmet.ProtustrankaFormatedOIB_1">  DOBRO MORE, putnička agencija, promidžba, izdavaštvo, trgovina, turizam, proizvodnja i usluge, d.o.o., OIB 39890894921</derivirana_varijabla>
  </DomainObject.Predmet.ProtustrankaFormatedOIB>
  <DomainObject.Predmet.ProtustrankaFormatedWithAdress>
    <izvorni_sadrzaj> DOBRO MORE, putnička agencija, promidžba, izdavaštvo, trgovina, turizam, proizvodnja i usluge, d.o.o., Pujanke 77, 21000 Split</izvorni_sadrzaj>
    <derivirana_varijabla naziv="DomainObject.Predmet.ProtustrankaFormatedWithAdress_1"> DOBRO MORE, putnička agencija, promidžba, izdavaštvo, trgovina, turizam, proizvodnja i usluge, d.o.o., Pujanke 77, 21000 Split</derivirana_varijabla>
  </DomainObject.Predmet.ProtustrankaFormatedWithAdress>
  <DomainObject.Predmet.ProtustrankaFormatedWithAdressOIB>
    <izvorni_sadrzaj> DOBRO MORE, putnička agencija, promidžba, izdavaštvo, trgovina, turizam, proizvodnja i usluge, d.o.o., OIB 39890894921, Pujanke 77, 21000 Split</izvorni_sadrzaj>
    <derivirana_varijabla naziv="DomainObject.Predmet.ProtustrankaFormatedWithAdressOIB_1"> DOBRO MORE, putnička agencija, promidžba, izdavaštvo, trgovina, turizam, proizvodnja i usluge, d.o.o., OIB 39890894921, Pujanke 77, 21000 Split</derivirana_varijabla>
  </DomainObject.Predmet.ProtustrankaFormatedWithAdressOIB>
  <DomainObject.Predmet.ProtustrankaWithAdress>
    <izvorni_sadrzaj>DOBRO MORE, putnička agencija, promidžba, izdavaštvo, trgovina, turizam, proizvodnja i usluge, d.o.o. Pujanke 77, 21000 Split</izvorni_sadrzaj>
    <derivirana_varijabla naziv="DomainObject.Predmet.ProtustrankaWithAdress_1">DOBRO MORE, putnička agencija, promidžba, izdavaštvo, trgovina, turizam, proizvodnja i usluge, d.o.o. Pujanke 77, 21000 Split</derivirana_varijabla>
  </DomainObject.Predmet.ProtustrankaWithAdress>
  <DomainObject.Predmet.ProtustrankaWithAdressOIB>
    <izvorni_sadrzaj>DOBRO MORE, putnička agencija, promidžba, izdavaštvo, trgovina, turizam, proizvodnja i usluge, d.o.o., OIB 39890894921, Pujanke 77, 21000 Split</izvorni_sadrzaj>
    <derivirana_varijabla naziv="DomainObject.Predmet.ProtustrankaWithAdressOIB_1">DOBRO MORE, putnička agencija, promidžba, izdavaštvo, trgovina, turizam, proizvodnja i usluge, d.o.o., OIB 39890894921, Pujanke 77, 21000 Split</derivirana_varijabla>
  </DomainObject.Predmet.ProtustrankaWithAdressOIB>
  <DomainObject.Predmet.ProtustrankaNazivFormated>
    <izvorni_sadrzaj>DOBRO MORE, putnička agencija, promidžba, izdavaštvo, trgovina, turizam, proizvodnja i usluge, d.o.o.</izvorni_sadrzaj>
    <derivirana_varijabla naziv="DomainObject.Predmet.ProtustrankaNazivFormated_1">DOBRO MORE, putnička agencija, promidžba, izdavaštvo, trgovina, turizam, proizvodnja i usluge, d.o.o.</derivirana_varijabla>
  </DomainObject.Predmet.ProtustrankaNazivFormated>
  <DomainObject.Predmet.ProtustrankaNazivFormatedOIB>
    <izvorni_sadrzaj>DOBRO MORE, putnička agencija, promidžba, izdavaštvo, trgovina, turizam, proizvodnja i usluge, d.o.o., OIB 39890894921</izvorni_sadrzaj>
    <derivirana_varijabla naziv="DomainObject.Predmet.ProtustrankaNazivFormatedOIB_1">DOBRO MORE, putnička agencija, promidžba, izdavaštvo, trgovina, turizam, proizvodnja i usluge, d.o.o., OIB 39890894921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119717.34</izvorni_sadrzaj>
    <derivirana_varijabla naziv="DomainObject.Predmet.TrenutnaVrijednost_1">119717.34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 MORE, putnička agencija, promidžba, izdavaštvo, trgovina, turizam, proizvodnja i usluge, d.o.o.</item>
    </izvorni_sadrzaj>
    <derivirana_varijabla naziv="DomainObject.Predmet.ProtuStrankaListFormated_1">
      <item>DOBRO MORE, putnička agencija, promidžba, izdavaštvo, trgovina, turizam, proizvodnja i usluge, d.o.o.</item>
    </derivirana_varijabla>
  </DomainObject.Predmet.ProtuStrankaListFormated>
  <DomainObject.Predmet.ProtuStrankaListFormatedOIB>
    <izvorni_sadrzaj>
      <item>DOBRO MORE, putnička agencija, promidžba, izdavaštvo, trgovina, turizam, proizvodnja i usluge, d.o.o., OIB 39890894921</item>
    </izvorni_sadrzaj>
    <derivirana_varijabla naziv="DomainObject.Predmet.ProtuStrankaListFormatedOIB_1">
      <item>DOBRO MORE, putnička agencija, promidžba, izdavaštvo, trgovina, turizam, proizvodnja i usluge, d.o.o., OIB 39890894921</item>
    </derivirana_varijabla>
  </DomainObject.Predmet.ProtuStrankaListFormatedOIB>
  <DomainObject.Predmet.ProtuStrankaListFormatedWithAdress>
    <izvorni_sadrzaj>
      <item>DOBRO MORE, putnička agencija, promidžba, izdavaštvo, trgovina, turizam, proizvodnja i usluge, d.o.o., Pujanke 77, 21000 Split</item>
    </izvorni_sadrzaj>
    <derivirana_varijabla naziv="DomainObject.Predmet.ProtuStrankaListFormatedWithAdress_1">
      <item>DOBRO MORE, putnička agencija, promidžba, izdavaštvo, trgovina, turizam, proizvodnja i usluge, d.o.o., Pujanke 77, 21000 Split</item>
    </derivirana_varijabla>
  </DomainObject.Predmet.ProtuStrankaListFormatedWithAdress>
  <DomainObject.Predmet.ProtuStrankaListFormatedWithAdressOIB>
    <izvorni_sadrzaj>
      <item>DOBRO MORE, putnička agencija, promidžba, izdavaštvo, trgovina, turizam, proizvodnja i usluge, d.o.o., OIB 39890894921, Pujanke 77, 21000 Split</item>
    </izvorni_sadrzaj>
    <derivirana_varijabla naziv="DomainObject.Predmet.ProtuStrankaListFormatedWithAdressOIB_1">
      <item>DOBRO MORE, putnička agencija, promidžba, izdavaštvo, trgovina, turizam, proizvodnja i usluge, d.o.o., OIB 39890894921, Pujanke 77, 21000 Split</item>
    </derivirana_varijabla>
  </DomainObject.Predmet.ProtuStrankaListFormatedWithAdressOIB>
  <DomainObject.Predmet.ProtuStrankaListNazivFormated>
    <izvorni_sadrzaj>
      <item>DOBRO MORE, putnička agencija, promidžba, izdavaštvo, trgovina, turizam, proizvodnja i usluge, d.o.o.</item>
    </izvorni_sadrzaj>
    <derivirana_varijabla naziv="DomainObject.Predmet.ProtuStrankaListNazivFormated_1">
      <item>DOBRO MORE, putnička agencija, promidžba, izdavaštvo, trgovina, turizam, proizvodnja i usluge, d.o.o.</item>
    </derivirana_varijabla>
  </DomainObject.Predmet.ProtuStrankaListNazivFormated>
  <DomainObject.Predmet.ProtuStrankaListNazivFormatedOIB>
    <izvorni_sadrzaj>
      <item>DOBRO MORE, putnička agencija, promidžba, izdavaštvo, trgovina, turizam, proizvodnja i usluge, d.o.o., OIB 39890894921</item>
    </izvorni_sadrzaj>
    <derivirana_varijabla naziv="DomainObject.Predmet.ProtuStrankaListNazivFormatedOIB_1">
      <item>DOBRO MORE, putnička agencija, promidžba, izdavaštvo, trgovina, turizam, proizvodnja i usluge, d.o.o., OIB 39890894921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 MORE, putnička agencija, promidžba, izdavaštvo, trgovina, turizam, proizvodnja i usluge, d.o.o.</izvorni_sadrzaj>
    <derivirana_varijabla naziv="DomainObject.Predmet.ProtustrankaIDrugi_1">DOBRO MORE, putnička agencija, promidžba, izdavaštvo, trgovina, turizam, proizvodnja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 MORE, putnička agencija, promidžba, izdavaštvo, trgovina, turizam, proizvodnja i usluge, d.o.o., OIB 39890894921, Pujanke 77, 21000 Split</izvorni_sadrzaj>
    <derivirana_varijabla naziv="DomainObject.Predmet.ProtustrankaIDrugiAdressOIB_1">DOBRO MORE, putnička agencija, promidžba, izdavaštvo, trgovina, turizam, proizvodnja i usluge, d.o.o., OIB 39890894921, Pujanke 77,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MORE, putnička agencija, promidžba, izdavaštvo, trgovina, turizam, proizvodnja i usluge, d.o.o.</item>
      <item>FINANCIJSKA AGENCIJA, RC SPLIT</item>
    </izvorni_sadrzaj>
    <derivirana_varijabla naziv="DomainObject.Predmet.SudioniciListNaziv_1">
      <item>DOBRO MORE, putnička agencija, promidžba, izdavaštvo, trgovina, turizam, proizvodnja i usluge, d.o.o.</item>
      <item>FINANCIJSKA AGENCIJA, RC SPLIT</item>
    </derivirana_varijabla>
  </DomainObject.Predmet.SudioniciListNaziv>
  <DomainObject.Predmet.SudioniciListAdressOIB>
    <izvorni_sadrzaj>
      <item>DOBRO MORE, putnička agencija, promidžba, izdavaštvo, trgovina, turizam, proizvodnja i usluge, d.o.o., OIB 39890894921, Pujanke 77,21000 Split</item>
      <item>FINANCIJSKA AGENCIJA, RC SPLIT, OIB 85821130368, Mažuranićevo šetalište 24 b,21000 Split</item>
    </izvorni_sadrzaj>
    <derivirana_varijabla naziv="DomainObject.Predmet.SudioniciListAdressOIB_1">
      <item>DOBRO MORE, putnička agencija, promidžba, izdavaštvo, trgovina, turizam, proizvodnja i usluge, d.o.o., OIB 39890894921, Pujanke 77,21000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39890894921</item>
      <item>, OIB 85821130368</item>
    </izvorni_sadrzaj>
    <derivirana_varijabla naziv="DomainObject.Predmet.SudioniciListNazivOIB_1">
      <item>, OIB 39890894921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067B7-56C8-472F-AB5D-A8B13B887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4001</properties:Characters>
  <properties:Lines>107</properties:Lines>
  <properties:Paragraphs>35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2016-03-29T06:54:00Z</cp:lastPrinted>
  <dcterms:modified xmlns:xsi="http://www.w3.org/2001/XMLSchema-instance" xsi:type="dcterms:W3CDTF">2016-03-29T06:54:00Z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