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0632"/>
        <w:tblInd w:type="dxa" w:w="-743"/>
        <w:tblLayout w:type="fixed"/>
        <w:tblLook w:val="04A0" w:noVBand="1" w:noHBand="0" w:lastColumn="0" w:firstColumn="1" w:lastRow="0" w:firstRow="1"/>
      </w:tblPr>
      <w:tblGrid>
        <w:gridCol w:w="420"/>
        <w:gridCol w:w="2416"/>
        <w:gridCol w:w="1417"/>
        <w:gridCol w:w="2127"/>
        <w:gridCol w:w="2693"/>
        <w:gridCol w:w="1559"/>
      </w:tblGrid>
      <w:tr w:rsidTr="00AF106F" w:rsidR="00AF106F" w:rsidRPr="0013408D">
        <w:trPr>
          <w:trHeight w:val="1500"/>
        </w:trPr>
        <w:tc>
          <w:tcPr>
            <w:tcW w:type="dxa" w:w="4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4472C4" w:color="auto" w:val="clear"/>
            <w:vAlign w:val="center"/>
            <w:hideMark/>
          </w:tcPr>
          <w:p w:rsidRDefault="00AF106F" w:rsidP="00AF106F" w:rsidR="00AF106F" w:rsidRPr="0013408D">
            <w:pPr>
              <w:jc w:val="center"/>
              <w:rPr>
                <w:b/>
                <w:bCs/>
                <w:sz w:val="16"/>
                <w:szCs w:val="16"/>
              </w:rPr>
            </w:pPr>
            <w:bookmarkStart w:name="_GoBack" w:id="0"/>
            <w:bookmarkEnd w:id="0"/>
            <w:r w:rsidRPr="0013408D">
              <w:rPr>
                <w:b/>
                <w:bCs/>
                <w:sz w:val="16"/>
                <w:szCs w:val="16"/>
              </w:rPr>
              <w:t>RBR</w:t>
            </w:r>
          </w:p>
        </w:tc>
        <w:tc>
          <w:tcPr>
            <w:tcW w:type="dxa" w:w="24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auto" w:val="clear"/>
            <w:vAlign w:val="center"/>
            <w:hideMark/>
          </w:tcPr>
          <w:p w:rsidRDefault="00AF106F" w:rsidP="00AF106F" w:rsidR="00AF106F" w:rsidRPr="0013408D">
            <w:pPr>
              <w:jc w:val="center"/>
              <w:rPr>
                <w:b/>
                <w:bCs/>
                <w:sz w:val="16"/>
                <w:szCs w:val="16"/>
              </w:rPr>
            </w:pPr>
            <w:r w:rsidRPr="0013408D">
              <w:rPr>
                <w:b/>
                <w:bCs/>
                <w:sz w:val="16"/>
                <w:szCs w:val="16"/>
              </w:rPr>
              <w:t>NAZIV VJEROVNIKA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auto" w:val="clear"/>
            <w:vAlign w:val="center"/>
            <w:hideMark/>
          </w:tcPr>
          <w:p w:rsidRDefault="00AF106F" w:rsidP="00AF106F" w:rsidR="00AF106F" w:rsidRPr="0013408D">
            <w:pPr>
              <w:jc w:val="center"/>
              <w:rPr>
                <w:b/>
                <w:bCs/>
                <w:sz w:val="16"/>
                <w:szCs w:val="16"/>
              </w:rPr>
            </w:pPr>
            <w:r w:rsidRPr="0013408D">
              <w:rPr>
                <w:b/>
                <w:bCs/>
                <w:sz w:val="16"/>
                <w:szCs w:val="16"/>
              </w:rPr>
              <w:t>OIB VJEROVNIKA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auto" w:val="clear"/>
            <w:vAlign w:val="center"/>
            <w:hideMark/>
          </w:tcPr>
          <w:p w:rsidRDefault="00AF106F" w:rsidP="00AF106F" w:rsidR="00AF106F" w:rsidRPr="0013408D">
            <w:pPr>
              <w:jc w:val="center"/>
              <w:rPr>
                <w:b/>
                <w:bCs/>
                <w:sz w:val="16"/>
                <w:szCs w:val="16"/>
              </w:rPr>
            </w:pPr>
            <w:r w:rsidRPr="0013408D">
              <w:rPr>
                <w:b/>
                <w:bCs/>
                <w:sz w:val="16"/>
                <w:szCs w:val="16"/>
              </w:rPr>
              <w:t>ADRESA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auto" w:val="clear"/>
            <w:vAlign w:val="center"/>
            <w:hideMark/>
          </w:tcPr>
          <w:p w:rsidRDefault="00AF106F" w:rsidP="00AF106F" w:rsidR="00AF106F" w:rsidRPr="0013408D">
            <w:pPr>
              <w:jc w:val="center"/>
              <w:rPr>
                <w:b/>
                <w:bCs/>
                <w:sz w:val="16"/>
                <w:szCs w:val="16"/>
              </w:rPr>
            </w:pPr>
            <w:r w:rsidRPr="0013408D">
              <w:rPr>
                <w:b/>
                <w:bCs/>
                <w:sz w:val="16"/>
                <w:szCs w:val="16"/>
              </w:rPr>
              <w:t>UTVRĐENI IZNOS TRAŽBINE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auto" w:val="clear"/>
            <w:vAlign w:val="center"/>
            <w:hideMark/>
          </w:tcPr>
          <w:p w:rsidRDefault="00AF106F" w:rsidP="00AF106F" w:rsidR="00AF106F" w:rsidRPr="0013408D">
            <w:pPr>
              <w:jc w:val="center"/>
              <w:rPr>
                <w:b/>
                <w:bCs/>
                <w:sz w:val="16"/>
                <w:szCs w:val="16"/>
              </w:rPr>
            </w:pPr>
            <w:r w:rsidRPr="0013408D">
              <w:rPr>
                <w:b/>
                <w:bCs/>
                <w:sz w:val="16"/>
                <w:szCs w:val="16"/>
              </w:rPr>
              <w:t>OSPORENI IZNOS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1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ABC TISAK društvo s ograničenom odgovornošću za grafičku proizvodnju, usluge i trgovinu u stečaju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68699724742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Kralja Zvonimira 104D, 21210 Solin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2.715,00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F106F" w:rsidP="00AF106F" w:rsidR="00AF106F" w:rsidRPr="0013408D">
            <w:pPr>
              <w:jc w:val="center"/>
              <w:rPr>
                <w:b/>
                <w:bCs/>
              </w:rPr>
            </w:pPr>
            <w:r w:rsidRPr="0013408D">
              <w:rPr>
                <w:b/>
                <w:bCs/>
              </w:rPr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2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AGROPROTEINKA dioničko društvo za zbrinjavanje i toplinsku preradu nusproizvoda životinjskog podrijetla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80695452345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Strojarska cesta 11, 10360 Sesvete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39.494,43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F106F" w:rsidP="00AF106F" w:rsidR="00AF106F" w:rsidRPr="0013408D">
            <w:pPr>
              <w:jc w:val="center"/>
              <w:rPr>
                <w:b/>
                <w:bCs/>
              </w:rPr>
            </w:pPr>
            <w:r w:rsidRPr="0013408D">
              <w:rPr>
                <w:b/>
                <w:bCs/>
              </w:rPr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3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ALCA ZAGREB trgovačko društvo s ograničenom odgovornošću za uvoz, izvoz i trgovinu na veliko i malo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58353015102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roofErr w:type="spellStart"/>
            <w:r w:rsidRPr="0013408D">
              <w:t>Koledovčina</w:t>
            </w:r>
            <w:proofErr w:type="spellEnd"/>
            <w:r w:rsidRPr="0013408D">
              <w:t xml:space="preserve"> 2, 10000 Zagreb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9.414,37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F106F" w:rsidP="00AF106F" w:rsidR="00AF106F" w:rsidRPr="0013408D">
            <w:pPr>
              <w:jc w:val="center"/>
              <w:rPr>
                <w:b/>
                <w:bCs/>
              </w:rPr>
            </w:pPr>
            <w:r w:rsidRPr="0013408D">
              <w:rPr>
                <w:b/>
                <w:bCs/>
              </w:rPr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4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ALFA ATEST d.o.o. za zaštitu na radu, zaštitu od požara i zaštitu okoliša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03448022583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Poljička cesta 32, 21000 Split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1.250,00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F106F" w:rsidP="00AF106F" w:rsidR="00AF106F" w:rsidRPr="0013408D">
            <w:pPr>
              <w:jc w:val="center"/>
              <w:rPr>
                <w:b/>
                <w:bCs/>
              </w:rPr>
            </w:pPr>
            <w:r w:rsidRPr="0013408D">
              <w:rPr>
                <w:b/>
                <w:bCs/>
              </w:rPr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5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 xml:space="preserve">OBRT ZA IZRADU AMBALAŽE, PVC I ALUMINIJSKE FOLIJE"BOROTREND" Pazin, </w:t>
            </w:r>
            <w:proofErr w:type="spellStart"/>
            <w:r w:rsidRPr="0013408D">
              <w:t>Štranjga</w:t>
            </w:r>
            <w:proofErr w:type="spellEnd"/>
            <w:r w:rsidRPr="0013408D">
              <w:t xml:space="preserve"> 9,</w:t>
            </w:r>
            <w:proofErr w:type="spellStart"/>
            <w:r w:rsidRPr="0013408D">
              <w:t>vl</w:t>
            </w:r>
            <w:proofErr w:type="spellEnd"/>
            <w:r w:rsidRPr="0013408D">
              <w:t xml:space="preserve">. Boris </w:t>
            </w:r>
            <w:proofErr w:type="spellStart"/>
            <w:r w:rsidRPr="0013408D">
              <w:t>Baračić</w:t>
            </w:r>
            <w:proofErr w:type="spellEnd"/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72652241035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ŠTRANJGA 9, 52000 PAZIN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2.074,00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F106F" w:rsidP="00AF106F" w:rsidR="00AF106F" w:rsidRPr="0013408D">
            <w:pPr>
              <w:jc w:val="center"/>
              <w:rPr>
                <w:b/>
                <w:bCs/>
              </w:rPr>
            </w:pPr>
            <w:r w:rsidRPr="0013408D">
              <w:rPr>
                <w:b/>
                <w:bCs/>
              </w:rPr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6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 xml:space="preserve">RASHLAD - OBRT ZA PROIZVODNJU I MONTAŽU RASHLADNIH UREĐAJA, </w:t>
            </w:r>
            <w:proofErr w:type="spellStart"/>
            <w:r w:rsidRPr="0013408D">
              <w:t>vl</w:t>
            </w:r>
            <w:proofErr w:type="spellEnd"/>
            <w:r w:rsidRPr="0013408D">
              <w:t>. VJEKOSLAV BARČOT, VELA LUKA, 63. Ulica br. 32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22849296511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ULICA 63 32, 20270 VELA LUKA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16.836,92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F106F" w:rsidP="00AF106F" w:rsidR="00AF106F" w:rsidRPr="0013408D">
            <w:pPr>
              <w:jc w:val="center"/>
              <w:rPr>
                <w:b/>
                <w:bCs/>
              </w:rPr>
            </w:pPr>
            <w:r w:rsidRPr="0013408D">
              <w:rPr>
                <w:b/>
                <w:bCs/>
              </w:rPr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7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 xml:space="preserve">VIRGINIA, obrt za ribarstvo, turizam i prijevoz, </w:t>
            </w:r>
            <w:proofErr w:type="spellStart"/>
            <w:r w:rsidRPr="0013408D">
              <w:t>vl</w:t>
            </w:r>
            <w:proofErr w:type="spellEnd"/>
            <w:r w:rsidRPr="0013408D">
              <w:t>. Vinko Bojić, Split, Mihanovićeva 31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89175036495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ANTUNA MIHANOVIĆA 31, 21000 SPLIT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1.500,00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F106F" w:rsidP="00AF106F" w:rsidR="00AF106F" w:rsidRPr="0013408D">
            <w:pPr>
              <w:jc w:val="center"/>
              <w:rPr>
                <w:b/>
                <w:bCs/>
              </w:rPr>
            </w:pPr>
            <w:r w:rsidRPr="0013408D">
              <w:rPr>
                <w:b/>
                <w:bCs/>
              </w:rPr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8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ugostiteljski obrt "</w:t>
            </w:r>
            <w:proofErr w:type="spellStart"/>
            <w:r w:rsidRPr="0013408D">
              <w:t>Basadura</w:t>
            </w:r>
            <w:proofErr w:type="spellEnd"/>
            <w:r w:rsidRPr="0013408D">
              <w:t xml:space="preserve">" </w:t>
            </w:r>
            <w:proofErr w:type="spellStart"/>
            <w:r w:rsidRPr="0013408D">
              <w:t>Tribunj</w:t>
            </w:r>
            <w:proofErr w:type="spellEnd"/>
            <w:r w:rsidRPr="0013408D">
              <w:t>, Filip Bolanča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89342236003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BADNJE 9, 22212 TRIBUNJ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1.000,00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F106F" w:rsidP="00AF106F" w:rsidR="00AF106F" w:rsidRPr="0013408D">
            <w:pPr>
              <w:jc w:val="center"/>
              <w:rPr>
                <w:b/>
                <w:bCs/>
              </w:rPr>
            </w:pPr>
            <w:r w:rsidRPr="0013408D">
              <w:rPr>
                <w:b/>
                <w:bCs/>
              </w:rPr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9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 xml:space="preserve">HD </w:t>
            </w:r>
            <w:proofErr w:type="spellStart"/>
            <w:r w:rsidRPr="0013408D">
              <w:t>konzalt</w:t>
            </w:r>
            <w:proofErr w:type="spellEnd"/>
            <w:r w:rsidRPr="0013408D">
              <w:t xml:space="preserve">, obrt za knjigovodstvene usluge, </w:t>
            </w:r>
            <w:proofErr w:type="spellStart"/>
            <w:r w:rsidRPr="0013408D">
              <w:t>vl</w:t>
            </w:r>
            <w:proofErr w:type="spellEnd"/>
            <w:r w:rsidRPr="0013408D">
              <w:t xml:space="preserve">. Hrvoje </w:t>
            </w:r>
            <w:proofErr w:type="spellStart"/>
            <w:r w:rsidRPr="0013408D">
              <w:t>Bosančić</w:t>
            </w:r>
            <w:proofErr w:type="spellEnd"/>
            <w:r w:rsidRPr="0013408D">
              <w:t>, Solin, Zvonimirova 75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90160610226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ULICA PETRA KREŠIMIRA IV 105, 21210 SOLIN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16.748,50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F106F" w:rsidP="00AF106F" w:rsidR="00AF106F" w:rsidRPr="0013408D">
            <w:pPr>
              <w:jc w:val="center"/>
              <w:rPr>
                <w:b/>
                <w:bCs/>
              </w:rPr>
            </w:pPr>
            <w:r w:rsidRPr="0013408D">
              <w:rPr>
                <w:b/>
                <w:bCs/>
              </w:rPr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lastRenderedPageBreak/>
              <w:t>10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OBRT ZA CESTOVNI PRIJEVOZ ROBE, VLASNIK MARKO BULJUBAŠIĆ, MAKARSKA, SPLITSKA 13A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26014417531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SPLITSKA 13A, 21300 MAKARSKA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14.750,00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F106F" w:rsidP="00AF106F" w:rsidR="00AF106F" w:rsidRPr="0013408D">
            <w:pPr>
              <w:jc w:val="center"/>
              <w:rPr>
                <w:b/>
                <w:bCs/>
              </w:rPr>
            </w:pPr>
            <w:r w:rsidRPr="0013408D">
              <w:rPr>
                <w:b/>
                <w:bCs/>
              </w:rPr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11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CROATIA osiguranje d.d.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26187994862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Vatroslava Jagića 33, 10000 Zagreb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22.270,09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F106F" w:rsidP="00AF106F" w:rsidR="00AF106F" w:rsidRPr="0013408D">
            <w:pPr>
              <w:jc w:val="center"/>
              <w:rPr>
                <w:b/>
                <w:bCs/>
              </w:rPr>
            </w:pPr>
            <w:r w:rsidRPr="0013408D">
              <w:rPr>
                <w:b/>
                <w:bCs/>
              </w:rPr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12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CVITANOVIĆ d.o.o. za trgovinu i prijevoz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09132528421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Žedno Drage 35, 21400 Supetar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6.377,00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F106F" w:rsidP="00AF106F" w:rsidR="00AF106F" w:rsidRPr="0013408D">
            <w:pPr>
              <w:jc w:val="center"/>
              <w:rPr>
                <w:b/>
                <w:bCs/>
              </w:rPr>
            </w:pPr>
            <w:r w:rsidRPr="0013408D">
              <w:rPr>
                <w:b/>
                <w:bCs/>
              </w:rPr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13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Odvjetnik MARKO CVRKOVIĆ, Županijska 44, Vukovar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10255320499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KNEZA MISLAVA 11, 32100 VINKOVCI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1.000,00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F106F" w:rsidP="00AF106F" w:rsidR="00AF106F" w:rsidRPr="0013408D">
            <w:pPr>
              <w:jc w:val="center"/>
              <w:rPr>
                <w:b/>
                <w:bCs/>
              </w:rPr>
            </w:pPr>
            <w:r w:rsidRPr="0013408D">
              <w:rPr>
                <w:b/>
                <w:bCs/>
              </w:rPr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14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ĆALIŠ d.o.o. za proizvodnju i trgovinu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31668679312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Poljska 55, 31400 Đakovo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812,50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F106F" w:rsidP="00AF106F" w:rsidR="00AF106F" w:rsidRPr="0013408D">
            <w:pPr>
              <w:jc w:val="center"/>
              <w:rPr>
                <w:b/>
                <w:bCs/>
              </w:rPr>
            </w:pPr>
            <w:r w:rsidRPr="0013408D">
              <w:rPr>
                <w:b/>
                <w:bCs/>
              </w:rPr>
              <w:t> </w:t>
            </w:r>
          </w:p>
        </w:tc>
      </w:tr>
      <w:tr w:rsidTr="00AF106F" w:rsidR="00AF106F" w:rsidRPr="0013408D">
        <w:trPr>
          <w:trHeight w:val="948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15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ČISTOĆA društvo s ograničenom odgovornošću za obavljanje komunalnih djelatnosti održavanja čistoće i odlaganja komunalnog otpada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38812451417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 xml:space="preserve">Put </w:t>
            </w:r>
            <w:proofErr w:type="spellStart"/>
            <w:r w:rsidRPr="0013408D">
              <w:t>Plokita</w:t>
            </w:r>
            <w:proofErr w:type="spellEnd"/>
            <w:r w:rsidRPr="0013408D">
              <w:t xml:space="preserve"> 81, 21000 Split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4.112,44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F106F" w:rsidP="00AF106F" w:rsidR="00AF106F" w:rsidRPr="0013408D">
            <w:pPr>
              <w:jc w:val="center"/>
              <w:rPr>
                <w:b/>
                <w:bCs/>
              </w:rPr>
            </w:pPr>
            <w:r w:rsidRPr="0013408D">
              <w:rPr>
                <w:b/>
                <w:bCs/>
              </w:rPr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16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 xml:space="preserve">NADALINA, obrt za ribarstvo, preradu, trgovinu i prijevoz, </w:t>
            </w:r>
            <w:proofErr w:type="spellStart"/>
            <w:r w:rsidRPr="0013408D">
              <w:t>vl</w:t>
            </w:r>
            <w:proofErr w:type="spellEnd"/>
            <w:r w:rsidRPr="0013408D">
              <w:t xml:space="preserve">. Ana Čudina, Kaštel Stari, Put Gospe </w:t>
            </w:r>
            <w:proofErr w:type="spellStart"/>
            <w:r w:rsidRPr="0013408D">
              <w:t>Stomorije</w:t>
            </w:r>
            <w:proofErr w:type="spellEnd"/>
            <w:r w:rsidRPr="0013408D">
              <w:t xml:space="preserve"> 28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58675240418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ULICA FRA PAVLA MELADE 10A, 21217 KAŠTEL ŠTAFILIĆ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10.078,86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F106F" w:rsidP="00AF106F" w:rsidR="00AF106F" w:rsidRPr="0013408D">
            <w:pPr>
              <w:jc w:val="center"/>
              <w:rPr>
                <w:b/>
                <w:bCs/>
              </w:rPr>
            </w:pPr>
            <w:r w:rsidRPr="0013408D">
              <w:rPr>
                <w:b/>
                <w:bCs/>
              </w:rPr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17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DAJNA društvo s ograničenom odgovornošću za preradu i konzerviranje riba i ribljih proizvoda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62106979220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Put polja 4, 22243 Murter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28.925,00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F106F" w:rsidP="00AF106F" w:rsidR="00AF106F" w:rsidRPr="0013408D">
            <w:pPr>
              <w:jc w:val="center"/>
              <w:rPr>
                <w:b/>
                <w:bCs/>
              </w:rPr>
            </w:pPr>
            <w:r w:rsidRPr="0013408D">
              <w:rPr>
                <w:b/>
                <w:bCs/>
              </w:rPr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18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 xml:space="preserve">LUBIN, obrt za proizvodnju i trgovinu ribarskim mrežama, </w:t>
            </w:r>
            <w:proofErr w:type="spellStart"/>
            <w:r w:rsidRPr="0013408D">
              <w:t>vl</w:t>
            </w:r>
            <w:proofErr w:type="spellEnd"/>
            <w:r w:rsidRPr="0013408D">
              <w:t>. Miroslav Dugandžić, Komin, Lučica 25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12480733941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LUČICA 25, 20344 KOMIN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3.608,79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F106F" w:rsidP="00AF106F" w:rsidR="00AF106F" w:rsidRPr="0013408D">
            <w:pPr>
              <w:jc w:val="center"/>
              <w:rPr>
                <w:b/>
                <w:bCs/>
              </w:rPr>
            </w:pPr>
            <w:r w:rsidRPr="0013408D">
              <w:rPr>
                <w:b/>
                <w:bCs/>
              </w:rPr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19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 xml:space="preserve">"ĐILAS ŽARKO - OBRT ZA MORSKI RIBOLOV", KORČULA, Korčulanskih domobrana </w:t>
            </w:r>
            <w:proofErr w:type="spellStart"/>
            <w:r w:rsidRPr="0013408D">
              <w:t>bb</w:t>
            </w:r>
            <w:proofErr w:type="spellEnd"/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95173458393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KORČULANSKIH DOMOBRANA 51, 20260 KORČULA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32.099,47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F106F" w:rsidP="00AF106F" w:rsidR="00AF106F" w:rsidRPr="0013408D">
            <w:pPr>
              <w:jc w:val="center"/>
              <w:rPr>
                <w:b/>
                <w:bCs/>
              </w:rPr>
            </w:pPr>
            <w:r w:rsidRPr="0013408D">
              <w:rPr>
                <w:b/>
                <w:bCs/>
              </w:rPr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20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EKO-DERATIZACIJA d.o.o. za deratizaciju, dezinsekciju i dezinfekciju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38001831721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roofErr w:type="spellStart"/>
            <w:r w:rsidRPr="0013408D">
              <w:t>Črnkovečka</w:t>
            </w:r>
            <w:proofErr w:type="spellEnd"/>
            <w:r w:rsidRPr="0013408D">
              <w:t xml:space="preserve"> 9 A, 10000 Zagreb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1.500,00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F106F" w:rsidP="00AF106F" w:rsidR="00AF106F" w:rsidRPr="0013408D">
            <w:pPr>
              <w:jc w:val="center"/>
              <w:rPr>
                <w:b/>
                <w:bCs/>
              </w:rPr>
            </w:pPr>
            <w:r w:rsidRPr="0013408D">
              <w:rPr>
                <w:b/>
                <w:bCs/>
              </w:rPr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21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Financijska agencija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85821130368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Ulica grada Vukovara 70, 10000 Zagreb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125,62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22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GASTRO DYNAMIC d.o.o. za trgovinu i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97126433489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Cetinska 16, 21311 Stobreč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3.634,00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23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GRAĐENJE SPLIT društvo s ograničenom odgovornošću za građevinarstvo, trgovinu i ugostiteljstvo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42492876720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Šibenska 33, 21000 Split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F106F" w:rsidP="00AF106F" w:rsidR="00AF106F" w:rsidRPr="0013408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</w:t>
            </w:r>
            <w:r w:rsidRPr="0013408D">
              <w:rPr>
                <w:b/>
                <w:bCs/>
              </w:rPr>
              <w:t>177.446,85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lastRenderedPageBreak/>
              <w:t>24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 xml:space="preserve">MARINPLAST, obrt za proizvodnju plastične ambalaže, </w:t>
            </w:r>
            <w:proofErr w:type="spellStart"/>
            <w:r w:rsidRPr="0013408D">
              <w:t>vl</w:t>
            </w:r>
            <w:proofErr w:type="spellEnd"/>
            <w:r w:rsidRPr="0013408D">
              <w:t>. Marinko Gusić, Klis, Kneza Trpimira 217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25257975975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KNEZA TRPIMIRA 217, 21231 KLIS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600,00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25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HEP - Opskrba d.o.o. za opskrbu potrošača električnom, toplinskom energijom i plinom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63073332379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Ulica grada Vukovara 37, 10000 Zagreb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12.291,40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26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Hrvatske vode, pravna osoba za upravljanje vodama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28921383001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Grada Vukovara 220, 10000 Zagreb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3.803,75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27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Hrvatski operator prijenosnog sustava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13148821633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roofErr w:type="spellStart"/>
            <w:r w:rsidRPr="0013408D">
              <w:t>Kupska</w:t>
            </w:r>
            <w:proofErr w:type="spellEnd"/>
            <w:r w:rsidRPr="0013408D">
              <w:t xml:space="preserve"> 4, 10000 Zagreb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12.000,00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28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HRVATSKE ŠUME društvo s ograničenom odgovornošću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69693144506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Ulica Kneza Branimira 1, 10000 Zagreb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7.425,24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29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IMOTA d.d. za poljodjelstvo, trgovinu i ugostiteljstvo u stečaju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02297833542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roofErr w:type="spellStart"/>
            <w:r w:rsidRPr="0013408D">
              <w:t>Perinušabb</w:t>
            </w:r>
            <w:proofErr w:type="spellEnd"/>
            <w:r w:rsidRPr="0013408D">
              <w:t xml:space="preserve">, 21260 Donji </w:t>
            </w:r>
            <w:proofErr w:type="spellStart"/>
            <w:r w:rsidRPr="0013408D">
              <w:t>Proložac</w:t>
            </w:r>
            <w:proofErr w:type="spellEnd"/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13.208,12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30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IN CAPITA društvo s ograničenom odgovornošću za poslovne usluge, putnička agencija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11261512176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114. Brigade 8, 21000 Split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7.420,30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31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ISKON INTERNET d.d. za informatiku i telekomunikacije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36779353407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roofErr w:type="spellStart"/>
            <w:r w:rsidRPr="0013408D">
              <w:t>Garićgradska</w:t>
            </w:r>
            <w:proofErr w:type="spellEnd"/>
            <w:r w:rsidRPr="0013408D">
              <w:t xml:space="preserve"> 18, 10000 Zagreb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989,56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32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 xml:space="preserve">GOF, Obrt za morski gospodarski ribolov, </w:t>
            </w:r>
            <w:proofErr w:type="spellStart"/>
            <w:r w:rsidRPr="0013408D">
              <w:t>vl</w:t>
            </w:r>
            <w:proofErr w:type="spellEnd"/>
            <w:r w:rsidRPr="0013408D">
              <w:t xml:space="preserve">. </w:t>
            </w:r>
            <w:proofErr w:type="spellStart"/>
            <w:r w:rsidRPr="0013408D">
              <w:t>Kuzma</w:t>
            </w:r>
            <w:proofErr w:type="spellEnd"/>
            <w:r w:rsidRPr="0013408D">
              <w:t xml:space="preserve"> </w:t>
            </w:r>
            <w:proofErr w:type="spellStart"/>
            <w:r w:rsidRPr="0013408D">
              <w:t>Ivelja</w:t>
            </w:r>
            <w:proofErr w:type="spellEnd"/>
            <w:r w:rsidRPr="0013408D">
              <w:t>, Lastovo, Kneževa 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57645684296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KNEŽEVA 8, 20290 LASTOVO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4.593,00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33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IVKA d.o.o. za trgovinu, turizam, graditeljstvo i turistička agencija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37020496783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roofErr w:type="spellStart"/>
            <w:r w:rsidRPr="0013408D">
              <w:t>Beroje</w:t>
            </w:r>
            <w:proofErr w:type="spellEnd"/>
            <w:r w:rsidRPr="0013408D">
              <w:t xml:space="preserve"> 15, 20215 </w:t>
            </w:r>
            <w:proofErr w:type="spellStart"/>
            <w:r w:rsidRPr="0013408D">
              <w:t>Čilipi</w:t>
            </w:r>
            <w:proofErr w:type="spellEnd"/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570,50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34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PRIJEVOZNIČKO TRGOVAČKI OBRT KALAC, VL. IVICA KALAC, ZADAR, GRGURA BUDISLAVIĆA 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71506441399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GRGURA BUDISLAVIĆA 6, 23000 ZADAR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73.952,51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35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 xml:space="preserve">KLISMAR SPLIT društvo s ograničenom odgovornošću za morsko ribarstvo i trgovinu, </w:t>
            </w:r>
            <w:proofErr w:type="spellStart"/>
            <w:r w:rsidRPr="0013408D">
              <w:t>export</w:t>
            </w:r>
            <w:proofErr w:type="spellEnd"/>
            <w:r w:rsidRPr="0013408D">
              <w:t>-import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19419515100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Poljička Cesta 27, 21000 Split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600,00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36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 xml:space="preserve">ŠIMUN TRANSPORTI obrt za ugostiteljstvo i trgovinu, </w:t>
            </w:r>
            <w:proofErr w:type="spellStart"/>
            <w:r w:rsidRPr="0013408D">
              <w:t>vl</w:t>
            </w:r>
            <w:proofErr w:type="spellEnd"/>
            <w:r w:rsidRPr="0013408D">
              <w:t>. Ante Knežević, Vrpolje, Vrpoljačka cesta 17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36127402382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VRPOLJAČKA CESTA 17, 22205 VRPOLJE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625,00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864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37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KOMUNALAC, društvo s ograničenom odgovornošću za skupljanje, pročišćavanje i distribuciju vode, proizvodnju kruha, trgovinu, promet i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09301935182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roofErr w:type="spellStart"/>
            <w:r w:rsidRPr="0013408D">
              <w:t>Lastovobb</w:t>
            </w:r>
            <w:proofErr w:type="spellEnd"/>
            <w:r w:rsidRPr="0013408D">
              <w:t>, 20290 Lastovo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4.952,55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lastRenderedPageBreak/>
              <w:t>38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LEKO društvo s ograničenom odgovornošću za trgovinu i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62180330958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roofErr w:type="spellStart"/>
            <w:r w:rsidRPr="0013408D">
              <w:t>Frankopanska</w:t>
            </w:r>
            <w:proofErr w:type="spellEnd"/>
            <w:r w:rsidRPr="0013408D">
              <w:t xml:space="preserve"> 22, 10000 Zagreb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10.000,00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39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LONČAR društvo s ograničenom odgovornošću za građenje, elektroinstalacije, servis i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92735071000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 xml:space="preserve">Sestara </w:t>
            </w:r>
            <w:proofErr w:type="spellStart"/>
            <w:r w:rsidRPr="0013408D">
              <w:t>Karmelićanki</w:t>
            </w:r>
            <w:proofErr w:type="spellEnd"/>
            <w:r w:rsidRPr="0013408D">
              <w:t xml:space="preserve"> 14, 21000 Split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16.169,83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40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MESNICA DAVOR,obrt za trgovinu,</w:t>
            </w:r>
            <w:proofErr w:type="spellStart"/>
            <w:r w:rsidRPr="0013408D">
              <w:t>vl</w:t>
            </w:r>
            <w:proofErr w:type="spellEnd"/>
            <w:r w:rsidRPr="0013408D">
              <w:t>. Davor Lovrić,Split,Mostarska 34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50140672829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ULICA LJUDEVITA GAJA 9, 21216 KAŠTEL STARI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749,49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41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ODVJETNIK TIHOMIR LUETIĆ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21180144708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SUKOIŠANSKA 25, 21000 SPLIT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1.562,50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42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MARIN EXPERT za proizvodnju i usluge, društvo s ograničenom odgovornošću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72775095404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 xml:space="preserve">Zagrebačka 22, 21204 </w:t>
            </w:r>
            <w:proofErr w:type="spellStart"/>
            <w:r w:rsidRPr="0013408D">
              <w:t>Dugopolje</w:t>
            </w:r>
            <w:proofErr w:type="spellEnd"/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5.606,04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43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 xml:space="preserve">Obrt za trgovinu, proizvodnju i servisiranje MARIN UGOSTITELJSKA OPREMA, </w:t>
            </w:r>
            <w:proofErr w:type="spellStart"/>
            <w:r w:rsidRPr="0013408D">
              <w:t>vl</w:t>
            </w:r>
            <w:proofErr w:type="spellEnd"/>
            <w:r w:rsidRPr="0013408D">
              <w:t xml:space="preserve">. Zlatko Marin, </w:t>
            </w:r>
            <w:proofErr w:type="spellStart"/>
            <w:r w:rsidRPr="0013408D">
              <w:t>Dugopolje</w:t>
            </w:r>
            <w:proofErr w:type="spellEnd"/>
            <w:r w:rsidRPr="0013408D">
              <w:t>, Dubrovačka 11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92123845489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POLJARSKI PUT 1, 21000 SPLIT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1.969,96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44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MARINA VINICI, društvo s ograničenom odgovornošću za brodogradnju i trgovinu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08433940381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roofErr w:type="spellStart"/>
            <w:r w:rsidRPr="0013408D">
              <w:t>Ul.Put</w:t>
            </w:r>
            <w:proofErr w:type="spellEnd"/>
            <w:r w:rsidRPr="0013408D">
              <w:t xml:space="preserve"> </w:t>
            </w:r>
            <w:proofErr w:type="spellStart"/>
            <w:r w:rsidRPr="0013408D">
              <w:t>Jersan</w:t>
            </w:r>
            <w:proofErr w:type="spellEnd"/>
            <w:r w:rsidRPr="0013408D">
              <w:t xml:space="preserve"> 15, 22243 Murter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21.739,58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45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MB FRIGO GRUPA d.o.o. za proizvodnju, trgovinu i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61155890230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Bani 81, 10000 Zagreb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750,00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46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METROPOLIS PLAN društvo s ograničenom odgovornošću za graditeljstvo i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84169437422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Savska cesta 41, 10000 Zagreb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5.350,70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47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MICHIELI-TOMIĆ, društvo s ograničenom odgovornošću za trgovinu i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38856841151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 xml:space="preserve">Gornji </w:t>
            </w:r>
            <w:proofErr w:type="spellStart"/>
            <w:r w:rsidRPr="0013408D">
              <w:t>Humac</w:t>
            </w:r>
            <w:proofErr w:type="spellEnd"/>
            <w:r w:rsidRPr="0013408D">
              <w:t xml:space="preserve"> 37, 21425 Gornji </w:t>
            </w:r>
            <w:proofErr w:type="spellStart"/>
            <w:r w:rsidRPr="0013408D">
              <w:t>Humac</w:t>
            </w:r>
            <w:proofErr w:type="spellEnd"/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28.369,75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48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MICRO-LASTOVO 2 d.o.o. za proizvodnju i trgovinu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79462991447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 xml:space="preserve">Kod Doma 7A, 22300 </w:t>
            </w:r>
            <w:proofErr w:type="spellStart"/>
            <w:r w:rsidRPr="0013408D">
              <w:t>Civljane</w:t>
            </w:r>
            <w:proofErr w:type="spellEnd"/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272.510,71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49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MINISTARSTVO FINANCIJA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18683136487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Katančićeva 5, 10000 ZAGREB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354.263,70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50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MINISTARSTVO POLJOPRIVREDE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76767369197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Ulica grada Vukovara 78, 10000 Zagreb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24.906,60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51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MIŠLOV, d.o.o. za ribarstvo, ugostiteljstvo i trgovinu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71580818100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 xml:space="preserve">Grabi 44, 23241 </w:t>
            </w:r>
            <w:proofErr w:type="spellStart"/>
            <w:r w:rsidRPr="0013408D">
              <w:t>Poličnik</w:t>
            </w:r>
            <w:proofErr w:type="spellEnd"/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7.287,50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52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MOŠUNJ društvo s ograničenom odgovornošću za trgovinu i ugostiteljstvo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64040814249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Poljička Cesta 64, 21315 Dugi Rat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1.010,61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lastRenderedPageBreak/>
              <w:t>53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MUSCULUS CARO d.o.o. za proizvodnju, trgovinu i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31139775994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Mlinovi 52, 10000 Zagreb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1.625,00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54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MUZGAVAC d.o.o. za ribolov i trgovinu ribom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62446784759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 xml:space="preserve">Banovi 10, 21222 </w:t>
            </w:r>
            <w:proofErr w:type="spellStart"/>
            <w:r w:rsidRPr="0013408D">
              <w:t>Sevid</w:t>
            </w:r>
            <w:proofErr w:type="spellEnd"/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2.024,97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55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NASTAVNI ZAVOD ZA JAVNO ZDRAVSTVO SPLITSKO-DALMATINSKE ŽUPANIJE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54948902275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Vukovarska Ulica 46, 21000 Split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8.312,50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56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NISA PRODUKT društvo s ograničenom odgovornošću trgovinu i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89432934496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Pristav 81, 52232 Kršan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7.558,00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57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NOVAL d.o.o. za proizvodnju, trgovinu i servis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03116304913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Dubravkin trg 7, 10000 Zagreb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1.006,89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58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>
              <w:t>OLASAGASTI d</w:t>
            </w:r>
            <w:r w:rsidRPr="0013408D">
              <w:t>.o.o. za preradu ribe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41065609099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roofErr w:type="spellStart"/>
            <w:r w:rsidRPr="0013408D">
              <w:t>Turjaci</w:t>
            </w:r>
            <w:proofErr w:type="spellEnd"/>
            <w:r w:rsidRPr="0013408D">
              <w:t xml:space="preserve"> 379, 21230 </w:t>
            </w:r>
            <w:proofErr w:type="spellStart"/>
            <w:r w:rsidRPr="0013408D">
              <w:t>Turjaci</w:t>
            </w:r>
            <w:proofErr w:type="spellEnd"/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331,76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59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OLIVETI, za trgovinu i usluge, društvo s ograničenom odgovornošću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66375876684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Antuna Gustava Matoša 16, 21000 Split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9.651,88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60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 xml:space="preserve">JOLE, obrt za trgovinu mesom, </w:t>
            </w:r>
            <w:proofErr w:type="spellStart"/>
            <w:r w:rsidRPr="0013408D">
              <w:t>vl</w:t>
            </w:r>
            <w:proofErr w:type="spellEnd"/>
            <w:r w:rsidRPr="0013408D">
              <w:t>. Joško Oman, Split, Vinkovačka 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97593284506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HRADEC KRALOVE 7, 21215 KAŠTEL LUKŠIĆ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2.898,50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61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OPĆINA KLIS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71670874269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Iza grada 2, 21231 Klis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13.294,30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62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OPSTANAK d.o.o.za proizvodnju, trgovinu i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65655698625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Poljička Cesta 1, 21000 Split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2.290,78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63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ORADA ADRIATIC društvo s ograničenom odgovornošću za ulov, uzgoj, preradu i trgovinu ribom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86840413543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roofErr w:type="spellStart"/>
            <w:r w:rsidRPr="0013408D">
              <w:t>Turion</w:t>
            </w:r>
            <w:proofErr w:type="spellEnd"/>
            <w:r w:rsidRPr="0013408D">
              <w:t xml:space="preserve"> 22, 51557 Cres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3.150,00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64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PADBERG d.o.o. za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46818026131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Ivana Pavla II 38, 21204 Konjsko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31.000,00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65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PAG 91 društvo s ograničenom odgovornošću za proizvodnju i trgovinu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74155629820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Vela Ulica 14, 23250 Pag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262,50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66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PAGRUS d.o.o. za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65857142175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Marka Marulića 28, 23207 Sveti Filip I Jakov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5.656,88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67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PBZ CARD društvo s ograničenom odgovornošću za poslovanje kreditnim karticama, putnička agencija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28495895537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Radnička cesta 44, 10000 Zagreb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3.000,00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68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PEŠKARIJA d.o.o. za proizvodnju i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98592745691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Glavice 297a, 21230 Glavice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7.552,65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lastRenderedPageBreak/>
              <w:t>69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 xml:space="preserve">MATE PIVČEVIĆOBRT ZA PROIZVODNJU I TRGOVINU, FRIGO PIVČEVIĆ, </w:t>
            </w:r>
            <w:proofErr w:type="spellStart"/>
            <w:r w:rsidRPr="0013408D">
              <w:t>vl</w:t>
            </w:r>
            <w:proofErr w:type="spellEnd"/>
            <w:r w:rsidRPr="0013408D">
              <w:t xml:space="preserve">. Mate Pivčević,Split,Put </w:t>
            </w:r>
            <w:proofErr w:type="spellStart"/>
            <w:r w:rsidRPr="0013408D">
              <w:t>Pazdigrada</w:t>
            </w:r>
            <w:proofErr w:type="spellEnd"/>
            <w:r w:rsidRPr="0013408D">
              <w:t xml:space="preserve"> 14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65700920687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PUT PAZDIGRADA 14, 21000 SPLIT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33.991,31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70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PNEUMATIK društvo s ograničenom odgovornošću za trgovinu, zastupanje i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68256909072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roofErr w:type="spellStart"/>
            <w:r w:rsidRPr="0013408D">
              <w:t>Karažnik</w:t>
            </w:r>
            <w:proofErr w:type="spellEnd"/>
            <w:r w:rsidRPr="0013408D">
              <w:t xml:space="preserve"> 2A, 10000 Zagreb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2.624,50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71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Pomorsko športsko društvo "Špinut"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75223462233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Lučica 7, 21000 Split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2.840,00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72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PODOVI OPAČAK d.o.o. za proizvodnju i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72656809791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roofErr w:type="spellStart"/>
            <w:r w:rsidRPr="0013408D">
              <w:t>Trondheimska</w:t>
            </w:r>
            <w:proofErr w:type="spellEnd"/>
            <w:r w:rsidRPr="0013408D">
              <w:t xml:space="preserve"> 4D, 21000 Split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3.406,80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73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PRIOVO d.o.o. za ugostiteljstvo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02184872495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Ulica Slobode 2 A, 21000 Split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409,00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74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PROFISH društvo s ograničenom odgovornošću za lov, turizam i uzgoj ribe u stečaju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84424955920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Kunići 58A, 47304 Plaški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11.269,12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75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PROTEKO d.o.o. za trgovinu i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44459323154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Franje Puškarića 18, 10000 Zagreb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22.000,00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76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KORNELIJA PULJIĆ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42868762683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MOSEĆKA 138, 21000 SPLIT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603,13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77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 xml:space="preserve">Raiffeisen </w:t>
            </w:r>
            <w:proofErr w:type="spellStart"/>
            <w:r w:rsidRPr="0013408D">
              <w:t>consulting</w:t>
            </w:r>
            <w:proofErr w:type="spellEnd"/>
            <w:r w:rsidRPr="0013408D">
              <w:t xml:space="preserve"> društvo s ograničenom odgovornošću za poslovno savjetovanje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93630555187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Magazinska cesta 69, 10000 Zagreb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1.500,00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78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RALU LOGISTIKA d.o.o. za prijevoz, skladištenje i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95590358666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 xml:space="preserve">Gospodarska ulica 11, 10370 </w:t>
            </w:r>
            <w:proofErr w:type="spellStart"/>
            <w:r w:rsidRPr="0013408D">
              <w:t>Dragošička</w:t>
            </w:r>
            <w:proofErr w:type="spellEnd"/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750,00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79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Ribarska zadruga FRIŠKA RIBA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33443732658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Mažuranićevo šetalište 24b, 21000 Split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24.401,31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80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RIBARSKA ZADRUGA LIBURNIJA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43669214134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 xml:space="preserve">Mali </w:t>
            </w:r>
            <w:proofErr w:type="spellStart"/>
            <w:r w:rsidRPr="0013408D">
              <w:t>Brgud</w:t>
            </w:r>
            <w:proofErr w:type="spellEnd"/>
            <w:r w:rsidRPr="0013408D">
              <w:t xml:space="preserve"> 33, 51213 </w:t>
            </w:r>
            <w:proofErr w:type="spellStart"/>
            <w:r w:rsidRPr="0013408D">
              <w:t>Jurdani</w:t>
            </w:r>
            <w:proofErr w:type="spellEnd"/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180.685,46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81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S.I.N. za turizam, društvo s ograničenom odgovornošću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36372449110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Ivana Rendića 14, 21000 Split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17.826,63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82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SEM - Novalja društvo s ograničenom odgovornošću za trgovinu i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36951302140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roofErr w:type="spellStart"/>
            <w:r w:rsidRPr="0013408D">
              <w:t>Čiponjac</w:t>
            </w:r>
            <w:proofErr w:type="spellEnd"/>
            <w:r w:rsidRPr="0013408D">
              <w:t xml:space="preserve"> 1, 53291 Novalja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11.800,00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83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SINJE MORE, društvo s ograničenom odgovornošću za trgovinu na veliko i malo, morsko ribarstvo, preradu i konzerviranje ribe, ugostiteljstvo, turizam i izvoz-uvoz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33377975203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roofErr w:type="spellStart"/>
            <w:r w:rsidRPr="0013408D">
              <w:t>Jurjevgradska</w:t>
            </w:r>
            <w:proofErr w:type="spellEnd"/>
            <w:r w:rsidRPr="0013408D">
              <w:t xml:space="preserve"> Ulica 61, 22212 </w:t>
            </w:r>
            <w:proofErr w:type="spellStart"/>
            <w:r w:rsidRPr="0013408D">
              <w:t>Tribunj</w:t>
            </w:r>
            <w:proofErr w:type="spellEnd"/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4.011,65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lastRenderedPageBreak/>
              <w:t>84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Splitska banka dioničko društvo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69326397242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Domovinskog rata 61, 21000 Split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31.565,88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85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 xml:space="preserve">IVAN SRHOJ"SIRENA - OBRT ZA MORSKI RIBOLOV, LOVIŠTE", </w:t>
            </w:r>
            <w:proofErr w:type="spellStart"/>
            <w:r w:rsidRPr="0013408D">
              <w:t>vl</w:t>
            </w:r>
            <w:proofErr w:type="spellEnd"/>
            <w:r w:rsidRPr="0013408D">
              <w:t>. IVAN SRHOJ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41663537803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LOVIŠTE 7, 20269 LOVIŠTE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42.286,13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86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"PREDOLAC" - OBRT ZA MORSKI RIBOLOV vlasnik PREDRAG SRŠEN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63147989179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GRŠĆICA VELA 3, 20271 BLATO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152.892,54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87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STANIĆ, društvo s ograničenom odgovornošću za unutarnju i vanjsku trgovinu, proizvodnju i distribuciju mesa i suhomesnatih proizvoda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50056415529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roofErr w:type="spellStart"/>
            <w:r w:rsidRPr="0013408D">
              <w:t>Kerestinečka</w:t>
            </w:r>
            <w:proofErr w:type="spellEnd"/>
            <w:r w:rsidRPr="0013408D">
              <w:t xml:space="preserve"> cesta 57A, 10431 </w:t>
            </w:r>
            <w:proofErr w:type="spellStart"/>
            <w:r w:rsidRPr="0013408D">
              <w:t>Kerestinec</w:t>
            </w:r>
            <w:proofErr w:type="spellEnd"/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23.000,00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88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RIBARSKI OBRT "EOL", VL. IVANKA ŠARAC, RIJEKA, BRAĆE BAĆIĆA 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40170750447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ULICA BRANKA LAGINJE 40, 51211 MATULJI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6.020,03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89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 xml:space="preserve">ŠEPAROVIĆ - OBRT ZA ELEKTROINSTALACIJSKE RADOVE, </w:t>
            </w:r>
            <w:proofErr w:type="spellStart"/>
            <w:r w:rsidRPr="0013408D">
              <w:t>vl</w:t>
            </w:r>
            <w:proofErr w:type="spellEnd"/>
            <w:r w:rsidRPr="0013408D">
              <w:t>. IVO ŠEPAROVIĆ, BLATO, 32. ULICA 24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65213176922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32. ULICA 24, 20271 BLATO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6.812,50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90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ŠKAMP j.d.o.o. turistička agencija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28969344494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Tolstojeva 26, 21000 Split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14.606,11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91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TONČI ŠKRATULJA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80963897997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ULICA ZAKLOPATICA 44, 20290 ZAKLOPATICA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1.446.606,37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92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TEHNIČKE INSTALACIJE d.o.o. za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93832919757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Kijevska 6, 21000 Split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25.850,00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93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VAGA SERVIS d.o.o. za trgovinu i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31223785141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 xml:space="preserve">Admirala J. </w:t>
            </w:r>
            <w:proofErr w:type="spellStart"/>
            <w:r w:rsidRPr="0013408D">
              <w:t>Cezanisa</w:t>
            </w:r>
            <w:proofErr w:type="spellEnd"/>
            <w:r w:rsidRPr="0013408D">
              <w:t xml:space="preserve"> 25D, 23000 Zadar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3.993,75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94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roofErr w:type="spellStart"/>
            <w:r w:rsidRPr="0013408D">
              <w:t>VIPnet</w:t>
            </w:r>
            <w:proofErr w:type="spellEnd"/>
            <w:r w:rsidRPr="0013408D">
              <w:t>, društvo s ograničenom odgovornošću za usluge javnih telekomunikacija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29524210204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Vrtni put 1, 10000 Zagreb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4.300,47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1008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95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VODOVOD I KANALIZACIJA, društvo s ograničenom odgovornošću za vodoopskrbu, odvodnju i pročišćavanje otpadnih voda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56826138353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Biokovska 3, 21000 Split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16.453,91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96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ZAGREB NEKRETNINE d.o.o. za poslovanje nekretninama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15364543303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 xml:space="preserve">Nova </w:t>
            </w:r>
            <w:proofErr w:type="spellStart"/>
            <w:r w:rsidRPr="0013408D">
              <w:t>Ves</w:t>
            </w:r>
            <w:proofErr w:type="spellEnd"/>
            <w:r w:rsidRPr="0013408D">
              <w:t xml:space="preserve"> 17, 10000 Zagreb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3.840,46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t>97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ZMH HORVAT d.o.o. za poljoprivrednu proizvodnju i trgovinu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49086457698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roofErr w:type="spellStart"/>
            <w:r w:rsidRPr="0013408D">
              <w:t>Bistrička</w:t>
            </w:r>
            <w:proofErr w:type="spellEnd"/>
            <w:r w:rsidRPr="0013408D">
              <w:t xml:space="preserve"> cesta 4A, 49282 </w:t>
            </w:r>
            <w:proofErr w:type="spellStart"/>
            <w:r w:rsidRPr="0013408D">
              <w:t>Konjščina</w:t>
            </w:r>
            <w:proofErr w:type="spellEnd"/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1.000,00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699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pPr>
              <w:jc w:val="right"/>
            </w:pPr>
            <w:r w:rsidRPr="0013408D">
              <w:lastRenderedPageBreak/>
              <w:t>98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ŽUVELA društvo s ograničenom odgovornošću za preradu, proizvodnju i trgovinu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67047530380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F106F" w:rsidP="00AF106F" w:rsidR="00AF106F" w:rsidRPr="0013408D">
            <w:r w:rsidRPr="0013408D">
              <w:t>Ulica uvala Vira 5, 21450 Hvar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15.989,88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F106F" w:rsidP="00AF106F" w:rsidR="00AF106F" w:rsidRPr="0013408D">
            <w:r w:rsidRPr="0013408D">
              <w:t> </w:t>
            </w:r>
          </w:p>
        </w:tc>
      </w:tr>
      <w:tr w:rsidTr="00AF106F" w:rsidR="00AF106F" w:rsidRPr="0013408D">
        <w:trPr>
          <w:trHeight w:val="501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auto" w:val="clear"/>
            <w:noWrap/>
            <w:vAlign w:val="bottom"/>
            <w:hideMark/>
          </w:tcPr>
          <w:p w:rsidRDefault="00AF106F" w:rsidP="00AF106F" w:rsidR="00AF106F" w:rsidRPr="0013408D">
            <w:pPr>
              <w:jc w:val="center"/>
              <w:rPr>
                <w:b/>
                <w:bCs/>
              </w:rPr>
            </w:pPr>
            <w:r w:rsidRPr="0013408D">
              <w:rPr>
                <w:b/>
                <w:bCs/>
              </w:rPr>
              <w:t> </w:t>
            </w:r>
          </w:p>
        </w:tc>
        <w:tc>
          <w:tcPr>
            <w:tcW w:type="dxa" w:w="2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bottom"/>
            <w:hideMark/>
          </w:tcPr>
          <w:p w:rsidRDefault="00AF106F" w:rsidP="00AF106F" w:rsidR="00AF106F" w:rsidRPr="0013408D">
            <w:pPr>
              <w:rPr>
                <w:b/>
                <w:bCs/>
              </w:rPr>
            </w:pPr>
            <w:r w:rsidRPr="0013408D">
              <w:rPr>
                <w:b/>
                <w:bCs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noWrap/>
            <w:vAlign w:val="bottom"/>
            <w:hideMark/>
          </w:tcPr>
          <w:p w:rsidRDefault="00AF106F" w:rsidP="00AF106F" w:rsidR="00AF106F" w:rsidRPr="0013408D">
            <w:pPr>
              <w:rPr>
                <w:b/>
                <w:bCs/>
              </w:rPr>
            </w:pPr>
            <w:r w:rsidRPr="0013408D">
              <w:rPr>
                <w:b/>
                <w:bCs/>
              </w:rPr>
              <w:t> 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noWrap/>
            <w:vAlign w:val="center"/>
            <w:hideMark/>
          </w:tcPr>
          <w:p w:rsidRDefault="00AF106F" w:rsidP="00AF106F" w:rsidR="00AF106F" w:rsidRPr="0013408D">
            <w:pPr>
              <w:rPr>
                <w:b/>
                <w:bCs/>
              </w:rPr>
            </w:pPr>
            <w:r w:rsidRPr="0013408D">
              <w:rPr>
                <w:b/>
                <w:bCs/>
              </w:rPr>
              <w:t>UKUPNO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noWrap/>
            <w:vAlign w:val="bottom"/>
            <w:hideMark/>
          </w:tcPr>
          <w:p w:rsidRDefault="00AF106F" w:rsidP="00AF106F" w:rsidR="00AF106F" w:rsidRPr="0013408D">
            <w:pPr>
              <w:jc w:val="right"/>
              <w:rPr>
                <w:b/>
                <w:bCs/>
              </w:rPr>
            </w:pPr>
            <w:r w:rsidRPr="0013408D">
              <w:rPr>
                <w:b/>
                <w:bCs/>
              </w:rPr>
              <w:t>3.506.006,29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noWrap/>
            <w:vAlign w:val="bottom"/>
            <w:hideMark/>
          </w:tcPr>
          <w:p w:rsidRDefault="00AF106F" w:rsidP="00AF106F" w:rsidR="00AF106F" w:rsidRPr="0013408D">
            <w:pPr>
              <w:rPr>
                <w:b/>
                <w:bCs/>
              </w:rPr>
            </w:pPr>
            <w:r w:rsidRPr="0013408D">
              <w:rPr>
                <w:b/>
                <w:bCs/>
              </w:rPr>
              <w:t> </w:t>
            </w:r>
            <w:r>
              <w:rPr>
                <w:b/>
                <w:bCs/>
              </w:rPr>
              <w:t>0.00</w:t>
            </w:r>
          </w:p>
        </w:tc>
      </w:tr>
    </w:tbl>
    <w:p w14:textId="95dab92" w14:paraId="95dab92" w:rsidRDefault="008A7FD0" w:rsidP="008A7FD0" w:rsidR="008A7FD0">
      <w:pPr>
        <w15:collapsed w:val="false"/>
      </w:pPr>
    </w:p>
    <w:p w:rsidRDefault="008A7FD0" w:rsidP="008A7FD0" w:rsidR="008A7FD0"/>
    <w:p w:rsidRDefault="008A7FD0" w:rsidP="008A7FD0" w:rsidR="008A7FD0">
      <w:pPr>
        <w:ind w:firstLine="708" w:left="4248"/>
      </w:pPr>
    </w:p>
    <w:p w:rsidRDefault="008A7FD0" w:rsidP="008A7FD0" w:rsidR="008A7FD0">
      <w:pPr>
        <w:ind w:firstLine="708" w:left="4248"/>
      </w:pPr>
    </w:p>
    <w:p w:rsidRDefault="008A7FD0" w:rsidP="008A7FD0" w:rsidR="008A7FD0">
      <w:pPr>
        <w:ind w:firstLine="708" w:left="4248"/>
      </w:pPr>
      <w:r>
        <w:t>Sudac:</w:t>
      </w:r>
    </w:p>
    <w:p w:rsidRDefault="008A7FD0" w:rsidP="008A7FD0" w:rsidR="008A7FD0">
      <w:pPr>
        <w:ind w:firstLine="708" w:left="4956"/>
      </w:pPr>
      <w:r>
        <w:t xml:space="preserve">    Katarina Franković</w:t>
      </w:r>
    </w:p>
    <w:p w:rsidRDefault="004E4AA1" w:rsidR="004E4AA1"/>
    <w:sectPr w:rsidSect="00AF106F" w:rsidR="004E4AA1"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106F" w:rsidP="00AF106F" w:rsidR="00AF106F">
      <w:r>
        <w:separator/>
      </w:r>
    </w:p>
  </w:endnote>
  <w:endnote w:id="0" w:type="continuationSeparator">
    <w:p w:rsidRDefault="00AF106F" w:rsidP="00AF106F" w:rsidR="00AF10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106F" w:rsidP="00AF106F" w:rsidR="00AF106F">
      <w:r>
        <w:separator/>
      </w:r>
    </w:p>
  </w:footnote>
  <w:footnote w:id="0" w:type="continuationSeparator">
    <w:p w:rsidRDefault="00AF106F" w:rsidP="00AF106F" w:rsidR="00AF10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06F" w:rsidP="00AF106F" w:rsidR="00AF106F" w:rsidRPr="00E56924">
    <w:pPr>
      <w:pStyle w:val="Zaglavlje"/>
      <w:rPr>
        <w:b/>
      </w:rPr>
    </w:pPr>
    <w:r w:rsidRPr="00E56924">
      <w:rPr>
        <w:b/>
      </w:rPr>
      <w:t>REPUBLIKA HRVATSKA</w:t>
    </w:r>
  </w:p>
  <w:p w:rsidRDefault="00AF106F" w:rsidP="00AF106F" w:rsidR="00AF106F" w:rsidRPr="00E56924">
    <w:pPr>
      <w:pStyle w:val="Zaglavlje"/>
      <w:rPr>
        <w:b/>
      </w:rPr>
    </w:pPr>
    <w:r w:rsidRPr="00E56924">
      <w:rPr>
        <w:b/>
      </w:rPr>
      <w:t>TRGOVAČKI SUD U SPLITU</w:t>
    </w:r>
  </w:p>
  <w:p w:rsidRDefault="00AF106F" w:rsidP="00AF106F" w:rsidR="00AF106F" w:rsidRPr="00E56924">
    <w:pPr>
      <w:pStyle w:val="Zaglavlje"/>
      <w:rPr>
        <w:b/>
      </w:rPr>
    </w:pPr>
    <w:r w:rsidRPr="00E56924">
      <w:rPr>
        <w:b/>
      </w:rPr>
      <w:t>STALNA SLUŽBA U DUBROVNIKU</w:t>
    </w:r>
    <w:r w:rsidRPr="00E56924">
      <w:rPr>
        <w:b/>
      </w:rPr>
      <w:tab/>
    </w:r>
    <w:r w:rsidRPr="00E56924">
      <w:rPr>
        <w:b/>
      </w:rPr>
      <w:tab/>
      <w:t>POSL.BR. 18 ST-</w:t>
    </w:r>
    <w:r>
      <w:rPr>
        <w:b/>
      </w:rPr>
      <w:t>330/2018</w:t>
    </w:r>
  </w:p>
  <w:p w:rsidRDefault="00AF106F" w:rsidP="00AF106F" w:rsidR="00AF106F">
    <w:pPr>
      <w:pStyle w:val="Zaglavlje"/>
    </w:pPr>
  </w:p>
  <w:p w:rsidRDefault="00AF106F" w:rsidP="00AF106F" w:rsidR="00AF106F">
    <w:pPr>
      <w:pStyle w:val="Zaglavlje"/>
      <w:jc w:val="center"/>
      <w:rPr>
        <w:b/>
      </w:rPr>
    </w:pPr>
    <w:r w:rsidRPr="00E56924">
      <w:rPr>
        <w:b/>
      </w:rPr>
      <w:t>TABLICA ISPITANIH TRAŽBINA</w:t>
    </w:r>
  </w:p>
  <w:p w:rsidRDefault="00AF106F" w:rsidP="00AF106F" w:rsidR="00AF106F">
    <w:pPr>
      <w:pStyle w:val="Zaglavlje"/>
      <w:jc w:val="center"/>
      <w:rPr>
        <w:b/>
      </w:rPr>
    </w:pPr>
  </w:p>
  <w:p w:rsidRDefault="00AF106F" w:rsidP="00AF106F" w:rsidR="00AF106F">
    <w:pPr>
      <w:pStyle w:val="Zaglavlje"/>
      <w:jc w:val="center"/>
    </w:pPr>
    <w:r>
      <w:t xml:space="preserve">Prema čl. 49. st. 1. i 2. Stečajnog zakona, ročište radi ispitivanja tražbina od 17. rujna 2018.g. u </w:t>
    </w:r>
    <w:proofErr w:type="spellStart"/>
    <w:r>
      <w:t>predstečajnom</w:t>
    </w:r>
    <w:proofErr w:type="spellEnd"/>
    <w:r>
      <w:t xml:space="preserve"> postupku nad dužnikom </w:t>
    </w:r>
    <w:r w:rsidRPr="00AF106F">
      <w:t xml:space="preserve">FELICITA, d.o.o. za ugostiteljstvo, trgovinu, ribarstvo i stočarstvo, </w:t>
    </w:r>
    <w:proofErr w:type="spellStart"/>
    <w:r w:rsidRPr="00AF106F">
      <w:t>Zaklopatica</w:t>
    </w:r>
    <w:proofErr w:type="spellEnd"/>
    <w:r w:rsidRPr="00AF106F">
      <w:t xml:space="preserve"> (Općina Lastovo), </w:t>
    </w:r>
    <w:proofErr w:type="spellStart"/>
    <w:r w:rsidRPr="00AF106F">
      <w:t>Zaklopatica</w:t>
    </w:r>
    <w:proofErr w:type="spellEnd"/>
    <w:r w:rsidRPr="00AF106F">
      <w:t xml:space="preserve"> 44, MBS: 060077852, OIB: 03980990076</w:t>
    </w:r>
  </w:p>
  <w:p w:rsidRDefault="00AF106F" w:rsidP="00AF106F" w:rsidR="00AF106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8B27E5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106F"/>
    <w:rsid w:val="000E7975"/>
    <w:rsid w:val="004E4AA1"/>
    <w:rsid w:val="008A7FD0"/>
    <w:rsid w:val="00AF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106F"/>
    <w:pPr>
      <w:spacing w:lineRule="auto" w:line="240" w:after="0"/>
    </w:pPr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F106F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106F"/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styleId="Brojstranice" w:type="character">
    <w:name w:val="page number"/>
    <w:basedOn w:val="Zadanifontodlomka"/>
    <w:uiPriority w:val="99"/>
    <w:rsid w:val="00AF106F"/>
    <w:rPr>
      <w:rFonts w:cs="Times New Roman"/>
    </w:rPr>
  </w:style>
  <w:style w:styleId="Odlomakpopisa" w:type="paragraph">
    <w:name w:val="List Paragraph"/>
    <w:basedOn w:val="Normal"/>
    <w:uiPriority w:val="99"/>
    <w:qFormat/>
    <w:rsid w:val="00AF106F"/>
    <w:pPr>
      <w:ind w:left="720"/>
      <w:contextualSpacing/>
    </w:pPr>
    <w:rPr>
      <w:color w:val="auto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AF10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106F"/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customStyle="true" w:styleId="eSPISCCParagraphDefaultFont" w:type="character">
    <w:name w:val="eSPIS_CC_Paragraph Default Font"/>
    <w:basedOn w:val="Zadanifontodlomka"/>
    <w:uiPriority w:val="99"/>
    <w:rsid w:val="00AF106F"/>
    <w:rPr>
      <w:rFonts w:cs="Times New Roman" w:hAnsi="Times New Roman" w:ascii="Times New Roman"/>
      <w:color w:val="auto"/>
      <w:sz w:val="24"/>
      <w:szCs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AF106F"/>
    <w:rPr>
      <w:rFonts w:cs="Times New Roman"/>
      <w:color w:val="auto"/>
      <w:sz w:val="24"/>
      <w:szCs w:val="24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AF106F"/>
    <w:rPr>
      <w:rFonts w:cs="Times New Roman" w:hAnsi="Times New Roman" w:ascii="Times New Roman"/>
      <w:color w:val="auto"/>
      <w:sz w:val="24"/>
      <w:szCs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AF106F"/>
    <w:rPr>
      <w:rFonts w:cs="Times New Roman" w:hAnsi="Times New Roman" w:ascii="Times New Roman"/>
      <w:color w:val="auto"/>
      <w:sz w:val="24"/>
      <w:szCs w:val="24"/>
      <w:shd w:fill="CCFFCC" w:color="auto" w:val="clear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106F"/>
    <w:rPr>
      <w:rFonts w:cs="Tahoma" w:eastAsia="Times New Roman" w:hAnsi="Tahoma" w:ascii="Tahoma"/>
      <w:color w:val="000000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106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7975"/>
    <w:rPr>
      <w:color w:val="808080"/>
      <w:bdr w:space="0" w:sz="0" w:color="auto" w:val="none"/>
      <w:shd w:fill="auto" w:color="auto" w:val="clea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106F"/>
    <w:pPr>
      <w:spacing w:after="0" w:line="240" w:lineRule="auto"/>
    </w:pPr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F106F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106F"/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styleId="Brojstranice" w:type="character">
    <w:name w:val="page number"/>
    <w:basedOn w:val="Zadanifontodlomka"/>
    <w:uiPriority w:val="99"/>
    <w:rsid w:val="00AF106F"/>
    <w:rPr>
      <w:rFonts w:cs="Times New Roman"/>
    </w:rPr>
  </w:style>
  <w:style w:styleId="Odlomakpopisa" w:type="paragraph">
    <w:name w:val="List Paragraph"/>
    <w:basedOn w:val="Normal"/>
    <w:uiPriority w:val="99"/>
    <w:qFormat/>
    <w:rsid w:val="00AF106F"/>
    <w:pPr>
      <w:ind w:left="720"/>
      <w:contextualSpacing/>
    </w:pPr>
    <w:rPr>
      <w:color w:val="auto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AF10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106F"/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customStyle="1" w:styleId="eSPISCCParagraphDefaultFont" w:type="character">
    <w:name w:val="eSPIS_CC_Paragraph Default Font"/>
    <w:basedOn w:val="Zadanifontodlomka"/>
    <w:uiPriority w:val="99"/>
    <w:rsid w:val="00AF106F"/>
    <w:rPr>
      <w:rFonts w:ascii="Times New Roman" w:cs="Times New Roman" w:hAnsi="Times New Roman"/>
      <w:color w:val="auto"/>
      <w:sz w:val="24"/>
      <w:szCs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AF106F"/>
    <w:rPr>
      <w:rFonts w:cs="Times New Roman"/>
      <w:color w:val="auto"/>
      <w:sz w:val="24"/>
      <w:szCs w:val="24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AF106F"/>
    <w:rPr>
      <w:rFonts w:ascii="Times New Roman" w:cs="Times New Roman" w:hAnsi="Times New Roman"/>
      <w:color w:val="auto"/>
      <w:sz w:val="24"/>
      <w:szCs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AF106F"/>
    <w:rPr>
      <w:rFonts w:ascii="Times New Roman" w:cs="Times New Roman" w:hAnsi="Times New Roman"/>
      <w:color w:val="auto"/>
      <w:sz w:val="24"/>
      <w:szCs w:val="24"/>
      <w:shd w:color="auto" w:fill="CCFFCC" w:val="clear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106F"/>
    <w:rPr>
      <w:rFonts w:ascii="Tahoma" w:cs="Tahoma" w:eastAsia="Times New Roman" w:hAnsi="Tahoma"/>
      <w:color w:val="000000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106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7975"/>
    <w:rPr>
      <w:color w:val="808080"/>
      <w:bdr w:color="auto" w:space="0" w:sz="0" w:val="none"/>
      <w:shd w:color="auto" w:fill="auto" w:val="cle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St-330/2018</izvorni_sadrzaj>
    <derivirana_varijabla naziv="DomainObject.Predmet.OznakaBroj_1">St-330/2018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FELICITA, d.o.o. za ugostiteljstvo, trgovinu, ribarstvo i stočarstvo</izvorni_sadrzaj>
    <derivirana_varijabla naziv="DomainObject.Predmet.StrankaFormated_1">  FELICITA, d.o.o. za ugostiteljstvo, trgovinu, ribarstvo i stočarstvo</derivirana_varijabla>
  </DomainObject.Predmet.StrankaFormated>
  <DomainObject.Predmet.StrankaFormatedOIB>
    <izvorni_sadrzaj>  FELICITA, d.o.o. za ugostiteljstvo, trgovinu, ribarstvo i stočarstvo, OIB 03980990076</izvorni_sadrzaj>
    <derivirana_varijabla naziv="DomainObject.Predmet.StrankaFormatedOIB_1">  FELICITA, d.o.o. za ugostiteljstvo, trgovinu, ribarstvo i stočarstvo, OIB 03980990076</derivirana_varijabla>
  </DomainObject.Predmet.StrankaFormatedOIB>
  <DomainObject.Predmet.StrankaFormatedWithAdress>
    <izvorni_sadrzaj> FELICITA, d.o.o. za ugostiteljstvo, trgovinu, ribarstvo i stočarstvo, Zaklopatica 44, 20290 Zaklopatica</izvorni_sadrzaj>
    <derivirana_varijabla naziv="DomainObject.Predmet.StrankaFormatedWithAdress_1"> FELICITA, d.o.o. za ugostiteljstvo, trgovinu, ribarstvo i stočarstvo, Zaklopatica 44, 20290 Zaklopatica</derivirana_varijabla>
  </DomainObject.Predmet.StrankaFormatedWithAdress>
  <DomainObject.Predmet.StrankaFormatedWithAdressOIB>
    <izvorni_sadrzaj> FELICITA, d.o.o. za ugostiteljstvo, trgovinu, ribarstvo i stočarstvo, OIB 03980990076, Zaklopatica 44, 20290 Zaklopatica</izvorni_sadrzaj>
    <derivirana_varijabla naziv="DomainObject.Predmet.StrankaFormatedWithAdressOIB_1"> FELICITA, d.o.o. za ugostiteljstvo, trgovinu, ribarstvo i stočarstvo, OIB 03980990076, Zaklopatica 44, 20290 Zaklopatica</derivirana_varijabla>
  </DomainObject.Predmet.StrankaFormatedWithAdressOIB>
  <DomainObject.Predmet.StrankaWithAdress>
    <izvorni_sadrzaj>FELICITA, d.o.o. za ugostiteljstvo, trgovinu, ribarstvo i stočarstvo Zaklopatica 44,20290 Zaklopatica</izvorni_sadrzaj>
    <derivirana_varijabla naziv="DomainObject.Predmet.StrankaWithAdress_1">FELICITA, d.o.o. za ugostiteljstvo, trgovinu, ribarstvo i stočarstvo Zaklopatica 44,20290 Zaklopatica</derivirana_varijabla>
  </DomainObject.Predmet.StrankaWithAdress>
  <DomainObject.Predmet.StrankaWithAdressOIB>
    <izvorni_sadrzaj>FELICITA, d.o.o. za ugostiteljstvo, trgovinu, ribarstvo i stočarstvo, OIB 03980990076, Zaklopatica 44,20290 Zaklopatica</izvorni_sadrzaj>
    <derivirana_varijabla naziv="DomainObject.Predmet.StrankaWithAdressOIB_1">FELICITA, d.o.o. za ugostiteljstvo, trgovinu, ribarstvo i stočarstvo, OIB 03980990076, Zaklopatica 44,20290 Zaklopatica</derivirana_varijabla>
  </DomainObject.Predmet.StrankaWithAdressOIB>
  <DomainObject.Predmet.StrankaNazivFormated>
    <izvorni_sadrzaj>FELICITA, d.o.o. za ugostiteljstvo, trgovinu, ribarstvo i stočarstvo</izvorni_sadrzaj>
    <derivirana_varijabla naziv="DomainObject.Predmet.StrankaNazivFormated_1">FELICITA, d.o.o. za ugostiteljstvo, trgovinu, ribarstvo i stočarstvo</derivirana_varijabla>
  </DomainObject.Predmet.StrankaNazivFormated>
  <DomainObject.Predmet.StrankaNazivFormatedOIB>
    <izvorni_sadrzaj>FELICITA, d.o.o. za ugostiteljstvo, trgovinu, ribarstvo i stočarstvo, OIB 03980990076</izvorni_sadrzaj>
    <derivirana_varijabla naziv="DomainObject.Predmet.StrankaNazivFormatedOIB_1">FELICITA, d.o.o. za ugostiteljstvo, trgovinu, ribarstvo i stočarstvo, OIB 03980990076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FELICITA, d.o.o. za ugostiteljstvo, trgovinu, ribarstvo i stočarstvo</item>
    </izvorni_sadrzaj>
    <derivirana_varijabla naziv="DomainObject.Predmet.StrankaListFormated_1">
      <item>FELICITA, d.o.o. za ugostiteljstvo, trgovinu, ribarstvo i stočarstvo</item>
    </derivirana_varijabla>
  </DomainObject.Predmet.StrankaListFormated>
  <DomainObject.Predmet.StrankaListFormatedOIB>
    <izvorni_sadrzaj>
      <item>FELICITA, d.o.o. za ugostiteljstvo, trgovinu, ribarstvo i stočarstvo, OIB 03980990076</item>
    </izvorni_sadrzaj>
    <derivirana_varijabla naziv="DomainObject.Predmet.StrankaListFormatedOIB_1">
      <item>FELICITA, d.o.o. za ugostiteljstvo, trgovinu, ribarstvo i stočarstvo, OIB 03980990076</item>
    </derivirana_varijabla>
  </DomainObject.Predmet.StrankaListFormatedOIB>
  <DomainObject.Predmet.StrankaListFormatedWithAdress>
    <izvorni_sadrzaj>
      <item>FELICITA, d.o.o. za ugostiteljstvo, trgovinu, ribarstvo i stočarstvo, Zaklopatica 44, 20290 Zaklopatica</item>
    </izvorni_sadrzaj>
    <derivirana_varijabla naziv="DomainObject.Predmet.StrankaListFormatedWithAdress_1">
      <item>FELICITA, d.o.o. za ugostiteljstvo, trgovinu, ribarstvo i stočarstvo, Zaklopatica 44, 20290 Zaklopatica</item>
    </derivirana_varijabla>
  </DomainObject.Predmet.StrankaListFormatedWithAdress>
  <DomainObject.Predmet.StrankaListFormatedWithAdressOIB>
    <izvorni_sadrzaj>
      <item>FELICITA, d.o.o. za ugostiteljstvo, trgovinu, ribarstvo i stočarstvo, OIB 03980990076, Zaklopatica 44, 20290 Zaklopatica</item>
    </izvorni_sadrzaj>
    <derivirana_varijabla naziv="DomainObject.Predmet.StrankaListFormatedWithAdressOIB_1">
      <item>FELICITA, d.o.o. za ugostiteljstvo, trgovinu, ribarstvo i stočarstvo, OIB 03980990076, Zaklopatica 44, 20290 Zaklopatica</item>
    </derivirana_varijabla>
  </DomainObject.Predmet.StrankaListFormatedWithAdressOIB>
  <DomainObject.Predmet.StrankaListNazivFormated>
    <izvorni_sadrzaj>
      <item>FELICITA, d.o.o. za ugostiteljstvo, trgovinu, ribarstvo i stočarstvo</item>
    </izvorni_sadrzaj>
    <derivirana_varijabla naziv="DomainObject.Predmet.StrankaListNazivFormated_1">
      <item>FELICITA, d.o.o. za ugostiteljstvo, trgovinu, ribarstvo i stočarstvo</item>
    </derivirana_varijabla>
  </DomainObject.Predmet.StrankaListNazivFormated>
  <DomainObject.Predmet.StrankaListNazivFormatedOIB>
    <izvorni_sadrzaj>
      <item>FELICITA, d.o.o. za ugostiteljstvo, trgovinu, ribarstvo i stočarstvo, OIB 03980990076</item>
    </izvorni_sadrzaj>
    <derivirana_varijabla naziv="DomainObject.Predmet.StrankaListNazivFormatedOIB_1">
      <item>FELICITA, d.o.o. za ugostiteljstvo, trgovinu, ribarstvo i stočarstvo, OIB 03980990076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FELICITA, d.o.o. za ugostiteljstvo, trgovinu, ribarstvo i stočarstvo</izvorni_sadrzaj>
    <derivirana_varijabla naziv="DomainObject.Predmet.StrankaIDrugi_1">FELICITA, d.o.o. za ugostiteljstvo, trgovinu, ribarstvo i stočarstvo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FELICITA, d.o.o. za ugostiteljstvo, trgovinu, ribarstvo i stočarstvo, OIB 03980990076, Zaklopatica 44, 20290 Zaklopatica</izvorni_sadrzaj>
    <derivirana_varijabla naziv="DomainObject.Predmet.StrankaIDrugiAdressOIB_1">FELICITA, d.o.o. za ugostiteljstvo, trgovinu, ribarstvo i stočarstvo, OIB 03980990076, Zaklopatica 44, 20290 Zaklopatica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FELICITA, d.o.o. za ugostiteljstvo, trgovinu, ribarstvo i stočarstvo</item>
    </izvorni_sadrzaj>
    <derivirana_varijabla naziv="DomainObject.Predmet.SudioniciListNaziv_1">
      <item>FELICITA, d.o.o. za ugostiteljstvo, trgovinu, ribarstvo i stočarstvo</item>
    </derivirana_varijabla>
  </DomainObject.Predmet.SudioniciListNaziv>
  <DomainObject.Predmet.SudioniciListAdressOIB>
    <izvorni_sadrzaj>
      <item>FELICITA, d.o.o. za ugostiteljstvo, trgovinu, ribarstvo i stočarstvo, OIB 03980990076, Zaklopatica 44,20290 Zaklopatica</item>
    </izvorni_sadrzaj>
    <derivirana_varijabla naziv="DomainObject.Predmet.SudioniciListAdressOIB_1">
      <item>FELICITA, d.o.o. za ugostiteljstvo, trgovinu, ribarstvo i stočarstvo, OIB 03980990076, Zaklopatica 44,20290 Zaklopatica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03980990076</item>
    </izvorni_sadrzaj>
    <derivirana_varijabla naziv="DomainObject.Predmet.SudioniciListNazivOIB_1">
      <item>, OIB 03980990076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1670</properties:Words>
  <properties:Characters>10365</properties:Characters>
  <properties:Lines>977</properties:Lines>
  <properties:Paragraphs>501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2018-09-19T11:22:00Z</dcterms:created>
  <dc:creator>Katarina Franković</dc:creator>
  <cp:lastModifiedBy>Katarina Franković</cp:lastModifiedBy>
  <cp:lastPrinted>2018-09-19T11:34:00Z</cp:lastPrinted>
  <dcterms:modified xmlns:xsi="http://www.w3.org/2001/XMLSchema-instance" xsi:type="dcterms:W3CDTF">2018-09-19T11:36:00Z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(tablica ispitanih i osporenih tražbina 330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