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a08b" w14:paraId="94aa08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162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162D1" w:rsidP="00A162D1" w:rsidR="00A162D1">
      <w:pPr>
        <w:pStyle w:val="Bezproreda"/>
        <w:ind w:firstLine="708" w:left="5664"/>
      </w:pPr>
      <w:r>
        <w:t>1 St-194/2016-5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  <w:jc w:val="center"/>
      </w:pPr>
    </w:p>
    <w:p w:rsidRDefault="00A162D1" w:rsidP="00A162D1" w:rsidR="00A162D1">
      <w:pPr>
        <w:pStyle w:val="Bezproreda"/>
        <w:jc w:val="center"/>
      </w:pPr>
    </w:p>
    <w:p w:rsidRDefault="00A162D1" w:rsidP="00A162D1" w:rsidR="00A162D1">
      <w:pPr>
        <w:pStyle w:val="Bezproreda"/>
        <w:jc w:val="center"/>
      </w:pPr>
      <w:r>
        <w:t>R E P U B L I K A       H R V A T S K A</w:t>
      </w:r>
    </w:p>
    <w:p w:rsidRDefault="00A162D1" w:rsidP="00A162D1" w:rsidR="00A162D1">
      <w:pPr>
        <w:pStyle w:val="Bezproreda"/>
        <w:jc w:val="center"/>
      </w:pPr>
    </w:p>
    <w:p w:rsidRDefault="00A162D1" w:rsidP="00A162D1" w:rsidR="00A162D1">
      <w:pPr>
        <w:pStyle w:val="Bezproreda"/>
        <w:jc w:val="center"/>
      </w:pPr>
      <w:r>
        <w:t>R J E Š E N J E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  <w:r>
        <w:t>TRGOVAČKI SUD U BJELOVARU, po  stečajnom sucu Branki Pleskalt,  u stečajnom predmetu nad trgovačkim društvom  CRLENJAK d.o.o. za usluge i trgovinu IVANSKA, I. Mažuranića 14, OIB: 30278998410, dana  18.  travnja  2016. godine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  <w:jc w:val="center"/>
      </w:pPr>
      <w:r>
        <w:t>r i j e š i o     j e</w:t>
      </w:r>
    </w:p>
    <w:p w:rsidRDefault="00A162D1" w:rsidP="00A162D1" w:rsidR="00A162D1">
      <w:pPr>
        <w:pStyle w:val="Bezproreda"/>
        <w:jc w:val="center"/>
      </w:pPr>
    </w:p>
    <w:p w:rsidRDefault="00A162D1" w:rsidP="00A162D1" w:rsidR="00A162D1">
      <w:pPr>
        <w:pStyle w:val="Bezproreda"/>
      </w:pPr>
      <w:r>
        <w:t>I  Otvara se  stečajni postupak nad trgovačkim društvom CRLENJAK d.o.o. za usluge i trgovinu IVANSKA, I. Mažuranića 14, OIB: 30278998410.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  <w:r>
        <w:t xml:space="preserve">II Za stečajnog upravitelja imenuje se  Mira Ilinčić iz Orahovice, </w:t>
      </w:r>
      <w:proofErr w:type="spellStart"/>
      <w:r>
        <w:t>Lj</w:t>
      </w:r>
      <w:proofErr w:type="spellEnd"/>
      <w:r>
        <w:t>. Gaja 8, OIB: 54240422937.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  <w:r>
        <w:t>III Zaključuje se stečajni postupak nad trgovačkim društvom CRLENJAK d.o.o. za usluge i trgovinu IVANSKA, I. Mažuranića 14, OIB: 30278998410.</w:t>
      </w:r>
    </w:p>
    <w:p w:rsidRDefault="00A162D1" w:rsidP="00A162D1" w:rsidR="00A162D1">
      <w:pPr>
        <w:pStyle w:val="Bezproreda"/>
      </w:pPr>
      <w:r>
        <w:t xml:space="preserve"> </w:t>
      </w:r>
    </w:p>
    <w:p w:rsidRDefault="00A162D1" w:rsidP="00A162D1" w:rsidR="00A162D1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  <w:jc w:val="center"/>
      </w:pPr>
      <w:r>
        <w:t>Obrazloženje</w:t>
      </w:r>
    </w:p>
    <w:p w:rsidRDefault="00A162D1" w:rsidP="00A162D1" w:rsidR="00A162D1">
      <w:pPr>
        <w:pStyle w:val="Bezproreda"/>
        <w:jc w:val="center"/>
      </w:pPr>
    </w:p>
    <w:p w:rsidRDefault="00A162D1" w:rsidP="00A162D1" w:rsidR="00A162D1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16. ožujka 2016. godine prijedlog za otvaranje stečajnog postupka nad dužnikom  CRLENJAK d.o.o. za usluge i trgovinu IVANSKA, I. Mažuranića 14, OIB: 30278998410. U svom prijedlogu navodi da na dan l. rujna 2015. godine dužnik u očevidniku redoslijeda osnova za plaćanje ima evidentirane neizvršene osnove za plaćanje u neprekidnom razdoblju od 509 dana, u ukupnom iznosu od 3.905,89 kuna. Dužnik ima jednog zaposlenika. Druge imovine nema. 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  <w:r>
        <w:t xml:space="preserve">Podneskom od  12.  travnja  2016. godine </w:t>
      </w:r>
      <w:proofErr w:type="spellStart"/>
      <w:r>
        <w:t>predlagateljica</w:t>
      </w:r>
      <w:proofErr w:type="spellEnd"/>
      <w:r>
        <w:t xml:space="preserve"> navodi da  ostaje kod svog prijedloga radi otvaranja stečajnog postupka nad dužnikom CRLENJAK d.o.o. za usluge i trgovinu IVANSKA, I. Mažuranića 14, OIB: 30278998410.  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  <w:r>
        <w:t>Sudac je izvršio  uvid u izvod iz sudskog registra (list 2-3 spisa), u podnesak FINE od 12. travnja  2016. godine (list 6 spisa).</w:t>
      </w:r>
    </w:p>
    <w:p w:rsidRDefault="00A162D1" w:rsidP="00A162D1" w:rsidR="00A162D1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  <w:r>
        <w:t>Temeljem iznijetog valjalo je riješiti kao u izreci.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  <w:r>
        <w:t>Bjelovar,  18. travnja  2016.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  <w:ind w:firstLine="708" w:left="3540"/>
      </w:pPr>
      <w:r>
        <w:t xml:space="preserve">      </w:t>
      </w:r>
      <w:r>
        <w:t xml:space="preserve">              </w:t>
      </w:r>
      <w:r>
        <w:t xml:space="preserve"> S U D A C</w:t>
      </w:r>
    </w:p>
    <w:p w:rsidRDefault="00A162D1" w:rsidP="00A162D1" w:rsidR="00A162D1">
      <w:pPr>
        <w:pStyle w:val="Bezproreda"/>
        <w:ind w:firstLine="708" w:left="3540"/>
      </w:pPr>
    </w:p>
    <w:p w:rsidRDefault="00A162D1" w:rsidP="00A162D1" w:rsidR="00A162D1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</w:p>
    <w:p w:rsidRDefault="00A162D1" w:rsidP="00A162D1" w:rsidR="00A162D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162D1" w:rsidP="00A162D1" w:rsidR="00A162D1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–putem e-oglasne ploče</w:t>
      </w:r>
    </w:p>
    <w:p w:rsidRDefault="00A162D1" w:rsidP="00A162D1" w:rsidR="00A162D1">
      <w:pPr>
        <w:pStyle w:val="Bezproreda"/>
      </w:pPr>
      <w:r>
        <w:t xml:space="preserve">        Stečajnom dužniku-putem e-oglasne ploče </w:t>
      </w:r>
    </w:p>
    <w:p w:rsidRDefault="00A162D1" w:rsidP="00A162D1" w:rsidR="00A162D1">
      <w:pPr>
        <w:pStyle w:val="Bezproreda"/>
      </w:pPr>
      <w:r>
        <w:t xml:space="preserve">        Stečajnom upravitelju-putem pošte</w:t>
      </w:r>
    </w:p>
    <w:p w:rsidRDefault="00A162D1" w:rsidP="00A162D1" w:rsidR="00A162D1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dužnika-putem pošte</w:t>
      </w:r>
    </w:p>
    <w:p w:rsidRDefault="00A162D1" w:rsidP="00A162D1" w:rsidR="00A162D1">
      <w:pPr>
        <w:pStyle w:val="Bezproreda"/>
      </w:pPr>
      <w:r>
        <w:t xml:space="preserve">        Sudskom registru – ovdje, nakon pravomoćnosti</w:t>
      </w:r>
    </w:p>
    <w:p w:rsidRDefault="00A162D1" w:rsidP="00A162D1" w:rsidR="00A162D1">
      <w:pPr>
        <w:pStyle w:val="Bezproreda"/>
      </w:pPr>
      <w:r>
        <w:t xml:space="preserve">        ŽDO-u putem e-oglasne ploče</w:t>
      </w:r>
    </w:p>
    <w:p w:rsidRDefault="00A162D1" w:rsidP="00A162D1" w:rsidR="00A162D1">
      <w:pPr>
        <w:pStyle w:val="Bezproreda"/>
      </w:pPr>
      <w:r>
        <w:t xml:space="preserve">        Poreznoj upravi – putem e-oglasne ploče</w:t>
      </w:r>
    </w:p>
    <w:p w:rsidRDefault="00A162D1" w:rsidP="00A162D1" w:rsidR="00A162D1">
      <w:pPr>
        <w:pStyle w:val="Bezproreda"/>
      </w:pPr>
      <w:r>
        <w:t xml:space="preserve">        e-Oglasna ploča </w:t>
      </w:r>
    </w:p>
    <w:p w:rsidRDefault="00A162D1" w:rsidP="00A162D1" w:rsidR="00A162D1">
      <w:pPr>
        <w:pStyle w:val="Bezproreda"/>
      </w:pPr>
      <w:r>
        <w:t xml:space="preserve">        Sc. pravomoćnost</w:t>
      </w:r>
    </w:p>
    <w:p w:rsidRDefault="00A162D1" w:rsidP="00A162D1" w:rsidR="00CB0EA4">
      <w:r>
        <w:t>Bjelovar, 18. 04. 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2D1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99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St-194/2016-4</izvorni_sadrzaj>
    <derivirana_varijabla naziv="DomainObject.Oznaka_1">St-194/2016-4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CRLENJAK društvo s ograničenom odgovornošću za usluge i trgovinu, Ivanska</izvorni_sadrzaj>
    <derivirana_varijabla naziv="DomainObject.Predmet.ProtustrankaFormated_1">  CRLENJAK društvo s ograničenom odgovornošću za usluge i trgovinu, Ivanska</derivirana_varijabla>
  </DomainObject.Predmet.ProtustrankaFormated>
  <DomainObject.Predmet.ProtustrankaFormatedOIB>
    <izvorni_sadrzaj>  CRLENJAK društvo s ograničenom odgovornošću za usluge i trgovinu, Ivanska, OIB 30278998410</izvorni_sadrzaj>
    <derivirana_varijabla naziv="DomainObject.Predmet.ProtustrankaFormatedOIB_1">  CRLENJAK društvo s ograničenom odgovornošću za usluge i trgovinu, Ivanska, OIB 30278998410</derivirana_varijabla>
  </DomainObject.Predmet.ProtustrankaFormatedOIB>
  <DomainObject.Predmet.ProtustrankaFormatedWithAdress>
    <izvorni_sadrzaj> CRLENJAK društvo s ograničenom odgovornošću za usluge i trgovinu, Ivanska, I.Mažuranića 14, 43231 Ivanska</izvorni_sadrzaj>
    <derivirana_varijabla naziv="DomainObject.Predmet.ProtustrankaFormatedWithAdress_1"> CRLENJAK društvo s ograničenom odgovornošću za usluge i trgovinu, Ivanska, I.Mažuranića 14, 43231 Ivanska</derivirana_varijabla>
  </DomainObject.Predmet.ProtustrankaFormatedWithAdress>
  <DomainObject.Predmet.ProtustrankaFormatedWithAdressOIB>
    <izvorni_sadrzaj> CRLENJAK društvo s ograničenom odgovornošću za usluge i trgovinu, Ivanska, OIB 30278998410, I.Mažuranića 14, 43231 Ivanska</izvorni_sadrzaj>
    <derivirana_varijabla naziv="DomainObject.Predmet.ProtustrankaFormatedWithAdressOIB_1"> CRLENJAK društvo s ograničenom odgovornošću za usluge i trgovinu, Ivanska, OIB 30278998410, I.Mažuranića 14, 43231 Ivanska</derivirana_varijabla>
  </DomainObject.Predmet.ProtustrankaFormatedWithAdressOIB>
  <DomainObject.Predmet.ProtustrankaWithAdress>
    <izvorni_sadrzaj>CRLENJAK društvo s ograničenom odgovornošću za usluge i trgovinu, Ivanska I.Mažuranića 14, 43231 Ivanska</izvorni_sadrzaj>
    <derivirana_varijabla naziv="DomainObject.Predmet.ProtustrankaWithAdress_1">CRLENJAK društvo s ograničenom odgovornošću za usluge i trgovinu, Ivanska I.Mažuranića 14, 43231 Ivanska</derivirana_varijabla>
  </DomainObject.Predmet.ProtustrankaWithAdress>
  <DomainObject.Predmet.ProtustrankaWithAdressOIB>
    <izvorni_sadrzaj>CRLENJAK društvo s ograničenom odgovornošću za usluge i trgovinu, Ivanska, OIB 30278998410, I.Mažuranića 14, 43231 Ivanska</izvorni_sadrzaj>
    <derivirana_varijabla naziv="DomainObject.Predmet.ProtustrankaWithAdressOIB_1">CRLENJAK društvo s ograničenom odgovornošću za usluge i trgovinu, Ivanska, OIB 30278998410, I.Mažuranića 14, 43231 Ivanska</derivirana_varijabla>
  </DomainObject.Predmet.ProtustrankaWithAdressOIB>
  <DomainObject.Predmet.ProtustrankaNazivFormated>
    <izvorni_sadrzaj>CRLENJAK društvo s ograničenom odgovornošću za usluge i trgovinu, Ivanska</izvorni_sadrzaj>
    <derivirana_varijabla naziv="DomainObject.Predmet.ProtustrankaNazivFormated_1">CRLENJAK društvo s ograničenom odgovornošću za usluge i trgovinu, Ivanska</derivirana_varijabla>
  </DomainObject.Predmet.ProtustrankaNazivFormated>
  <DomainObject.Predmet.ProtustrankaNazivFormatedOIB>
    <izvorni_sadrzaj>CRLENJAK društvo s ograničenom odgovornošću za usluge i trgovinu, Ivanska, OIB 30278998410</izvorni_sadrzaj>
    <derivirana_varijabla naziv="DomainObject.Predmet.ProtustrankaNazivFormatedOIB_1">CRLENJAK društvo s ograničenom odgovornošću za usluge i trgovinu, Ivanska, OIB 30278998410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CRLENJAK društvo s ograničenom odgovornošću za usluge i trgovinu, Ivanska</item>
    </izvorni_sadrzaj>
    <derivirana_varijabla naziv="DomainObject.Predmet.ProtuStrankaListFormated_1">
      <item>CRLENJAK društvo s ograničenom odgovornošću za usluge i trgovinu, Ivanska</item>
    </derivirana_varijabla>
  </DomainObject.Predmet.ProtuStrankaListFormated>
  <DomainObject.Predmet.ProtuStrankaListFormatedOIB>
    <izvorni_sadrzaj>
      <item>CRLENJAK društvo s ograničenom odgovornošću za usluge i trgovinu, Ivanska, OIB 30278998410</item>
    </izvorni_sadrzaj>
    <derivirana_varijabla naziv="DomainObject.Predmet.ProtuStrankaListFormatedOIB_1">
      <item>CRLENJAK društvo s ograničenom odgovornošću za usluge i trgovinu, Ivanska, OIB 30278998410</item>
    </derivirana_varijabla>
  </DomainObject.Predmet.ProtuStrankaListFormatedOIB>
  <DomainObject.Predmet.ProtuStrankaListFormatedWithAdress>
    <izvorni_sadrzaj>
      <item>CRLENJAK društvo s ograničenom odgovornošću za usluge i trgovinu, Ivanska, I.Mažuranića 14, 43231 Ivanska</item>
    </izvorni_sadrzaj>
    <derivirana_varijabla naziv="DomainObject.Predmet.ProtuStrankaListFormatedWithAdress_1">
      <item>CRLENJAK društvo s ograničenom odgovornošću za usluge i trgovinu, Ivanska, I.Mažuranića 14, 43231 Ivanska</item>
    </derivirana_varijabla>
  </DomainObject.Predmet.ProtuStrankaListFormatedWithAdress>
  <DomainObject.Predmet.ProtuStrankaListFormatedWithAdressOIB>
    <izvorni_sadrzaj>
      <item>CRLENJAK društvo s ograničenom odgovornošću za usluge i trgovinu, Ivanska, OIB 30278998410, I.Mažuranića 14, 43231 Ivanska</item>
    </izvorni_sadrzaj>
    <derivirana_varijabla naziv="DomainObject.Predmet.ProtuStrankaListFormatedWithAdressOIB_1">
      <item>CRLENJAK društvo s ograničenom odgovornošću za usluge i trgovinu, Ivanska, OIB 30278998410, I.Mažuranića 14, 43231 Ivanska</item>
    </derivirana_varijabla>
  </DomainObject.Predmet.ProtuStrankaListFormatedWithAdressOIB>
  <DomainObject.Predmet.ProtuStrankaListNazivFormated>
    <izvorni_sadrzaj>
      <item>CRLENJAK društvo s ograničenom odgovornošću za usluge i trgovinu, Ivanska</item>
    </izvorni_sadrzaj>
    <derivirana_varijabla naziv="DomainObject.Predmet.ProtuStrankaListNazivFormated_1">
      <item>CRLENJAK društvo s ograničenom odgovornošću za usluge i trgovinu, Ivanska</item>
    </derivirana_varijabla>
  </DomainObject.Predmet.ProtuStrankaListNazivFormated>
  <DomainObject.Predmet.ProtuStrankaListNazivFormatedOIB>
    <izvorni_sadrzaj>
      <item>CRLENJAK društvo s ograničenom odgovornošću za usluge i trgovinu, Ivanska, OIB 30278998410</item>
    </izvorni_sadrzaj>
    <derivirana_varijabla naziv="DomainObject.Predmet.ProtuStrankaListNazivFormatedOIB_1">
      <item>CRLENJAK društvo s ograničenom odgovornošću za usluge i trgovinu, Ivanska, OIB 30278998410</item>
    </derivirana_varijabla>
  </DomainObject.Predmet.ProtuStrankaListNazivFormatedOIB>
  <DomainObject.Predmet.OstaliListFormated>
    <izvorni_sadrzaj>
      <item>Anita Crlenjak</item>
    </izvorni_sadrzaj>
    <derivirana_varijabla naziv="DomainObject.Predmet.OstaliListFormated_1">
      <item>Anita Crlenjak</item>
    </derivirana_varijabla>
  </DomainObject.Predmet.OstaliListFormated>
  <DomainObject.Predmet.OstaliListFormatedOIB>
    <izvorni_sadrzaj>
      <item>Anita Crlenjak, OIB 73029063729</item>
    </izvorni_sadrzaj>
    <derivirana_varijabla naziv="DomainObject.Predmet.OstaliListFormatedOIB_1">
      <item>Anita Crlenjak, OIB 73029063729</item>
    </derivirana_varijabla>
  </DomainObject.Predmet.OstaliListFormatedOIB>
  <DomainObject.Predmet.OstaliListFormatedWithAdress>
    <izvorni_sadrzaj>
      <item>Anita Crlenjak, kbr. 60., 43231 Đurđic</item>
    </izvorni_sadrzaj>
    <derivirana_varijabla naziv="DomainObject.Predmet.OstaliListFormatedWithAdress_1">
      <item>Anita Crlenjak, kbr. 60., 43231 Đurđic</item>
    </derivirana_varijabla>
  </DomainObject.Predmet.OstaliListFormatedWithAdress>
  <DomainObject.Predmet.OstaliListFormatedWithAdressOIB>
    <izvorni_sadrzaj>
      <item>Anita Crlenjak, OIB 73029063729, kbr. 60., 43231 Đurđic</item>
    </izvorni_sadrzaj>
    <derivirana_varijabla naziv="DomainObject.Predmet.OstaliListFormatedWithAdressOIB_1">
      <item>Anita Crlenjak, OIB 73029063729, kbr. 60., 43231 Đurđic</item>
    </derivirana_varijabla>
  </DomainObject.Predmet.OstaliListFormatedWithAdressOIB>
  <DomainObject.Predmet.OstaliListNazivFormated>
    <izvorni_sadrzaj>
      <item>Anita Crlenjak</item>
    </izvorni_sadrzaj>
    <derivirana_varijabla naziv="DomainObject.Predmet.OstaliListNazivFormated_1">
      <item>Anita Crlenjak</item>
    </derivirana_varijabla>
  </DomainObject.Predmet.OstaliListNazivFormated>
  <DomainObject.Predmet.OstaliListNazivFormatedOIB>
    <izvorni_sadrzaj>
      <item>Anita Crlenjak, OIB 73029063729</item>
    </izvorni_sadrzaj>
    <derivirana_varijabla naziv="DomainObject.Predmet.OstaliListNazivFormatedOIB_1">
      <item>Anita Crlenjak, OIB 73029063729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St-194/2016-4</izvorni_sadrzaj>
    <derivirana_varijabla naziv="DomainObject.PoslovniBrojDokumenta_1">St-194/2016-4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CRLENJAK društvo s ograničenom odgovornošću za usluge i trgovinu, Ivanska</izvorni_sadrzaj>
    <derivirana_varijabla naziv="DomainObject.Predmet.ProtustrankaIDrugi_1">CRLENJAK društvo s ograničenom odgovornošću za usluge i trgovinu,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CRLENJAK društvo s ograničenom odgovornošću za usluge i trgovinu, Ivanska, OIB 30278998410, I.Mažuranića 14, 43231 Ivanska</izvorni_sadrzaj>
    <derivirana_varijabla naziv="DomainObject.Predmet.ProtustrankaIDrugiAdressOIB_1">CRLENJAK društvo s ograničenom odgovornošću za usluge i trgovinu, Ivanska, OIB 30278998410, I.Mažuranića 14,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CRLENJAK društvo s ograničenom odgovornošću za usluge i trgovinu, Ivanska</item>
      <item>Anita Crlenjak</item>
    </izvorni_sadrzaj>
    <derivirana_varijabla naziv="DomainObject.Predmet.SudioniciListNaziv_1">
      <item>FINA, RC ZAGREB, Podružnica Bjelovar</item>
      <item>CRLENJAK društvo s ograničenom odgovornošću za usluge i trgovinu, Ivanska</item>
      <item>Anita Crlenjak</item>
    </derivirana_varijabla>
  </DomainObject.Predmet.SudioniciListNaziv>
  <DomainObject.Predmet.SudioniciListAdressOIB>
    <izvorni_sadrzaj>
      <item>FINA, RC ZAGREB, Podružnica Bjelovar, OIB 85821130368, F. Supila 4,43000 Bjelovar</item>
      <item>CRLENJAK društvo s ograničenom odgovornošću za usluge i trgovinu, Ivanska, OIB 30278998410, I.Mažuranića 14,43231 Ivanska</item>
      <item>Anita Crlenjak, OIB 73029063729, kbr. 60.,43231 Đurđic</item>
    </izvorni_sadrzaj>
    <derivirana_varijabla naziv="DomainObject.Predmet.SudioniciListAdressOIB_1">
      <item>FINA, RC ZAGREB, Podružnica Bjelovar, OIB 85821130368, F. Supila 4,43000 Bjelovar</item>
      <item>CRLENJAK društvo s ograničenom odgovornošću za usluge i trgovinu, Ivanska, OIB 30278998410, I.Mažuranića 14,43231 Ivanska</item>
      <item>Anita Crlenjak, OIB 73029063729, kbr. 60.,43231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259B3-D37D-487A-8B3C-8251D7CE7C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2674</properties:Characters>
  <properties:Lines>90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2016-04-18T08:28:00Z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St-194/2016-4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