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68ab" w14:paraId="0d468ab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7949C3">
        <w:rPr>
          <w:b/>
        </w:rPr>
        <w:t>28</w:t>
      </w:r>
      <w:r w:rsidR="001D47BD">
        <w:rPr>
          <w:b/>
        </w:rPr>
        <w:t>2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E66C14">
        <w:t>dužnikom</w:t>
      </w:r>
      <w:r w:rsidR="007949C3">
        <w:t xml:space="preserve"> </w:t>
      </w:r>
      <w:r w:rsidR="001D47BD">
        <w:t xml:space="preserve">P-ORANGE HOTEL d.o.o., za turizam i usluge, iz Zagreba, Jadranska avenija 2b, OIB 09032109394 </w:t>
      </w:r>
      <w:r w:rsidR="007949C3">
        <w:t xml:space="preserve">, </w:t>
      </w:r>
      <w:r w:rsidR="00C94A3A">
        <w:t xml:space="preserve"> </w:t>
      </w:r>
      <w:r w:rsidR="005D0253">
        <w:t xml:space="preserve"> </w:t>
      </w:r>
      <w:r w:rsidR="0037325D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C94A3A">
      <w:r w:rsidRPr="00E85BA1">
        <w:rPr>
          <w:b/>
        </w:rPr>
        <w:t xml:space="preserve">I </w:t>
      </w:r>
      <w:r>
        <w:tab/>
        <w:t>Za</w:t>
      </w:r>
      <w:r w:rsidR="007949C3" w:rsidRPr="007949C3">
        <w:t xml:space="preserve"> </w:t>
      </w:r>
      <w:r w:rsidR="007949C3">
        <w:t>dužnika</w:t>
      </w:r>
      <w:r w:rsidR="001D47BD">
        <w:t xml:space="preserve">  P-ORANGE HOTEL d.o.o., za turizam i usluge, iz Zagreba, Jadranska</w:t>
      </w:r>
      <w:r w:rsidR="007220A7">
        <w:t xml:space="preserve"> avenija 2b, OIB 09032109394. </w:t>
      </w:r>
      <w:r w:rsidR="001D47BD">
        <w:t xml:space="preserve">  </w:t>
      </w:r>
    </w:p>
    <w:p w:rsidRDefault="00C94A3A" w:rsidP="009C5627" w:rsidR="00EB4353">
      <w:r>
        <w:t xml:space="preserve">   </w:t>
      </w:r>
      <w:r w:rsidR="008755D4">
        <w:t xml:space="preserve">  </w:t>
      </w:r>
    </w:p>
    <w:p w:rsidRDefault="006F33D5" w:rsidP="00E85BA1" w:rsidR="0037325D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B4353">
        <w:t xml:space="preserve"> </w:t>
      </w:r>
      <w:r w:rsidR="001D47BD">
        <w:t xml:space="preserve"> 14.614,05</w:t>
      </w:r>
      <w:r w:rsidR="007220A7">
        <w:t xml:space="preserve"> </w:t>
      </w:r>
      <w:r w:rsidR="001D47BD">
        <w:t>kn</w:t>
      </w:r>
      <w:r w:rsidR="007949C3">
        <w:t xml:space="preserve"> </w:t>
      </w:r>
      <w:r w:rsidR="005D0253">
        <w:t xml:space="preserve">. </w:t>
      </w:r>
    </w:p>
    <w:p w:rsidRDefault="00790E30" w:rsidP="005D0253" w:rsidR="00E85BA1"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1D47BD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41E0"/>
    <w:rsid w:val="003E52A8"/>
    <w:rsid w:val="003E7223"/>
    <w:rsid w:val="0040615B"/>
    <w:rsid w:val="0045111A"/>
    <w:rsid w:val="004D2566"/>
    <w:rsid w:val="004F1768"/>
    <w:rsid w:val="00530B2C"/>
    <w:rsid w:val="005D0253"/>
    <w:rsid w:val="005D06E4"/>
    <w:rsid w:val="0061418A"/>
    <w:rsid w:val="00616E29"/>
    <w:rsid w:val="0064031F"/>
    <w:rsid w:val="0064298F"/>
    <w:rsid w:val="00685999"/>
    <w:rsid w:val="006C1F35"/>
    <w:rsid w:val="006D27A1"/>
    <w:rsid w:val="006F33D5"/>
    <w:rsid w:val="007220A7"/>
    <w:rsid w:val="0072791E"/>
    <w:rsid w:val="00790E30"/>
    <w:rsid w:val="007949C3"/>
    <w:rsid w:val="007D2E7F"/>
    <w:rsid w:val="007E38DC"/>
    <w:rsid w:val="00805289"/>
    <w:rsid w:val="0081192E"/>
    <w:rsid w:val="008439B9"/>
    <w:rsid w:val="008755D4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11D88"/>
    <w:rsid w:val="00A32673"/>
    <w:rsid w:val="00AA33B1"/>
    <w:rsid w:val="00AA4648"/>
    <w:rsid w:val="00AC4CBA"/>
    <w:rsid w:val="00AD25DE"/>
    <w:rsid w:val="00AE09BC"/>
    <w:rsid w:val="00AE7AAD"/>
    <w:rsid w:val="00BB319C"/>
    <w:rsid w:val="00C2711B"/>
    <w:rsid w:val="00C664BF"/>
    <w:rsid w:val="00C92E4E"/>
    <w:rsid w:val="00C94396"/>
    <w:rsid w:val="00C94A3A"/>
    <w:rsid w:val="00D27F8E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St-282/2017</izvorni_sadrzaj>
    <derivirana_varijabla naziv="DomainObject.Predmet.OznakaBroj_1">St-282/2017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P-ORANGE HOTELI d.o.o. zastupanog po punomoćniku Michaela Reitterer; Davor Djačić</izvorni_sadrzaj>
    <derivirana_varijabla naziv="DomainObject.Predmet.ProtustrankaFormated_1">  P-ORANGE HOTELI d.o.o. zastupanog po punomoćniku Michaela Reitterer; Davor Djačić</derivirana_varijabla>
  </DomainObject.Predmet.ProtustrankaFormated>
  <DomainObject.Predmet.ProtustrankaFormatedOIB>
    <izvorni_sadrzaj>  P-ORANGE HOTELI d.o.o., OIB 09032109394 zastupanog po punomoćniku Michaela Reitterer; Davor Djačić</izvorni_sadrzaj>
    <derivirana_varijabla naziv="DomainObject.Predmet.ProtustrankaFormatedOIB_1">  P-ORANGE HOTELI d.o.o., OIB 09032109394 zastupanog po punomoćniku Michaela Reitterer; Davor Djačić</derivirana_varijabla>
  </DomainObject.Predmet.ProtustrankaFormatedOIB>
  <DomainObject.Predmet.ProtustrankaFormatedWithAdress>
    <izvorni_sadrzaj> P-ORANGE HOTELI d.o.o., Jadranska avenija 2 b, 10000 Zagreb zastupanog po punomoćniku Michaela Reitterer; Davor Djačić</izvorni_sadrzaj>
    <derivirana_varijabla naziv="DomainObject.Predmet.ProtustrankaFormatedWithAdress_1"> P-ORANGE HOTELI d.o.o., Jadranska avenija 2 b, 10000 Zagreb zastupanog po punomoćniku Michaela Reitterer; Davor Djačić</derivirana_varijabla>
  </DomainObject.Predmet.ProtustrankaFormatedWithAdress>
  <DomainObject.Predmet.ProtustrankaFormatedWithAdressOIB>
    <izvorni_sadrzaj> P-ORANGE HOTELI d.o.o., OIB 09032109394, Jadranska avenija 2 b, 10000 Zagreb zastupanog po punomoćniku Michaela Reitterer; Davor Djačić</izvorni_sadrzaj>
    <derivirana_varijabla naziv="DomainObject.Predmet.ProtustrankaFormatedWithAdressOIB_1"> P-ORANGE HOTELI d.o.o., OIB 09032109394, Jadranska avenija 2 b, 10000 Zagreb zastupanog po punomoćniku Michaela Reitterer; Davor Djačić</derivirana_varijabla>
  </DomainObject.Predmet.ProtustrankaFormatedWithAdressOIB>
  <DomainObject.Predmet.ProtustrankaWithAdress>
    <izvorni_sadrzaj>P-ORANGE HOTELI d.o.o. Jadranska avenija 2 b, 10000 Zagreb</izvorni_sadrzaj>
    <derivirana_varijabla naziv="DomainObject.Predmet.ProtustrankaWithAdress_1">P-ORANGE HOTELI d.o.o. Jadranska avenija 2 b, 10000 Zagreb</derivirana_varijabla>
  </DomainObject.Predmet.ProtustrankaWithAdress>
  <DomainObject.Predmet.ProtustrankaWithAdressOIB>
    <izvorni_sadrzaj>P-ORANGE HOTELI d.o.o., OIB 09032109394, Jadranska avenija 2 b, 10000 Zagreb</izvorni_sadrzaj>
    <derivirana_varijabla naziv="DomainObject.Predmet.ProtustrankaWithAdressOIB_1">P-ORANGE HOTELI d.o.o., OIB 09032109394, Jadranska avenija 2 b, 10000 Zagreb</derivirana_varijabla>
  </DomainObject.Predmet.ProtustrankaWithAdressOIB>
  <DomainObject.Predmet.ProtustrankaNazivFormated>
    <izvorni_sadrzaj>P-ORANGE HOTELI d.o.o.</izvorni_sadrzaj>
    <derivirana_varijabla naziv="DomainObject.Predmet.ProtustrankaNazivFormated_1">P-ORANGE HOTELI d.o.o.</derivirana_varijabla>
  </DomainObject.Predmet.ProtustrankaNazivFormated>
  <DomainObject.Predmet.ProtustrankaNazivFormatedOIB>
    <izvorni_sadrzaj>P-ORANGE HOTELI d.o.o., OIB 09032109394</izvorni_sadrzaj>
    <derivirana_varijabla naziv="DomainObject.Predmet.ProtustrankaNazivFormatedOIB_1">P-ORANGE HOTELI d.o.o., OIB 09032109394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P-ORANGE HOTELI d.o.o. zastupanog po punomoćniku Michaela Reitterer; Davor Djačić</item>
    </izvorni_sadrzaj>
    <derivirana_varijabla naziv="DomainObject.Predmet.ProtuStrankaListFormated_1">
      <item>P-ORANGE HOTELI d.o.o. zastupanog po punomoćniku Michaela Reitterer; Davor Djačić</item>
    </derivirana_varijabla>
  </DomainObject.Predmet.ProtuStrankaListFormated>
  <DomainObject.Predmet.ProtuStrankaListFormatedOIB>
    <izvorni_sadrzaj>
      <item>P-ORANGE HOTELI d.o.o., OIB 09032109394 zastupanog po punomoćniku Michaela Reitterer; Davor Djačić</item>
    </izvorni_sadrzaj>
    <derivirana_varijabla naziv="DomainObject.Predmet.ProtuStrankaListFormatedOIB_1">
      <item>P-ORANGE HOTELI d.o.o., OIB 09032109394 zastupanog po punomoćniku Michaela Reitterer; Davor Djačić</item>
    </derivirana_varijabla>
  </DomainObject.Predmet.ProtuStrankaListFormatedOIB>
  <DomainObject.Predmet.ProtuStrankaListFormatedWithAdress>
    <izvorni_sadrzaj>
      <item>P-ORANGE HOTELI d.o.o., Jadranska avenija 2 b, 10000 Zagreb zastupanog po punomoćniku Michaela Reitterer; Davor Djačić</item>
    </izvorni_sadrzaj>
    <derivirana_varijabla naziv="DomainObject.Predmet.ProtuStrankaListFormatedWithAdress_1">
      <item>P-ORANGE HOTELI d.o.o., Jadranska avenija 2 b, 10000 Zagreb zastupanog po punomoćniku Michaela Reitterer; Davor Djačić</item>
    </derivirana_varijabla>
  </DomainObject.Predmet.ProtuStrankaListFormatedWithAdress>
  <DomainObject.Predmet.ProtuStrankaListFormatedWithAdressOIB>
    <izvorni_sadrzaj>
      <item>P-ORANGE HOTELI d.o.o., OIB 09032109394, Jadranska avenija 2 b, 10000 Zagreb zastupanog po punomoćniku Michaela Reitterer; Davor Djačić</item>
    </izvorni_sadrzaj>
    <derivirana_varijabla naziv="DomainObject.Predmet.ProtuStrankaListFormatedWithAdressOIB_1">
      <item>P-ORANGE HOTELI d.o.o., OIB 09032109394, Jadranska avenija 2 b, 10000 Zagreb zastupanog po punomoćniku Michaela Reitterer; Davor Djačić</item>
    </derivirana_varijabla>
  </DomainObject.Predmet.ProtuStrankaListFormatedWithAdressOIB>
  <DomainObject.Predmet.ProtuStrankaListNazivFormated>
    <izvorni_sadrzaj>
      <item>P-ORANGE HOTELI d.o.o.</item>
    </izvorni_sadrzaj>
    <derivirana_varijabla naziv="DomainObject.Predmet.ProtuStrankaListNazivFormated_1">
      <item>P-ORANGE HOTELI d.o.o.</item>
    </derivirana_varijabla>
  </DomainObject.Predmet.ProtuStrankaListNazivFormated>
  <DomainObject.Predmet.ProtuStrankaListNazivFormatedOIB>
    <izvorni_sadrzaj>
      <item>P-ORANGE HOTELI d.o.o., OIB 09032109394</item>
    </izvorni_sadrzaj>
    <derivirana_varijabla naziv="DomainObject.Predmet.ProtuStrankaListNazivFormatedOIB_1">
      <item>P-ORANGE HOTELI d.o.o., OIB 09032109394</item>
    </derivirana_varijabla>
  </DomainObject.Predmet.ProtuStrankaListNazivFormatedOIB>
  <DomainObject.Predmet.OstaliListFormated>
    <izvorni_sadrzaj>
      <item>Davor Djačić punomoćnik sudionika u postupku P-ORANGE HOTELI d.o.o.</item>
      <item>Michaela Reitterer punomoćnik sudionika u postupku P-ORANGE HOTELI d.o.o.</item>
    </izvorni_sadrzaj>
    <derivirana_varijabla naziv="DomainObject.Predmet.OstaliListFormated_1">
      <item>Davor Djačić punomoćnik sudionika u postupku P-ORANGE HOTELI d.o.o.</item>
      <item>Michaela Reitterer punomoćnik sudionika u postupku P-ORANGE HOTELI d.o.o.</item>
    </derivirana_varijabla>
  </DomainObject.Predmet.OstaliListFormated>
  <DomainObject.Predmet.OstaliListFormatedOIB>
    <izvorni_sadrzaj>
      <item>Davor Djačić punomoćnik sudionika u postupku P-ORANGE HOTELI d.o.o.</item>
      <item>Michaela Reitterer punomoćnik sudionika u postupku P-ORANGE HOTELI d.o.o.</item>
    </izvorni_sadrzaj>
    <derivirana_varijabla naziv="DomainObject.Predmet.OstaliListFormatedOIB_1">
      <item>Davor Djačić punomoćnik sudionika u postupku P-ORANGE HOTELI d.o.o.</item>
      <item>Michaela Reitterer punomoćnik sudionika u postupku P-ORANGE HOTELI d.o.o.</item>
    </derivirana_varijabla>
  </DomainObject.Predmet.OstaliListFormatedOIB>
  <DomainObject.Predmet.OstaliListFormatedWithAdress>
    <izvorni_sadrzaj>
      <item>Davor Djačić, Rudolf Kassnergasse 11, Beč punomoćnik sudionika u postupku P-ORANGE HOTELI d.o.o.</item>
      <item>Michaela Reitterer, Hackengasse 20, Beč punomoćnik sudionika u postupku P-ORANGE HOTELI d.o.o.</item>
    </izvorni_sadrzaj>
    <derivirana_varijabla naziv="DomainObject.Predmet.OstaliListFormatedWithAdress_1">
      <item>Davor Djačić, Rudolf Kassnergasse 11, Beč punomoćnik sudionika u postupku P-ORANGE HOTELI d.o.o.</item>
      <item>Michaela Reitterer, Hackengasse 20, Beč punomoćnik sudionika u postupku P-ORANGE HOTELI d.o.o.</item>
    </derivirana_varijabla>
  </DomainObject.Predmet.OstaliListFormatedWithAdress>
  <DomainObject.Predmet.OstaliListFormatedWithAdressOIB>
    <izvorni_sadrzaj>
      <item>Davor Djačić, Rudolf Kassnergasse 11, Beč punomoćnik sudionika u postupku P-ORANGE HOTELI d.o.o.</item>
      <item>Michaela Reitterer, Hackengasse 20, Beč punomoćnik sudionika u postupku P-ORANGE HOTELI d.o.o.</item>
    </izvorni_sadrzaj>
    <derivirana_varijabla naziv="DomainObject.Predmet.OstaliListFormatedWithAdressOIB_1">
      <item>Davor Djačić, Rudolf Kassnergasse 11, Beč punomoćnik sudionika u postupku P-ORANGE HOTELI d.o.o.</item>
      <item>Michaela Reitterer, Hackengasse 20, Beč punomoćnik sudionika u postupku P-ORANGE HOTELI d.o.o.</item>
    </derivirana_varijabla>
  </DomainObject.Predmet.OstaliListFormatedWithAdressOIB>
  <DomainObject.Predmet.OstaliListNazivFormated>
    <izvorni_sadrzaj>
      <item>Davor Djačić</item>
      <item>Michaela Reitterer</item>
    </izvorni_sadrzaj>
    <derivirana_varijabla naziv="DomainObject.Predmet.OstaliListNazivFormated_1">
      <item>Davor Djačić</item>
      <item>Michaela Reitterer</item>
    </derivirana_varijabla>
  </DomainObject.Predmet.OstaliListNazivFormated>
  <DomainObject.Predmet.OstaliListNazivFormatedOIB>
    <izvorni_sadrzaj>
      <item>Davor Djačić</item>
      <item>Michaela Reitterer</item>
    </izvorni_sadrzaj>
    <derivirana_varijabla naziv="DomainObject.Predmet.OstaliListNazivFormatedOIB_1">
      <item>Davor Djačić</item>
      <item>Michaela Reitterer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P-ORANGE HOTELI d.o.o.</izvorni_sadrzaj>
    <derivirana_varijabla naziv="DomainObject.Predmet.ProtustrankaIDrugi_1">P-ORANGE HOTELI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P-ORANGE HOTELI d.o.o., OIB 09032109394, Jadranska avenija 2 b, 10000 Zagreb</izvorni_sadrzaj>
    <derivirana_varijabla naziv="DomainObject.Predmet.ProtustrankaIDrugiAdressOIB_1">P-ORANGE HOTELI d.o.o., OIB 09032109394, Jadranska avenija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P-ORANGE HOTELI d.o.o.</item>
      <item>Davor Djačić</item>
      <item>Michaela Reitterer</item>
    </izvorni_sadrzaj>
    <derivirana_varijabla naziv="DomainObject.Predmet.SudioniciListNaziv_1">
      <item>FINA Regionalni centar Zagreb</item>
      <item>P-ORANGE HOTELI d.o.o.</item>
      <item>Davor Djačić</item>
      <item>Michaela Reitterer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P-ORANGE HOTELI d.o.o., OIB 09032109394, Jadranska avenija 2 b,10000 Zagreb</item>
      <item>Davor Djačić, Rudolf Kassnergasse 11,Beč</item>
      <item>Michaela Reitterer, Hackengasse 20,Beč</item>
    </izvorni_sadrzaj>
    <derivirana_varijabla naziv="DomainObject.Predmet.SudioniciListAdressOIB_1">
      <item>FINA Regionalni centar Zagreb, OIB 85821130368, Trg svibanjskih žrtava 1995. br. 1,10000 Zagreb</item>
      <item>P-ORANGE HOTELI d.o.o., OIB 09032109394, Jadranska avenija 2 b,10000 Zagreb</item>
      <item>Davor Djačić, Rudolf Kassnergasse 11,Beč</item>
      <item>Michaela Reitterer, Hackengasse 20,Beč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09032109394</item>
      <item>, OIB null</item>
      <item>, OIB null</item>
    </izvorni_sadrzaj>
    <derivirana_varijabla naziv="DomainObject.Predmet.SudioniciListNazivOIB_1">
      <item>, OIB 85821130368</item>
      <item>, OIB 09032109394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1389</properties:Characters>
  <properties:Lines>41</properties:Lines>
  <properties:Paragraphs>16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2017-03-09T11:48:00Z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2017-03-09T12:21:00Z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