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03a38" w14:paraId="6703a38" w:rsidRDefault="002372C1" w:rsidP="00586B4F" w:rsidR="00F46C22">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46C22" w:rsidP="00586B4F" w:rsidR="00F46C22"/>
    <w:p w:rsidRDefault="00586B4F" w:rsidP="00586B4F" w:rsidR="00586B4F">
      <w:r>
        <w:t>REPUBLIKA HRVATSKA</w:t>
      </w:r>
    </w:p>
    <w:p w:rsidRDefault="00586B4F" w:rsidP="00586B4F" w:rsidR="00586B4F">
      <w:r>
        <w:t xml:space="preserve">TRGOVAČKI SUD U SPLITU </w:t>
      </w:r>
      <w:r>
        <w:tab/>
      </w:r>
      <w:r>
        <w:tab/>
      </w:r>
      <w:r>
        <w:tab/>
      </w:r>
      <w:r>
        <w:tab/>
      </w:r>
      <w:r>
        <w:tab/>
      </w:r>
      <w:r>
        <w:tab/>
      </w:r>
    </w:p>
    <w:p w:rsidRDefault="00586B4F" w:rsidP="00586B4F" w:rsidR="00C161C4">
      <w:r>
        <w:t>Split, Sukoišanska 6</w:t>
      </w:r>
      <w:r>
        <w:tab/>
      </w:r>
      <w:r>
        <w:tab/>
      </w:r>
      <w:r>
        <w:tab/>
      </w:r>
      <w:r>
        <w:tab/>
      </w:r>
    </w:p>
    <w:p w:rsidRDefault="00F46C22" w:rsidP="00F46C22" w:rsidR="00F46C22">
      <w:pPr>
        <w:pStyle w:val="Naslov1"/>
        <w:jc w:val="center"/>
        <w:rPr>
          <w:b w:val="false"/>
        </w:rPr>
      </w:pPr>
    </w:p>
    <w:p w:rsidRDefault="00F46C22" w:rsidP="00F46C22" w:rsidR="00F46C22">
      <w:pPr>
        <w:jc w:val="center"/>
        <w:rPr>
          <w:spacing w:val="100"/>
        </w:rPr>
      </w:pPr>
    </w:p>
    <w:p w:rsidRDefault="00F46C22" w:rsidP="00F46C22" w:rsidR="00F46C22" w:rsidRPr="00F46C22">
      <w:pPr>
        <w:jc w:val="center"/>
        <w:rPr>
          <w:spacing w:val="100"/>
        </w:rPr>
      </w:pPr>
      <w:r w:rsidRPr="00F46C22">
        <w:rPr>
          <w:spacing w:val="100"/>
        </w:rPr>
        <w:t>REPUBLIKA HRVATSKA</w:t>
      </w:r>
    </w:p>
    <w:p w:rsidRDefault="00F46C22" w:rsidP="00F46C22" w:rsidR="00F46C22">
      <w:pPr>
        <w:pStyle w:val="Naslov1"/>
        <w:jc w:val="center"/>
        <w:rPr>
          <w:b w:val="false"/>
        </w:rPr>
      </w:pPr>
    </w:p>
    <w:p w:rsidRDefault="00586B4F" w:rsidP="00F46C22" w:rsidR="00586B4F">
      <w:pPr>
        <w:pStyle w:val="Naslov1"/>
        <w:jc w:val="center"/>
        <w:rPr>
          <w:b w:val="false"/>
        </w:rPr>
      </w:pPr>
      <w:r w:rsidRPr="00674C96">
        <w:rPr>
          <w:b w:val="false"/>
        </w:rPr>
        <w:t>R J E Š E N J E</w:t>
      </w:r>
    </w:p>
    <w:p w:rsidRDefault="00F46C22" w:rsidP="00F46C22" w:rsidR="00F46C22"/>
    <w:p w:rsidRDefault="00F46C22" w:rsidP="00F46C22" w:rsidR="00F46C22" w:rsidRPr="00F46C22"/>
    <w:p w:rsidRDefault="00586B4F" w:rsidP="00F46C22" w:rsidR="00534D6D">
      <w:pPr>
        <w:pStyle w:val="Tijeloteksta"/>
        <w:jc w:val="both"/>
      </w:pPr>
      <w:r>
        <w:t xml:space="preserve">               </w:t>
      </w:r>
      <w:r w:rsidR="00446106">
        <w:t xml:space="preserve">  Trgovački sud u Splitu, po sucu ovog suda Katarini Mikulić,  kao stečajnom sucu, </w:t>
      </w:r>
      <w:r w:rsidR="008B09A6" w:rsidRPr="008B09A6">
        <w:t xml:space="preserve">u stečajnom postupku koji se provodi nad stečajnim dužnikom </w:t>
      </w:r>
      <w:r w:rsidR="00A762FE" w:rsidRPr="00A762FE">
        <w:t>ALDIKO, d.o.o. "u stečaju"</w:t>
      </w:r>
      <w:r w:rsidR="00A762FE">
        <w:t>, Zagvozd bb</w:t>
      </w:r>
      <w:r w:rsidR="00446106" w:rsidRPr="00446106">
        <w:t xml:space="preserve">, </w:t>
      </w:r>
      <w:r w:rsidR="00A762FE">
        <w:t xml:space="preserve">Zagvozd, OIB: </w:t>
      </w:r>
      <w:r w:rsidR="00A762FE" w:rsidRPr="00A762FE">
        <w:t xml:space="preserve">86695892107, </w:t>
      </w:r>
      <w:r w:rsidR="00F46C22">
        <w:t>03. siječnja 2017</w:t>
      </w:r>
      <w:r w:rsidR="002372C1" w:rsidRPr="007E3A35">
        <w:t xml:space="preserve">. godine </w:t>
      </w:r>
    </w:p>
    <w:p w:rsidRDefault="00F46C22" w:rsidR="00F46C22">
      <w:pPr>
        <w:ind w:firstLine="708"/>
        <w:jc w:val="center"/>
        <w:rPr>
          <w:bCs/>
        </w:rPr>
      </w:pPr>
    </w:p>
    <w:p w:rsidRDefault="002115EA" w:rsidR="002115EA">
      <w:pPr>
        <w:ind w:firstLine="708"/>
        <w:jc w:val="center"/>
        <w:rPr>
          <w:bCs/>
        </w:rPr>
      </w:pPr>
      <w:r w:rsidRPr="006B0B44">
        <w:rPr>
          <w:bCs/>
        </w:rPr>
        <w:t xml:space="preserve">r i j e š i o </w:t>
      </w:r>
      <w:r w:rsidR="006B0B44" w:rsidRPr="006B0B44">
        <w:rPr>
          <w:bCs/>
        </w:rPr>
        <w:t xml:space="preserve"> </w:t>
      </w:r>
      <w:r w:rsidRPr="006B0B44">
        <w:rPr>
          <w:bCs/>
        </w:rPr>
        <w:t xml:space="preserve">  j e</w:t>
      </w:r>
    </w:p>
    <w:p w:rsidRDefault="00F46C22" w:rsidR="00F46C22">
      <w:pPr>
        <w:ind w:firstLine="708"/>
        <w:jc w:val="center"/>
        <w:rPr>
          <w:bCs/>
        </w:rPr>
      </w:pPr>
    </w:p>
    <w:p w:rsidRDefault="00F46C22" w:rsidP="00446106" w:rsidR="00F46C22">
      <w:pPr>
        <w:jc w:val="both"/>
      </w:pPr>
    </w:p>
    <w:p w:rsidRDefault="00446106" w:rsidP="00DC2F70" w:rsidR="001D2695" w:rsidRPr="00FA4FBD">
      <w:pPr>
        <w:numPr>
          <w:ilvl w:val="0"/>
          <w:numId w:val="7"/>
        </w:numPr>
        <w:jc w:val="both"/>
      </w:pPr>
      <w:r>
        <w:t>S</w:t>
      </w:r>
      <w:r w:rsidRPr="00C5004D">
        <w:t>tečajn</w:t>
      </w:r>
      <w:r>
        <w:t>o</w:t>
      </w:r>
      <w:r w:rsidR="008B09A6">
        <w:t>m</w:t>
      </w:r>
      <w:r>
        <w:t xml:space="preserve"> upravitelj</w:t>
      </w:r>
      <w:r w:rsidR="008B09A6">
        <w:t>u</w:t>
      </w:r>
      <w:r>
        <w:t xml:space="preserve"> </w:t>
      </w:r>
      <w:r w:rsidR="00A762FE">
        <w:t xml:space="preserve">Anti Mrkonjiću, Kneza Domagoja 3, Zmijavci, OIB: 84299598589 </w:t>
      </w:r>
      <w:r w:rsidR="00203439">
        <w:t xml:space="preserve">određuje se </w:t>
      </w:r>
      <w:r w:rsidR="0021208E" w:rsidRPr="008B4902">
        <w:t xml:space="preserve">konačna </w:t>
      </w:r>
      <w:r w:rsidR="00203439">
        <w:t xml:space="preserve">nagrada za rad u stečajnom postupku nad </w:t>
      </w:r>
      <w:r w:rsidR="00DC2F70">
        <w:t xml:space="preserve">stečajnim dužnikom </w:t>
      </w:r>
      <w:r w:rsidR="00A762FE" w:rsidRPr="00A762FE">
        <w:t>ALDIKO, d.o.o. "u stečaju"</w:t>
      </w:r>
      <w:r w:rsidR="00A762FE">
        <w:t>, Zagvozd bb</w:t>
      </w:r>
      <w:r w:rsidR="00A762FE" w:rsidRPr="00446106">
        <w:t xml:space="preserve">, </w:t>
      </w:r>
      <w:r w:rsidR="00A762FE">
        <w:t xml:space="preserve">Zagvozd, OIB: </w:t>
      </w:r>
      <w:r w:rsidR="00A762FE" w:rsidRPr="00A762FE">
        <w:t>86695892107</w:t>
      </w:r>
      <w:r w:rsidR="00A762FE">
        <w:t xml:space="preserve"> </w:t>
      </w:r>
      <w:r w:rsidR="001D2695">
        <w:t xml:space="preserve">u ukupnom iznosu od </w:t>
      </w:r>
      <w:r w:rsidR="00E8078A">
        <w:t xml:space="preserve"> </w:t>
      </w:r>
      <w:r w:rsidR="008B4902">
        <w:t>150.000,00</w:t>
      </w:r>
      <w:r w:rsidR="00E8078A" w:rsidRPr="00FA4FBD">
        <w:t xml:space="preserve"> </w:t>
      </w:r>
      <w:r w:rsidR="001D2695" w:rsidRPr="00FA4FBD">
        <w:t>kn</w:t>
      </w:r>
      <w:r w:rsidR="00CD0B37" w:rsidRPr="00FA4FBD">
        <w:t xml:space="preserve"> </w:t>
      </w:r>
      <w:r w:rsidR="005B7BD2" w:rsidRPr="00FA4FBD">
        <w:t>neto</w:t>
      </w:r>
      <w:r w:rsidR="00F14CCC">
        <w:t xml:space="preserve"> uvećano za pripadajuće poreze, prireze i doprinose.</w:t>
      </w:r>
    </w:p>
    <w:p w:rsidRDefault="00FE7A80" w:rsidP="00FE7A80" w:rsidR="00FE7A80">
      <w:pPr>
        <w:ind w:left="1080"/>
        <w:jc w:val="both"/>
      </w:pPr>
    </w:p>
    <w:p w:rsidRDefault="004952D2" w:rsidP="00FE7A80" w:rsidR="00FE7A80" w:rsidRPr="00FA4FBD">
      <w:pPr>
        <w:numPr>
          <w:ilvl w:val="0"/>
          <w:numId w:val="7"/>
        </w:numPr>
        <w:jc w:val="both"/>
      </w:pPr>
      <w:r>
        <w:t>S</w:t>
      </w:r>
      <w:r w:rsidRPr="00C5004D">
        <w:t>tečajn</w:t>
      </w:r>
      <w:r>
        <w:t xml:space="preserve">om upravitelju </w:t>
      </w:r>
      <w:r w:rsidR="00A762FE">
        <w:t>Anti Mrkonjiću, Kneza Domagoja 3, Zmijavci, OIB: 84299598589</w:t>
      </w:r>
      <w:r>
        <w:t xml:space="preserve"> </w:t>
      </w:r>
      <w:r w:rsidR="00FE7A80" w:rsidRPr="0009472F">
        <w:t xml:space="preserve">odobrava se  naknada stvarnih troškova  za razdoblje od  mjeseca  </w:t>
      </w:r>
      <w:r w:rsidR="00A762FE">
        <w:t>lipnja</w:t>
      </w:r>
      <w:r w:rsidR="00FE7A80" w:rsidRPr="0009472F">
        <w:t xml:space="preserve"> </w:t>
      </w:r>
      <w:r w:rsidR="00A762FE">
        <w:t>2014</w:t>
      </w:r>
      <w:r w:rsidR="00FE7A80" w:rsidRPr="0009472F">
        <w:t xml:space="preserve">. godine do mjeseca </w:t>
      </w:r>
      <w:r w:rsidR="004106D9">
        <w:t>studenog</w:t>
      </w:r>
      <w:r w:rsidR="00FE7A80" w:rsidRPr="00FE7A80">
        <w:rPr>
          <w:color w:val="FF0000"/>
        </w:rPr>
        <w:t xml:space="preserve"> </w:t>
      </w:r>
      <w:r w:rsidR="00FE7A80">
        <w:t>2016</w:t>
      </w:r>
      <w:r w:rsidR="00FE7A80" w:rsidRPr="0009472F">
        <w:t xml:space="preserve">. godine u ukupnom iznosu od  </w:t>
      </w:r>
      <w:r w:rsidR="004106D9">
        <w:t>1.200,00</w:t>
      </w:r>
      <w:r w:rsidR="00F14CCC">
        <w:t xml:space="preserve"> kn neto uvećano za pripadajuće poreze, prireze i doprinose.</w:t>
      </w:r>
    </w:p>
    <w:p w:rsidRDefault="00FE7A80" w:rsidP="00FE7A80" w:rsidR="00FE7A80">
      <w:pPr>
        <w:pStyle w:val="Odlomakpopisa"/>
      </w:pPr>
    </w:p>
    <w:p w:rsidRDefault="0079021B" w:rsidP="00F46C22" w:rsidR="00F46C22">
      <w:pPr>
        <w:numPr>
          <w:ilvl w:val="0"/>
          <w:numId w:val="7"/>
        </w:numPr>
        <w:jc w:val="both"/>
      </w:pPr>
      <w:r>
        <w:t>Isplata</w:t>
      </w:r>
      <w:r w:rsidR="007801B4">
        <w:t xml:space="preserve">  nagrade </w:t>
      </w:r>
      <w:r w:rsidR="001F5949">
        <w:t xml:space="preserve">za rad  u </w:t>
      </w:r>
      <w:r w:rsidR="007801B4">
        <w:t>iznosu od</w:t>
      </w:r>
      <w:r>
        <w:t xml:space="preserve"> </w:t>
      </w:r>
      <w:r w:rsidR="004106D9">
        <w:t>150.000,00</w:t>
      </w:r>
      <w:r w:rsidR="005B7BD2">
        <w:t xml:space="preserve"> </w:t>
      </w:r>
      <w:r w:rsidR="00CD0B37">
        <w:t xml:space="preserve">kn </w:t>
      </w:r>
      <w:r w:rsidR="005B7BD2">
        <w:t xml:space="preserve">neto </w:t>
      </w:r>
      <w:r w:rsidR="00802FE8">
        <w:t xml:space="preserve">te naknade stvarnih troškova u iznosu od </w:t>
      </w:r>
      <w:r w:rsidR="004106D9">
        <w:t>1.200,00</w:t>
      </w:r>
      <w:r w:rsidR="00802FE8">
        <w:t xml:space="preserve"> </w:t>
      </w:r>
      <w:r w:rsidR="004106D9">
        <w:t>kuna neto</w:t>
      </w:r>
      <w:r w:rsidR="00802FE8">
        <w:t xml:space="preserve">, sve </w:t>
      </w:r>
      <w:r w:rsidR="005B7BD2">
        <w:t>uvećano za pripadajuće poreze, prireze i doprinose</w:t>
      </w:r>
      <w:r w:rsidR="00CD0B37">
        <w:t xml:space="preserve"> </w:t>
      </w:r>
      <w:r>
        <w:t xml:space="preserve">bit će izvršena </w:t>
      </w:r>
      <w:r w:rsidR="005B7BD2">
        <w:t>s</w:t>
      </w:r>
      <w:r w:rsidR="00446106" w:rsidRPr="00C5004D">
        <w:t>tečajn</w:t>
      </w:r>
      <w:r w:rsidR="00446106">
        <w:t>o</w:t>
      </w:r>
      <w:r w:rsidR="004952D2">
        <w:t>m</w:t>
      </w:r>
      <w:r w:rsidR="00446106">
        <w:t xml:space="preserve"> upravitel</w:t>
      </w:r>
      <w:r w:rsidR="004952D2">
        <w:t>ju</w:t>
      </w:r>
      <w:r w:rsidR="00FE7A80">
        <w:t xml:space="preserve"> </w:t>
      </w:r>
      <w:r w:rsidR="00FE7A80" w:rsidRPr="00A64F24">
        <w:t xml:space="preserve">u roku od  </w:t>
      </w:r>
      <w:r w:rsidR="00FE7A80">
        <w:t xml:space="preserve">8 dana računajući  od dana pravomoćnosti ovog rješenja. </w:t>
      </w:r>
    </w:p>
    <w:p w:rsidRDefault="00F46C22" w:rsidP="00F46C22" w:rsidR="00F46C22">
      <w:pPr>
        <w:jc w:val="both"/>
      </w:pPr>
    </w:p>
    <w:p w:rsidRDefault="00F46C22" w:rsidP="00F46C22" w:rsidR="00F46C22">
      <w:pPr>
        <w:jc w:val="both"/>
      </w:pPr>
    </w:p>
    <w:p w:rsidRDefault="005E09DB" w:rsidP="00F46C22" w:rsidR="004952D2">
      <w:pPr>
        <w:ind w:firstLine="525" w:left="180"/>
        <w:jc w:val="center"/>
      </w:pPr>
      <w:r>
        <w:t>Obrazloženje</w:t>
      </w:r>
    </w:p>
    <w:p w:rsidRDefault="00F46C22" w:rsidP="00F46C22" w:rsidR="00F46C22">
      <w:pPr>
        <w:ind w:firstLine="525" w:left="180"/>
        <w:jc w:val="center"/>
      </w:pPr>
    </w:p>
    <w:p w:rsidRDefault="00F46C22" w:rsidP="00F46C22" w:rsidR="00F46C22">
      <w:pPr>
        <w:ind w:firstLine="525" w:left="180"/>
        <w:jc w:val="center"/>
      </w:pPr>
    </w:p>
    <w:p w:rsidRDefault="00A762FE" w:rsidP="00A762FE" w:rsidR="00A762FE">
      <w:pPr>
        <w:pStyle w:val="Tijeloteksta"/>
        <w:ind w:firstLine="708"/>
        <w:jc w:val="both"/>
      </w:pPr>
      <w:r>
        <w:t>Rješenjem ovog suda posl. broj: 7. St-53/2010 od 13. siječnja 2011. godine  otvoren je stečajni postupak nad stečajnim dužnikom ALDIKO d.o.o. za proizvodnju i usluge – u stečaju, Zagvozd, Zagvozd b.b.</w:t>
      </w:r>
    </w:p>
    <w:p w:rsidRDefault="00A762FE" w:rsidP="00643C4B" w:rsidR="00A762FE">
      <w:pPr>
        <w:pStyle w:val="Tijeloteksta"/>
        <w:ind w:firstLine="708"/>
        <w:jc w:val="both"/>
      </w:pPr>
      <w:r>
        <w:t>Istim rješenjem za stečajnog upravitelja imenovan je Ante Mrkonjić dipl. iur. iz Imotskog, Bruna Bušića 39.</w:t>
      </w:r>
    </w:p>
    <w:p w:rsidRDefault="006B78AF" w:rsidP="00DC2F70" w:rsidR="006B78AF">
      <w:pPr>
        <w:tabs>
          <w:tab w:pos="1080" w:val="left"/>
          <w:tab w:pos="6810" w:val="left"/>
        </w:tabs>
        <w:jc w:val="both"/>
      </w:pPr>
    </w:p>
    <w:p w:rsidRDefault="00A762FE" w:rsidP="00A762FE" w:rsidR="00A762FE">
      <w:pPr>
        <w:ind w:firstLine="720"/>
        <w:jc w:val="both"/>
      </w:pPr>
      <w:r>
        <w:t xml:space="preserve">Podneskom od 18. studenog 2016. godine stečajni je upravitelj obavijestio </w:t>
      </w:r>
      <w:r w:rsidR="00B34BF8">
        <w:t>sud</w:t>
      </w:r>
      <w:r>
        <w:t xml:space="preserve"> kako je unovčio cjelokupnu imovinu stečajnog dužnika u ukup</w:t>
      </w:r>
      <w:r w:rsidR="009D4E35">
        <w:t xml:space="preserve">nom iznosu od 3.600.000,00 kuna, te zatražio određivanje nagrade i naknade troškova. </w:t>
      </w:r>
    </w:p>
    <w:p w:rsidRDefault="00A762FE" w:rsidP="00A762FE" w:rsidR="00A762FE">
      <w:pPr>
        <w:ind w:firstLine="708"/>
        <w:jc w:val="both"/>
      </w:pPr>
    </w:p>
    <w:p w:rsidRDefault="009D4E35" w:rsidP="009D4E35" w:rsidR="009D4E35">
      <w:pPr>
        <w:ind w:firstLine="708"/>
        <w:jc w:val="both"/>
      </w:pPr>
      <w:r>
        <w:t xml:space="preserve">Treba navesti kako je tijekom trajanja ovog stečajnog postupka, a nakon podnošenja prijedloga za otvaranje stečajnog postupka (10. kolovoza 2010. godine) na snagu stupio Stečajni zakon („Narodne novine“ broj 71/15, dalje: SZ/15) i Uredba o kriterijima i načinu obračuna i plaćanja nagrada stečajnim upraviteljima </w:t>
      </w:r>
      <w:r w:rsidRPr="00496897">
        <w:t>(„Narodne novine“ broj</w:t>
      </w:r>
      <w:r w:rsidR="00F46C22">
        <w:t xml:space="preserve"> 105/15 dalje: Uredba/15).</w:t>
      </w:r>
    </w:p>
    <w:p w:rsidRDefault="009D4E35" w:rsidP="00A762FE" w:rsidR="009D4E35">
      <w:pPr>
        <w:ind w:firstLine="708"/>
        <w:jc w:val="both"/>
      </w:pPr>
    </w:p>
    <w:p w:rsidRDefault="00A762FE" w:rsidP="00A762FE" w:rsidR="00A762FE">
      <w:pPr>
        <w:ind w:firstLine="708"/>
        <w:jc w:val="both"/>
      </w:pPr>
      <w:r>
        <w:t xml:space="preserve">Prema odredbi članka 441. stavak 1. SZ/15, stečajni postupci pokrenuti do stupanja na snagu SZ/15 dovršiti će se prema odredbama Stečajnog zakona koji je bio na snazi u vrijeme njihova pokretanja. </w:t>
      </w:r>
    </w:p>
    <w:p w:rsidRDefault="00A762FE" w:rsidP="00A762FE" w:rsidR="00A762FE">
      <w:pPr>
        <w:ind w:firstLine="708"/>
        <w:jc w:val="both"/>
      </w:pPr>
    </w:p>
    <w:p w:rsidRDefault="00A762FE" w:rsidP="00A762FE" w:rsidR="00A762FE">
      <w:pPr>
        <w:ind w:firstLine="708"/>
        <w:jc w:val="both"/>
      </w:pPr>
      <w:r>
        <w:t xml:space="preserve">Kako je ovaj stečajni postupak pokrenut  </w:t>
      </w:r>
      <w:r w:rsidR="009D4E35">
        <w:t>10. kolovoza 2010</w:t>
      </w:r>
      <w:r>
        <w:t xml:space="preserve">. godine tj. prije stupanja na snagu SZ/15 (1.rujna 2015.), to se na njega primjenjuju odredbe </w:t>
      </w:r>
      <w:r w:rsidRPr="008A2CA9">
        <w:t>Stečajnog zakona (</w:t>
      </w:r>
      <w:r>
        <w:t>"Narodne novine" broj</w:t>
      </w:r>
      <w:r w:rsidRPr="008A2CA9">
        <w:t xml:space="preserve"> 44/96, 29/99, 129/00, 123/03, 82/06, 116/10</w:t>
      </w:r>
      <w:r>
        <w:t>,</w:t>
      </w:r>
      <w:r w:rsidRPr="008A2CA9">
        <w:t xml:space="preserve"> 25/12</w:t>
      </w:r>
      <w:r>
        <w:t xml:space="preserve"> i 133/12</w:t>
      </w:r>
      <w:r w:rsidRPr="008A2CA9">
        <w:t xml:space="preserve"> dalje: SZ</w:t>
      </w:r>
      <w:r w:rsidR="009D4E35">
        <w:t>/96</w:t>
      </w:r>
      <w:r w:rsidRPr="008A2CA9">
        <w:t>)</w:t>
      </w:r>
    </w:p>
    <w:p w:rsidRDefault="00A762FE" w:rsidP="00A762FE" w:rsidR="00A762FE">
      <w:pPr>
        <w:ind w:firstLine="720"/>
        <w:jc w:val="both"/>
      </w:pPr>
    </w:p>
    <w:p w:rsidRDefault="00A762FE" w:rsidP="00A762FE" w:rsidR="00A762FE">
      <w:pPr>
        <w:ind w:firstLine="720"/>
        <w:jc w:val="both"/>
      </w:pPr>
      <w:r>
        <w:t>Prema odredbi članka 16. stavak 2. Uredbe</w:t>
      </w:r>
      <w:r w:rsidR="00F14CCC">
        <w:t>/</w:t>
      </w:r>
      <w:r>
        <w:t>15 za rad stečajnom upravitelju koji je obavljen do stupanja na snagu te uredbe (</w:t>
      </w:r>
      <w:r w:rsidR="00F14CCC">
        <w:t>13</w:t>
      </w:r>
      <w:r>
        <w:t>.listopada 2015.) obračunati će se nagrada po pravilima  Uredbe o kriterijima i načinu obračuna i plaćanja nagrada stečajnim upraviteljima (</w:t>
      </w:r>
      <w:r w:rsidR="00620A46">
        <w:t>"Narodne novine" broj 183/03</w:t>
      </w:r>
      <w:r>
        <w:t>, dalje: Uredba</w:t>
      </w:r>
      <w:r w:rsidR="00F14CCC">
        <w:t>/</w:t>
      </w:r>
      <w:r>
        <w:t xml:space="preserve">03) pri čemu je sud dužan utvrditi postotak nagrade koja stečajnom upravitelju pripada prema pravilima te </w:t>
      </w:r>
      <w:r w:rsidR="00643C4B">
        <w:t>U</w:t>
      </w:r>
      <w:r>
        <w:t>redbe, a prema odredbi stavka 3. istog članka za poslove obavljene nakon stupanja na snagu Uredbe</w:t>
      </w:r>
      <w:r w:rsidR="00F14CCC">
        <w:t>/</w:t>
      </w:r>
      <w:r>
        <w:t>15, nagrada će se odrediti po njenim pravilima, vodeći računa o postotku namirenja iz stavka 2. tog članka.</w:t>
      </w:r>
    </w:p>
    <w:p w:rsidRDefault="00A762FE" w:rsidP="00A762FE" w:rsidR="00A762FE">
      <w:pPr>
        <w:ind w:firstLine="720"/>
        <w:jc w:val="both"/>
      </w:pPr>
    </w:p>
    <w:p w:rsidRDefault="00A762FE" w:rsidP="00A762FE" w:rsidR="00A762FE">
      <w:pPr>
        <w:ind w:firstLine="720"/>
        <w:jc w:val="both"/>
      </w:pPr>
      <w:r>
        <w:t>Prema članku 29. stavak 1. SZ</w:t>
      </w:r>
      <w:r w:rsidR="009D4E35">
        <w:t>/96</w:t>
      </w:r>
      <w:r>
        <w:t xml:space="preserve"> stečajni upravitelj ima pravo na nagradu za svoj rad, te na naknadu stvarnih troškova. Nagradu određuje stečajni sudac prema posebnom propisu kojim Vlada Republike Hrvatske utvrđuje kriterije i način obračuna i plaćanja nagrade stečajnom upravitelju (stavak 2. članka 29. SZ</w:t>
      </w:r>
      <w:r w:rsidR="009D4E35">
        <w:t>/96</w:t>
      </w:r>
      <w:r>
        <w:t>).</w:t>
      </w:r>
    </w:p>
    <w:p w:rsidRDefault="00A762FE" w:rsidP="00A762FE" w:rsidR="00A762FE">
      <w:pPr>
        <w:ind w:firstLine="720"/>
        <w:jc w:val="both"/>
      </w:pPr>
    </w:p>
    <w:p w:rsidRDefault="009D4E35" w:rsidP="00A762FE" w:rsidR="009D4E35">
      <w:pPr>
        <w:ind w:firstLine="720"/>
        <w:jc w:val="both"/>
      </w:pPr>
      <w:r>
        <w:t>Prema članku 3.</w:t>
      </w:r>
      <w:r w:rsidR="00643C4B">
        <w:t xml:space="preserve"> </w:t>
      </w:r>
      <w:r w:rsidR="00A762FE">
        <w:t>Uredbe</w:t>
      </w:r>
      <w:r>
        <w:t>/</w:t>
      </w:r>
      <w:r w:rsidR="00A762FE">
        <w:t>03</w:t>
      </w:r>
      <w:r>
        <w:t xml:space="preserve"> visinu nagrade u vrijeme zaključenja stečajnog postupka određuje stečajni sudac uzimajući u obzir obujam poslova i rad stečajnog upravitelja, te vrijednost unovčene stečajne mase, a nagradu stečajnom upravitelju određuje rješenjem stečajni sudac.</w:t>
      </w:r>
    </w:p>
    <w:p w:rsidRDefault="00A762FE" w:rsidP="00A762FE" w:rsidR="009D4E35">
      <w:pPr>
        <w:ind w:firstLine="720"/>
        <w:jc w:val="both"/>
      </w:pPr>
      <w:r>
        <w:t xml:space="preserve"> </w:t>
      </w:r>
    </w:p>
    <w:p w:rsidRDefault="009D4E35" w:rsidP="00A762FE" w:rsidR="009D4E35">
      <w:pPr>
        <w:ind w:firstLine="720"/>
        <w:jc w:val="both"/>
      </w:pPr>
      <w:r>
        <w:t>Prema članku 4.</w:t>
      </w:r>
      <w:r w:rsidR="00643C4B">
        <w:t xml:space="preserve"> </w:t>
      </w:r>
      <w:r>
        <w:t>Uredbe/03 kon</w:t>
      </w:r>
      <w:r w:rsidR="00643C4B">
        <w:t>a</w:t>
      </w:r>
      <w:r>
        <w:t>čna nagrada obračunava se primjenom tablice vrijednosti unovčene stečajne mase i postotaka navedenih u tablici.</w:t>
      </w:r>
    </w:p>
    <w:p w:rsidRDefault="00A762FE" w:rsidP="009D4E35" w:rsidR="00A762FE">
      <w:pPr>
        <w:jc w:val="both"/>
      </w:pPr>
    </w:p>
    <w:p w:rsidRDefault="00A762FE" w:rsidP="00A762FE" w:rsidR="009D4E35">
      <w:pPr>
        <w:ind w:firstLine="720"/>
        <w:jc w:val="both"/>
      </w:pPr>
      <w:r>
        <w:t>Kako je dakle stečajni upravitelj za razdoblje važenja Uredbe</w:t>
      </w:r>
      <w:r w:rsidR="009D4E35">
        <w:t>/0</w:t>
      </w:r>
      <w:r>
        <w:t xml:space="preserve">3 unovčio stečajnu masu za ukupan iznos </w:t>
      </w:r>
      <w:r w:rsidR="00F14CCC">
        <w:t>3.600.000,00 kuna</w:t>
      </w:r>
      <w:r>
        <w:t>, to mu primjenom članka 4. stavak 1. Uredbe</w:t>
      </w:r>
      <w:r w:rsidR="00726D0D">
        <w:t>/</w:t>
      </w:r>
      <w:r>
        <w:t>03 pripada nagrada</w:t>
      </w:r>
      <w:r w:rsidR="00D575D0">
        <w:t xml:space="preserve"> izražena kroz vrijednost</w:t>
      </w:r>
      <w:r w:rsidR="009D4E35">
        <w:t xml:space="preserve"> unovčene stečajne mase od 3.600.000,00 kuna</w:t>
      </w:r>
      <w:r w:rsidR="00D575D0">
        <w:t xml:space="preserve"> u visini od 5%, što ukupno iznosi 150.000,00 kuna neto, uzimajući u obzir </w:t>
      </w:r>
      <w:r w:rsidR="00B34BF8">
        <w:t xml:space="preserve">pri tome </w:t>
      </w:r>
      <w:r w:rsidR="00D575D0">
        <w:t xml:space="preserve">obujam poslova i rad stečajnog upravitelja koji je on obavio tijekom ovog stečajnog postupka. </w:t>
      </w:r>
    </w:p>
    <w:p w:rsidRDefault="00D575D0" w:rsidP="00A762FE" w:rsidR="00D575D0">
      <w:pPr>
        <w:ind w:firstLine="720"/>
        <w:jc w:val="both"/>
      </w:pPr>
    </w:p>
    <w:p w:rsidRDefault="00D575D0" w:rsidP="00D575D0" w:rsidR="00A762FE">
      <w:pPr>
        <w:ind w:firstLine="720"/>
        <w:jc w:val="both"/>
      </w:pPr>
      <w:r>
        <w:t>Člankom 19. st. 1. Uredbe/03 određeno je da su iznosi nagrada stečajnim upraviteljima u sm</w:t>
      </w:r>
      <w:r w:rsidR="008B4902">
        <w:t xml:space="preserve">islu ove </w:t>
      </w:r>
      <w:r w:rsidR="00B34BF8">
        <w:t>U</w:t>
      </w:r>
      <w:r w:rsidR="008B4902">
        <w:t>redbe određeni u neto</w:t>
      </w:r>
      <w:r>
        <w:t xml:space="preserve"> iznosima, a stavkom 2. istog članka je određeno da </w:t>
      </w:r>
      <w:r>
        <w:lastRenderedPageBreak/>
        <w:t>porez i doprinosi na neto iznose isplaćene nagrad</w:t>
      </w:r>
      <w:r w:rsidR="00B34BF8">
        <w:t>e</w:t>
      </w:r>
      <w:r>
        <w:t xml:space="preserve"> određene stečajnim upraviteljima u smislu ove Uredbe terete troškove stečajnog postupka. </w:t>
      </w:r>
    </w:p>
    <w:p w:rsidRDefault="00620A46" w:rsidP="00620A46" w:rsidR="00620A46">
      <w:pPr>
        <w:pStyle w:val="Tijeloteksta-uvlaka3"/>
        <w:ind w:left="0"/>
        <w:jc w:val="both"/>
      </w:pPr>
    </w:p>
    <w:p w:rsidRDefault="00620A46" w:rsidP="008B4902" w:rsidR="00F14CCC" w:rsidRPr="008B4902">
      <w:pPr>
        <w:pStyle w:val="Tijeloteksta-uvlaka3"/>
        <w:ind w:firstLine="708" w:left="0"/>
        <w:jc w:val="both"/>
      </w:pPr>
      <w:r>
        <w:t xml:space="preserve"> Prema  odredbi čl. </w:t>
      </w:r>
      <w:smartTag w:element="metricconverter" w:uri="urn:schemas-microsoft-com:office:smarttags">
        <w:smartTagPr>
          <w:attr w:val="29 st" w:name="ProductID"/>
        </w:smartTagPr>
        <w:r w:rsidRPr="004F22E5">
          <w:t>29 st</w:t>
        </w:r>
      </w:smartTag>
      <w:r w:rsidRPr="004F22E5">
        <w:t>. 3 Stečajnog zakona</w:t>
      </w:r>
      <w:r>
        <w:t xml:space="preserve">, </w:t>
      </w:r>
      <w:r>
        <w:rPr>
          <w:bCs/>
        </w:rPr>
        <w:t xml:space="preserve">obračun stvarnih troškova rješenjem odobrava stečajni sudac na temelju pisanog, obrazloženog i dokumentiranog izvješća stečajnog upravitelja. </w:t>
      </w:r>
    </w:p>
    <w:p w:rsidRDefault="00643C4B" w:rsidP="008B4902" w:rsidR="00643C4B">
      <w:pPr>
        <w:ind w:firstLine="708"/>
        <w:jc w:val="both"/>
      </w:pPr>
    </w:p>
    <w:p w:rsidRDefault="00643C4B" w:rsidP="008B4902" w:rsidR="00D4432C">
      <w:pPr>
        <w:ind w:firstLine="708"/>
        <w:jc w:val="both"/>
      </w:pPr>
      <w:r>
        <w:t>T</w:t>
      </w:r>
      <w:r w:rsidR="00F14CCC">
        <w:t>ako</w:t>
      </w:r>
      <w:r>
        <w:t xml:space="preserve"> je</w:t>
      </w:r>
      <w:r w:rsidR="00F14CCC">
        <w:t xml:space="preserve"> imenovani stečajni upravitelj zatražio naknadu putnog troška </w:t>
      </w:r>
      <w:r w:rsidR="00B34BF8">
        <w:t xml:space="preserve">nastalog </w:t>
      </w:r>
      <w:r w:rsidR="00F14CCC">
        <w:t>korištenj</w:t>
      </w:r>
      <w:r w:rsidR="00B34BF8">
        <w:t>em</w:t>
      </w:r>
      <w:r w:rsidR="00F14CCC">
        <w:t xml:space="preserve"> vlastitog vozila za </w:t>
      </w:r>
      <w:r w:rsidR="008B4902">
        <w:t>troškove prijevoza dolaska na ročišta u ovaj sud</w:t>
      </w:r>
      <w:r>
        <w:t xml:space="preserve"> iz mjesta prebivališta</w:t>
      </w:r>
      <w:r w:rsidR="008B4902">
        <w:t xml:space="preserve">, i to </w:t>
      </w:r>
      <w:r w:rsidR="00B34BF8">
        <w:t xml:space="preserve"> za pet dolazaka, </w:t>
      </w:r>
      <w:r w:rsidR="008B4902">
        <w:t xml:space="preserve">po svakom dolasku 200 prijeđenih kilometara pomnoženo </w:t>
      </w:r>
      <w:r w:rsidR="00B34BF8">
        <w:t xml:space="preserve">sa </w:t>
      </w:r>
      <w:r w:rsidR="008B4902">
        <w:t>2,00 kun</w:t>
      </w:r>
      <w:r w:rsidR="00B34BF8">
        <w:t>e</w:t>
      </w:r>
      <w:r w:rsidR="008B4902">
        <w:t xml:space="preserve"> po prijeđenom kilometru, </w:t>
      </w:r>
      <w:r w:rsidR="00B34BF8">
        <w:t xml:space="preserve">za pet ročišta na kojima je bio prisutan, </w:t>
      </w:r>
      <w:r w:rsidR="008B4902">
        <w:t>te 210,00 kuna za trošak cestarine</w:t>
      </w:r>
      <w:r>
        <w:t xml:space="preserve">, </w:t>
      </w:r>
      <w:r w:rsidRPr="00643C4B">
        <w:t xml:space="preserve"> </w:t>
      </w:r>
      <w:r>
        <w:t>predlaže uvid u stečajni spis.</w:t>
      </w:r>
    </w:p>
    <w:p w:rsidRDefault="008B4902" w:rsidP="008B4902" w:rsidR="008B4902">
      <w:pPr>
        <w:ind w:firstLine="708"/>
        <w:jc w:val="both"/>
      </w:pPr>
    </w:p>
    <w:p w:rsidRDefault="008B4902" w:rsidP="008B4902" w:rsidR="008B4902">
      <w:pPr>
        <w:ind w:firstLine="708"/>
        <w:jc w:val="both"/>
      </w:pPr>
      <w:r>
        <w:t>Uvidom u spis za razdoblje od mjeseca lipnja 2014. godine do mjeseca studenog 2016. godine za koje razdoblje stečajni upravitelj traži naknadu troškova za dolazak na ročišta, ovaj sud utvrđuje da su ročišta u ovom stečajnom postupku na kojima je stečajni upravitelj bio prisutan održana 07. srpnja 2015. godine, 24. siječnja 2016. godine i 27. listopada 2016. godine, pa mu za tri dolaska na ročišta, te za prijeđenih 200 kilometara pomnoženo sa 2,00 kun</w:t>
      </w:r>
      <w:r w:rsidR="00643C4B">
        <w:t>e</w:t>
      </w:r>
      <w:r>
        <w:t xml:space="preserve"> po prijeđenom kilometru za svaki dolazak na ovaj sud sveukupno pripada naknada troška u visini od 1.200,00 kuna. Za ostatak zatražene naknade troškova </w:t>
      </w:r>
      <w:r w:rsidR="00B34BF8">
        <w:t xml:space="preserve">treba odbiti zahtjev stečajnog upravitelja </w:t>
      </w:r>
      <w:r>
        <w:t xml:space="preserve">u tom dijelu jer u navedenom razdoblju za koje traži naknadu troškova su održana samo tri ročišta, </w:t>
      </w:r>
      <w:r w:rsidR="00B34BF8">
        <w:t>te isto tako i zahtjev za naknadu troška cestarine u visini od 210,00 kuna treba odbiti, jer za isti trošak nije priložen račun</w:t>
      </w:r>
      <w:r>
        <w:t xml:space="preserve">. </w:t>
      </w:r>
    </w:p>
    <w:p w:rsidRDefault="00B34BF8" w:rsidP="00F14CCC" w:rsidR="00F14CCC">
      <w:pPr>
        <w:jc w:val="both"/>
        <w:rPr>
          <w:bCs/>
        </w:rPr>
      </w:pPr>
      <w:r>
        <w:rPr>
          <w:bCs/>
        </w:rPr>
        <w:tab/>
      </w:r>
    </w:p>
    <w:p w:rsidRDefault="00B34BF8" w:rsidP="00B34BF8" w:rsidR="00B34BF8">
      <w:pPr>
        <w:jc w:val="both"/>
      </w:pPr>
      <w:r>
        <w:rPr>
          <w:bCs/>
        </w:rPr>
        <w:tab/>
      </w:r>
      <w:r w:rsidR="00726D0D">
        <w:rPr>
          <w:bCs/>
        </w:rPr>
        <w:t>N</w:t>
      </w:r>
      <w:r>
        <w:rPr>
          <w:bCs/>
        </w:rPr>
        <w:t xml:space="preserve">a završnom ročištu održanom dana 22. prosinca 2016. godine punomoćnik razlučnog vjerovnika </w:t>
      </w:r>
      <w:r>
        <w:t xml:space="preserve">OTP BANKA HRVATSKA d.d. Zadar </w:t>
      </w:r>
      <w:r w:rsidR="00726D0D">
        <w:t xml:space="preserve">usprotivio se zahtjevu stečajnog upravitelja za određivanjem nagrade </w:t>
      </w:r>
      <w:r>
        <w:t>u ovom stečajnom postupku</w:t>
      </w:r>
      <w:r w:rsidR="00726D0D">
        <w:t xml:space="preserve">, te predložio sudu da mu ne </w:t>
      </w:r>
      <w:r>
        <w:t>obistinjuje nagradu</w:t>
      </w:r>
      <w:r w:rsidR="00726D0D">
        <w:t xml:space="preserve">, </w:t>
      </w:r>
      <w:r>
        <w:t xml:space="preserve">budući je sukladno odredbama Stečajnog zakona svojim nesavjesnim postupanjem razlučnom vjerovniku prouzročio štetu. </w:t>
      </w:r>
      <w:r w:rsidR="00726D0D">
        <w:t>Nadalje, predlaže da se stečajni upravitelj očituje da li je i kod kojeg osiguravajućeg društva osiguran od posljedica štetne radnje u obavljanju svojih dužnosti, a što je obvezan sukladno odredbama Stečajnog zakona.</w:t>
      </w:r>
    </w:p>
    <w:p w:rsidRDefault="00775AE4" w:rsidP="00B34BF8" w:rsidR="00775AE4">
      <w:pPr>
        <w:jc w:val="both"/>
      </w:pPr>
    </w:p>
    <w:p w:rsidRDefault="00775AE4" w:rsidP="00B34BF8" w:rsidR="00775AE4" w:rsidRPr="00B34BF8">
      <w:pPr>
        <w:jc w:val="both"/>
        <w:rPr>
          <w:bCs/>
        </w:rPr>
      </w:pPr>
      <w:r>
        <w:tab/>
        <w:t>U odnosu na prijedlog punomoćnika razlučnog vjerovnika OTP BANKA HRVATSKA d.d. Zadar da sud ne odredi nagradu stečajnom upravitelju za obavljeni rad u ovom stečajnom postupku, ističe se da stečajni upravitelj temeljem odredbe čl. 29. st.1. SZ ima pravo na nagradu za svoj rad, dok je st.7. istog članka određeno da ako je stečajni upravitelj razriješen zbog nesavjesnog obavljanja svojih dužnosti, nema pravo na nagradu za svoj rad, što u ovom stečajnom postupku nije slučaj</w:t>
      </w:r>
      <w:r w:rsidR="00FD663F">
        <w:t xml:space="preserve">, </w:t>
      </w:r>
      <w:r w:rsidR="00643C4B">
        <w:t>pa stečajni upravitelj ima pravo na nagradu u iznosu kako je odlučeno ovim rješenjem. O</w:t>
      </w:r>
      <w:r w:rsidR="00FD663F">
        <w:t xml:space="preserve"> eventualnom zahtjevu </w:t>
      </w:r>
      <w:r w:rsidR="00643C4B">
        <w:t xml:space="preserve">razlučnog vjerovnika </w:t>
      </w:r>
      <w:r w:rsidR="00FD663F">
        <w:t>za naknadu štete</w:t>
      </w:r>
      <w:r w:rsidR="00643C4B">
        <w:t>,</w:t>
      </w:r>
      <w:r w:rsidR="00FD663F">
        <w:t xml:space="preserve"> ako ju je stečajni upravitelj počinio, može se raspravljati jedino u posebnom postupku.</w:t>
      </w:r>
    </w:p>
    <w:p w:rsidRDefault="00B34BF8" w:rsidP="00F14CCC" w:rsidR="00B34BF8">
      <w:pPr>
        <w:jc w:val="both"/>
        <w:rPr>
          <w:bCs/>
        </w:rPr>
      </w:pPr>
    </w:p>
    <w:p w:rsidRDefault="00FD663F" w:rsidP="00F14CCC" w:rsidR="00F14CCC" w:rsidRPr="008B4902">
      <w:pPr>
        <w:ind w:firstLine="708"/>
        <w:jc w:val="both"/>
      </w:pPr>
      <w:r>
        <w:t>Konačno, s</w:t>
      </w:r>
      <w:r w:rsidR="00F14CCC" w:rsidRPr="008B4902">
        <w:t>tečajnom upravitelju Anti Mrkonjiću odobrena je na</w:t>
      </w:r>
      <w:r>
        <w:t>grada kao u toč. I. rješenja, te nak</w:t>
      </w:r>
      <w:r w:rsidR="00F14CCC" w:rsidRPr="008B4902">
        <w:t xml:space="preserve">nada stvarnih troškova za razdoblje od  mjeseca  lipnja 2014. godine do mjeseca </w:t>
      </w:r>
      <w:r w:rsidR="008B4902" w:rsidRPr="008B4902">
        <w:t>studenog</w:t>
      </w:r>
      <w:r w:rsidR="00F14CCC" w:rsidRPr="008B4902">
        <w:t xml:space="preserve"> 2016. godine u ukupnom iznosu od </w:t>
      </w:r>
      <w:r w:rsidR="008B4902" w:rsidRPr="008B4902">
        <w:t>1.200,00</w:t>
      </w:r>
      <w:r w:rsidR="00F14CCC" w:rsidRPr="008B4902">
        <w:t xml:space="preserve"> kuna jer je prema ocjeni ovog suda bilo osnovano prihvatiti tvrdnje stečajnog upravitelja  da je u navedenom razdoblju  imala  stvarne troškove koji su se sastojali od korištenja osobnog vozila na relaciji </w:t>
      </w:r>
      <w:r w:rsidR="008B4902" w:rsidRPr="008B4902">
        <w:t>Imotski</w:t>
      </w:r>
      <w:r w:rsidR="00F14CCC" w:rsidRPr="008B4902">
        <w:t>-</w:t>
      </w:r>
      <w:r w:rsidR="008B4902" w:rsidRPr="008B4902">
        <w:t>Split</w:t>
      </w:r>
      <w:r w:rsidR="00F14CCC" w:rsidRPr="008B4902">
        <w:t>-</w:t>
      </w:r>
      <w:r w:rsidR="008B4902" w:rsidRPr="008B4902">
        <w:t>Imotski</w:t>
      </w:r>
      <w:r w:rsidR="00F14CCC" w:rsidRPr="008B4902">
        <w:t xml:space="preserve"> po </w:t>
      </w:r>
      <w:r w:rsidR="008B4902" w:rsidRPr="008B4902">
        <w:t>100</w:t>
      </w:r>
      <w:r w:rsidR="00F14CCC" w:rsidRPr="008B4902">
        <w:t xml:space="preserve"> km u jednom pravcu odnosno ukupno </w:t>
      </w:r>
      <w:r w:rsidR="008B4902" w:rsidRPr="008B4902">
        <w:t>200</w:t>
      </w:r>
      <w:r w:rsidR="00F14CCC" w:rsidRPr="008B4902">
        <w:t xml:space="preserve"> km x 2 kuna što iznosi </w:t>
      </w:r>
      <w:r w:rsidR="008B4902" w:rsidRPr="008B4902">
        <w:t>400</w:t>
      </w:r>
      <w:r w:rsidR="00F14CCC" w:rsidRPr="008B4902">
        <w:t xml:space="preserve">,00 kuna x </w:t>
      </w:r>
      <w:r w:rsidR="008B4902" w:rsidRPr="008B4902">
        <w:t>3</w:t>
      </w:r>
      <w:r w:rsidR="00F14CCC" w:rsidRPr="008B4902">
        <w:t xml:space="preserve"> </w:t>
      </w:r>
      <w:r w:rsidR="008B4902" w:rsidRPr="008B4902">
        <w:t>dolazaka</w:t>
      </w:r>
      <w:r w:rsidR="00F14CCC" w:rsidRPr="008B4902">
        <w:t xml:space="preserve"> = 1.</w:t>
      </w:r>
      <w:r w:rsidR="008B4902" w:rsidRPr="008B4902">
        <w:t>200</w:t>
      </w:r>
      <w:r w:rsidR="00F14CCC" w:rsidRPr="008B4902">
        <w:t>,00 kuna</w:t>
      </w:r>
      <w:r>
        <w:t>, kao u toč. II. rješenja.</w:t>
      </w:r>
      <w:r w:rsidR="00F14CCC" w:rsidRPr="008B4902">
        <w:t xml:space="preserve"> </w:t>
      </w:r>
    </w:p>
    <w:p w:rsidRDefault="00620A46" w:rsidP="00F14CCC" w:rsidR="00620A46" w:rsidRPr="00040CED">
      <w:pPr>
        <w:jc w:val="both"/>
        <w:rPr>
          <w:color w:val="FF0000"/>
        </w:rPr>
      </w:pPr>
    </w:p>
    <w:p w:rsidRDefault="00620A46" w:rsidP="00620A46" w:rsidR="00620A46" w:rsidRPr="007E3A35">
      <w:pPr>
        <w:ind w:firstLine="708"/>
        <w:jc w:val="both"/>
      </w:pPr>
      <w:r w:rsidRPr="007E3A35">
        <w:lastRenderedPageBreak/>
        <w:t xml:space="preserve">Radi svega izloženog, temeljem odredbe čl. 29. </w:t>
      </w:r>
      <w:r w:rsidR="008B4902">
        <w:t>SZ/96</w:t>
      </w:r>
      <w:r>
        <w:t>, a u vezi s član</w:t>
      </w:r>
      <w:r w:rsidR="008B4902">
        <w:t xml:space="preserve">kom 441. st.1. Sz/15 </w:t>
      </w:r>
      <w:r w:rsidRPr="007E3A35">
        <w:t xml:space="preserve">odlučeno je kao u izreci rješenja. </w:t>
      </w:r>
    </w:p>
    <w:p w:rsidRDefault="0095187A" w:rsidP="00955DAB" w:rsidR="0095187A" w:rsidRPr="007E3A35">
      <w:pPr>
        <w:jc w:val="both"/>
      </w:pPr>
    </w:p>
    <w:p w:rsidRDefault="00F46C22" w:rsidP="00F46C22" w:rsidR="00F46C22">
      <w:pPr>
        <w:jc w:val="center"/>
      </w:pPr>
    </w:p>
    <w:p w:rsidRDefault="00B97552" w:rsidP="00F46C22" w:rsidR="002065F1">
      <w:pPr>
        <w:jc w:val="center"/>
      </w:pPr>
      <w:r w:rsidRPr="007E3A35">
        <w:t xml:space="preserve">U Splitu, </w:t>
      </w:r>
      <w:r w:rsidR="00F46C22">
        <w:t>03. siječnja 2017</w:t>
      </w:r>
      <w:r w:rsidR="002372C1" w:rsidRPr="007E3A35">
        <w:t>. godine</w:t>
      </w:r>
    </w:p>
    <w:p w:rsidRDefault="002115EA" w:rsidP="00446106" w:rsidR="005A4D3A">
      <w:pPr>
        <w:ind w:firstLine="708" w:left="3540"/>
        <w:jc w:val="right"/>
      </w:pPr>
      <w:r>
        <w:tab/>
      </w:r>
      <w:r>
        <w:tab/>
      </w:r>
      <w:r w:rsidR="002372C1">
        <w:t>SUDAC</w:t>
      </w:r>
    </w:p>
    <w:p w:rsidRDefault="00F46C22" w:rsidP="00446106" w:rsidR="00F46C22">
      <w:pPr>
        <w:ind w:firstLine="708" w:left="3540"/>
        <w:jc w:val="right"/>
      </w:pPr>
    </w:p>
    <w:p w:rsidRDefault="00F46C22" w:rsidP="00446106" w:rsidR="00F46C22">
      <w:pPr>
        <w:ind w:firstLine="708" w:left="3540"/>
        <w:jc w:val="right"/>
      </w:pPr>
    </w:p>
    <w:p w:rsidRDefault="00A368E2" w:rsidP="00F46C22" w:rsidR="00A368E2"/>
    <w:p w:rsidRDefault="002115EA" w:rsidP="00F46C22" w:rsidR="00816B77">
      <w:pPr>
        <w:jc w:val="right"/>
      </w:pPr>
      <w:r>
        <w:tab/>
      </w:r>
      <w:r>
        <w:tab/>
      </w:r>
      <w:r>
        <w:tab/>
      </w:r>
      <w:r>
        <w:tab/>
      </w:r>
      <w:r>
        <w:tab/>
      </w:r>
      <w:r>
        <w:tab/>
      </w:r>
      <w:r>
        <w:tab/>
      </w:r>
      <w:r>
        <w:tab/>
      </w:r>
      <w:r w:rsidR="00446106" w:rsidRPr="00446106">
        <w:t>Katarina Mikulić</w:t>
      </w:r>
      <w:r w:rsidR="007E59AC">
        <w:t xml:space="preserve"> </w:t>
      </w:r>
    </w:p>
    <w:p w:rsidRDefault="00F46C22" w:rsidP="00F46C22" w:rsidR="00F46C22">
      <w:pPr>
        <w:jc w:val="right"/>
      </w:pPr>
    </w:p>
    <w:p w:rsidRDefault="00F46C22" w:rsidP="00F46C22" w:rsidR="00F46C22">
      <w:pPr>
        <w:jc w:val="right"/>
      </w:pPr>
    </w:p>
    <w:p w:rsidRDefault="00BE75CD" w:rsidP="00BE75CD" w:rsidR="00BE75CD">
      <w:pPr>
        <w:spacing w:before="160"/>
        <w:jc w:val="both"/>
      </w:pPr>
      <w: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46393F" w:rsidR="0046393F">
      <w:pPr>
        <w:jc w:val="both"/>
      </w:pPr>
    </w:p>
    <w:p w:rsidRDefault="00F33DBA" w:rsidP="00B73E80" w:rsidR="00F33DBA">
      <w:pPr>
        <w:jc w:val="both"/>
      </w:pPr>
    </w:p>
    <w:p w:rsidRDefault="00654903" w:rsidP="00B73E80" w:rsidR="00F33DBA">
      <w:pPr>
        <w:jc w:val="both"/>
      </w:pPr>
      <w:r>
        <w:t>DNA:</w:t>
      </w:r>
    </w:p>
    <w:p w:rsidRDefault="00654903" w:rsidP="00B73E80" w:rsidR="00654903">
      <w:pPr>
        <w:jc w:val="both"/>
      </w:pPr>
      <w:r>
        <w:t>- stečajno</w:t>
      </w:r>
      <w:r w:rsidR="00344338">
        <w:t>m</w:t>
      </w:r>
      <w:r>
        <w:t xml:space="preserve"> upravitelj</w:t>
      </w:r>
      <w:r w:rsidR="00344338">
        <w:t>u</w:t>
      </w:r>
    </w:p>
    <w:p w:rsidRDefault="00654903" w:rsidP="00B73E80" w:rsidR="00654903">
      <w:pPr>
        <w:jc w:val="both"/>
      </w:pPr>
      <w:r>
        <w:t xml:space="preserve">- e-oglasna ploča </w:t>
      </w:r>
    </w:p>
    <w:p w:rsidRDefault="000E6984" w:rsidP="007A7AC2" w:rsidR="00B73E80">
      <w:pPr>
        <w:jc w:val="both"/>
      </w:pPr>
      <w:r>
        <w:t>- spis</w:t>
      </w:r>
    </w:p>
    <w:sectPr w:rsidSect="000E6984" w:rsidR="00B73E80">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1FF1" w:rsidR="00411FF1">
      <w:r>
        <w:separator/>
      </w:r>
    </w:p>
  </w:endnote>
  <w:endnote w:id="0" w:type="continuationSeparator">
    <w:p w:rsidRDefault="00411FF1" w:rsidR="00411F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8971957"/>
      <w:docPartObj>
        <w:docPartGallery w:val="Page Numbers (Bottom of Page)"/>
        <w:docPartUnique/>
      </w:docPartObj>
    </w:sdtPr>
    <w:sdtEndPr/>
    <w:sdtContent>
      <w:p w:rsidRDefault="00AD65C0" w:rsidR="00AD65C0">
        <w:pPr>
          <w:pStyle w:val="Podnoje"/>
          <w:jc w:val="center"/>
        </w:pPr>
        <w:r>
          <w:fldChar w:fldCharType="begin"/>
        </w:r>
        <w:r>
          <w:instrText>PAGE   \* MERGEFORMAT</w:instrText>
        </w:r>
        <w:r>
          <w:fldChar w:fldCharType="separate"/>
        </w:r>
        <w:r w:rsidR="00A70EE0">
          <w:rPr>
            <w:noProof/>
          </w:rPr>
          <w:t>4</w:t>
        </w:r>
        <w:r>
          <w:fldChar w:fldCharType="end"/>
        </w:r>
      </w:p>
    </w:sdtContent>
  </w:sdt>
  <w:p w:rsidRDefault="00AD65C0" w:rsidR="00AD65C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1FF1" w:rsidR="00411FF1">
      <w:r>
        <w:separator/>
      </w:r>
    </w:p>
  </w:footnote>
  <w:footnote w:id="0" w:type="continuationSeparator">
    <w:p w:rsidRDefault="00411FF1" w:rsidR="00411F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D19" w:rsidP="006706A3" w:rsidR="00DF6D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DF6D19" w:rsidP="005E09DB" w:rsidR="00DF6D1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D19" w:rsidP="00446106" w:rsidR="00DF6D19">
    <w:pPr>
      <w:pStyle w:val="Zaglavlje"/>
      <w:framePr w:y="-32" w:x="1516" w:vAnchor="text" w:hAnchor="page" w:wrap="around"/>
      <w:rPr>
        <w:rStyle w:val="Brojstranice"/>
      </w:rPr>
    </w:pPr>
    <w:r>
      <w:rPr>
        <w:rStyle w:val="Brojstranice"/>
      </w:rPr>
      <w:t xml:space="preserve">                                                                    </w:t>
    </w:r>
  </w:p>
  <w:p w:rsidRDefault="00A074C6" w:rsidP="00446106" w:rsidR="00DF6D19">
    <w:pPr>
      <w:pStyle w:val="Zaglavlje"/>
      <w:jc w:val="right"/>
    </w:pPr>
    <w:r>
      <w:t>4.</w:t>
    </w:r>
    <w:r w:rsidR="00446106">
      <w:t>St-</w:t>
    </w:r>
    <w:r w:rsidR="00A762FE">
      <w:t>53/2010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74C6" w:rsidP="00446106" w:rsidR="00446106">
    <w:pPr>
      <w:pStyle w:val="Zaglavlje"/>
      <w:jc w:val="right"/>
    </w:pPr>
    <w:r>
      <w:t>4.</w:t>
    </w:r>
    <w:r w:rsidR="00446106">
      <w:t>St-</w:t>
    </w:r>
    <w:r w:rsidR="00A762FE">
      <w:t>53/2010</w:t>
    </w:r>
  </w:p>
  <w:p w:rsidRDefault="00446106" w:rsidR="004461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B3179"/>
    <w:multiLevelType w:val="hybridMultilevel"/>
    <w:tmpl w:val="ED7407A6"/>
    <w:lvl w:tplc="BB66C606" w:ilvl="0">
      <w:start w:val="1"/>
      <w:numFmt w:val="upperRoman"/>
      <w:lvlText w:val="%1."/>
      <w:lvlJc w:val="left"/>
      <w:pPr>
        <w:tabs>
          <w:tab w:pos="1080" w:val="num"/>
        </w:tabs>
        <w:ind w:hanging="720" w:left="1080"/>
      </w:pPr>
      <w:rPr>
        <w:rFonts w:hint="default"/>
        <w:color w:val="auto"/>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5C3660F"/>
    <w:multiLevelType w:val="hybridMultilevel"/>
    <w:tmpl w:val="8F5A08DA"/>
    <w:lvl w:tplc="17321FD4"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62F115A"/>
    <w:multiLevelType w:val="hybridMultilevel"/>
    <w:tmpl w:val="7632FE3C"/>
    <w:lvl w:tplc="2E1C4F60"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E203B6C"/>
    <w:multiLevelType w:val="hybridMultilevel"/>
    <w:tmpl w:val="DB0CD768"/>
    <w:lvl w:tplc="C20A7D0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5">
    <w:nsid w:val="2ECD2525"/>
    <w:multiLevelType w:val="hybridMultilevel"/>
    <w:tmpl w:val="83D4ED9C"/>
    <w:lvl w:tplc="041A000F" w:ilvl="0">
      <w:start w:val="1"/>
      <w:numFmt w:val="decimal"/>
      <w:lvlText w:val="%1."/>
      <w:lvlJc w:val="left"/>
      <w:pPr>
        <w:tabs>
          <w:tab w:pos="720" w:val="num"/>
        </w:tabs>
        <w:ind w:hanging="360" w:left="720"/>
      </w:pPr>
      <w:rPr>
        <w:rFonts w:hint="default"/>
      </w:rPr>
    </w:lvl>
    <w:lvl w:tplc="1F1029F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BE33EAE"/>
    <w:multiLevelType w:val="hybridMultilevel"/>
    <w:tmpl w:val="A46A1594"/>
    <w:lvl w:tplc="39445A2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50214F53"/>
    <w:multiLevelType w:val="hybridMultilevel"/>
    <w:tmpl w:val="D5BC4B98"/>
    <w:lvl w:tplc="64D247B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1D94942"/>
    <w:multiLevelType w:val="hybridMultilevel"/>
    <w:tmpl w:val="2B50190C"/>
    <w:lvl w:tplc="0624099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5CF44891"/>
    <w:multiLevelType w:val="hybridMultilevel"/>
    <w:tmpl w:val="0F36CF12"/>
    <w:lvl w:tplc="7780DB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F214883"/>
    <w:multiLevelType w:val="hybridMultilevel"/>
    <w:tmpl w:val="CCC2EB52"/>
    <w:lvl w:tplc="8696C79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6B8D4B25"/>
    <w:multiLevelType w:val="hybridMultilevel"/>
    <w:tmpl w:val="098ECEB0"/>
    <w:lvl w:tplc="23F25A64" w:ilvl="0">
      <w:start w:val="1"/>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2">
    <w:nsid w:val="7C7037B3"/>
    <w:multiLevelType w:val="hybridMultilevel"/>
    <w:tmpl w:val="2E48C48E"/>
    <w:lvl w:tplc="2A8CA5C8" w:ilvl="0">
      <w:start w:val="1"/>
      <w:numFmt w:val="upperRoman"/>
      <w:lvlText w:val="%1."/>
      <w:lvlJc w:val="left"/>
      <w:pPr>
        <w:tabs>
          <w:tab w:pos="1428" w:val="num"/>
        </w:tabs>
        <w:ind w:hanging="720" w:left="14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0"/>
  </w:num>
  <w:num w:numId="2">
    <w:abstractNumId w:val="4"/>
  </w:num>
  <w:num w:numId="3">
    <w:abstractNumId w:val="8"/>
  </w:num>
  <w:num w:numId="4">
    <w:abstractNumId w:val="5"/>
  </w:num>
  <w:num w:numId="5">
    <w:abstractNumId w:val="3"/>
  </w:num>
  <w:num w:numId="6">
    <w:abstractNumId w:val="12"/>
  </w:num>
  <w:num w:numId="7">
    <w:abstractNumId w:val="0"/>
  </w:num>
  <w:num w:numId="8">
    <w:abstractNumId w:val="1"/>
  </w:num>
  <w:num w:numId="9">
    <w:abstractNumId w:val="11"/>
  </w:num>
  <w:num w:numId="10">
    <w:abstractNumId w:val="6"/>
  </w:num>
  <w:num w:numId="11">
    <w:abstractNumId w:val="9"/>
  </w:num>
  <w:num w:numId="12">
    <w:abstractNumId w:val="7"/>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089"/>
    <w:rsid w:val="000006E2"/>
    <w:rsid w:val="000007A3"/>
    <w:rsid w:val="000018CA"/>
    <w:rsid w:val="00011417"/>
    <w:rsid w:val="00011CBC"/>
    <w:rsid w:val="00017B6C"/>
    <w:rsid w:val="0002546C"/>
    <w:rsid w:val="00036E52"/>
    <w:rsid w:val="00040CED"/>
    <w:rsid w:val="0004120C"/>
    <w:rsid w:val="00053C3D"/>
    <w:rsid w:val="00056C9B"/>
    <w:rsid w:val="0006124F"/>
    <w:rsid w:val="0006153A"/>
    <w:rsid w:val="00063A7B"/>
    <w:rsid w:val="0007253D"/>
    <w:rsid w:val="000750F2"/>
    <w:rsid w:val="00081A75"/>
    <w:rsid w:val="000859A3"/>
    <w:rsid w:val="000901D8"/>
    <w:rsid w:val="00092C38"/>
    <w:rsid w:val="000941E0"/>
    <w:rsid w:val="000A1AAA"/>
    <w:rsid w:val="000B0084"/>
    <w:rsid w:val="000B20D2"/>
    <w:rsid w:val="000B5B6A"/>
    <w:rsid w:val="000D754D"/>
    <w:rsid w:val="000E3089"/>
    <w:rsid w:val="000E4D17"/>
    <w:rsid w:val="000E59E9"/>
    <w:rsid w:val="000E6984"/>
    <w:rsid w:val="000E6C10"/>
    <w:rsid w:val="000E7FEB"/>
    <w:rsid w:val="001019AB"/>
    <w:rsid w:val="0010747A"/>
    <w:rsid w:val="00112805"/>
    <w:rsid w:val="00115E6B"/>
    <w:rsid w:val="00126890"/>
    <w:rsid w:val="001311E8"/>
    <w:rsid w:val="001329F9"/>
    <w:rsid w:val="001417CE"/>
    <w:rsid w:val="0014368B"/>
    <w:rsid w:val="00146B8F"/>
    <w:rsid w:val="0014717E"/>
    <w:rsid w:val="00150BEB"/>
    <w:rsid w:val="001603AA"/>
    <w:rsid w:val="00160DE9"/>
    <w:rsid w:val="0016294C"/>
    <w:rsid w:val="0016627C"/>
    <w:rsid w:val="001675A2"/>
    <w:rsid w:val="001701D7"/>
    <w:rsid w:val="001715FB"/>
    <w:rsid w:val="0017521C"/>
    <w:rsid w:val="001834F6"/>
    <w:rsid w:val="001855B4"/>
    <w:rsid w:val="00186C68"/>
    <w:rsid w:val="0019583E"/>
    <w:rsid w:val="00196B79"/>
    <w:rsid w:val="001A7702"/>
    <w:rsid w:val="001C3BB6"/>
    <w:rsid w:val="001C42DC"/>
    <w:rsid w:val="001C4F58"/>
    <w:rsid w:val="001D0847"/>
    <w:rsid w:val="001D0D54"/>
    <w:rsid w:val="001D2695"/>
    <w:rsid w:val="001D7DCA"/>
    <w:rsid w:val="001E4A09"/>
    <w:rsid w:val="001F283D"/>
    <w:rsid w:val="001F2AE9"/>
    <w:rsid w:val="001F544A"/>
    <w:rsid w:val="001F5949"/>
    <w:rsid w:val="00203439"/>
    <w:rsid w:val="00203A2A"/>
    <w:rsid w:val="00203F3D"/>
    <w:rsid w:val="002065F1"/>
    <w:rsid w:val="002115EA"/>
    <w:rsid w:val="0021208E"/>
    <w:rsid w:val="00213F80"/>
    <w:rsid w:val="00223FCF"/>
    <w:rsid w:val="00232CB6"/>
    <w:rsid w:val="002372C1"/>
    <w:rsid w:val="002449B2"/>
    <w:rsid w:val="00245087"/>
    <w:rsid w:val="00272E80"/>
    <w:rsid w:val="002737E9"/>
    <w:rsid w:val="00275EF7"/>
    <w:rsid w:val="0027710C"/>
    <w:rsid w:val="002818C1"/>
    <w:rsid w:val="0028227A"/>
    <w:rsid w:val="00282E92"/>
    <w:rsid w:val="00291568"/>
    <w:rsid w:val="002927FE"/>
    <w:rsid w:val="0029283A"/>
    <w:rsid w:val="002A5EE1"/>
    <w:rsid w:val="002B597C"/>
    <w:rsid w:val="002B7D20"/>
    <w:rsid w:val="002C0419"/>
    <w:rsid w:val="002C5756"/>
    <w:rsid w:val="002C635C"/>
    <w:rsid w:val="002C712F"/>
    <w:rsid w:val="002D02FF"/>
    <w:rsid w:val="002D1FF2"/>
    <w:rsid w:val="002E1E40"/>
    <w:rsid w:val="002E7B01"/>
    <w:rsid w:val="002F1411"/>
    <w:rsid w:val="002F27B1"/>
    <w:rsid w:val="002F5D36"/>
    <w:rsid w:val="00301497"/>
    <w:rsid w:val="0031645A"/>
    <w:rsid w:val="00316DBA"/>
    <w:rsid w:val="00327E4E"/>
    <w:rsid w:val="0034085F"/>
    <w:rsid w:val="00344338"/>
    <w:rsid w:val="00345581"/>
    <w:rsid w:val="003609FA"/>
    <w:rsid w:val="003656B3"/>
    <w:rsid w:val="00365814"/>
    <w:rsid w:val="00372D26"/>
    <w:rsid w:val="00373FD2"/>
    <w:rsid w:val="00377C8C"/>
    <w:rsid w:val="003844DD"/>
    <w:rsid w:val="00397FCB"/>
    <w:rsid w:val="003A6192"/>
    <w:rsid w:val="003B0AB4"/>
    <w:rsid w:val="003B5336"/>
    <w:rsid w:val="003C2A74"/>
    <w:rsid w:val="003C3D20"/>
    <w:rsid w:val="003C5381"/>
    <w:rsid w:val="003C6F0A"/>
    <w:rsid w:val="003D0966"/>
    <w:rsid w:val="003E050F"/>
    <w:rsid w:val="003E3DB2"/>
    <w:rsid w:val="003E6B62"/>
    <w:rsid w:val="003F2577"/>
    <w:rsid w:val="003F77B4"/>
    <w:rsid w:val="004019C2"/>
    <w:rsid w:val="00407982"/>
    <w:rsid w:val="004106D9"/>
    <w:rsid w:val="00411EB9"/>
    <w:rsid w:val="00411FF1"/>
    <w:rsid w:val="00412925"/>
    <w:rsid w:val="00415A4E"/>
    <w:rsid w:val="00415E89"/>
    <w:rsid w:val="00417519"/>
    <w:rsid w:val="00420B96"/>
    <w:rsid w:val="004220E6"/>
    <w:rsid w:val="004221CA"/>
    <w:rsid w:val="004356C8"/>
    <w:rsid w:val="00435B05"/>
    <w:rsid w:val="004456F9"/>
    <w:rsid w:val="00446106"/>
    <w:rsid w:val="004569BB"/>
    <w:rsid w:val="00461980"/>
    <w:rsid w:val="0046393F"/>
    <w:rsid w:val="004662D7"/>
    <w:rsid w:val="00473EA8"/>
    <w:rsid w:val="00476485"/>
    <w:rsid w:val="004871E4"/>
    <w:rsid w:val="004952D2"/>
    <w:rsid w:val="00496E5A"/>
    <w:rsid w:val="004A0E96"/>
    <w:rsid w:val="004A598C"/>
    <w:rsid w:val="004B32BF"/>
    <w:rsid w:val="004B7329"/>
    <w:rsid w:val="004D2562"/>
    <w:rsid w:val="004D4755"/>
    <w:rsid w:val="004D788E"/>
    <w:rsid w:val="004E03DE"/>
    <w:rsid w:val="004E1E9A"/>
    <w:rsid w:val="004F2764"/>
    <w:rsid w:val="004F3274"/>
    <w:rsid w:val="004F36CD"/>
    <w:rsid w:val="004F4335"/>
    <w:rsid w:val="004F60B0"/>
    <w:rsid w:val="00524F9D"/>
    <w:rsid w:val="00527222"/>
    <w:rsid w:val="00534D6D"/>
    <w:rsid w:val="00536EF6"/>
    <w:rsid w:val="00541F63"/>
    <w:rsid w:val="00542C51"/>
    <w:rsid w:val="00543B08"/>
    <w:rsid w:val="00564A0A"/>
    <w:rsid w:val="00564F37"/>
    <w:rsid w:val="005717CE"/>
    <w:rsid w:val="00577CB5"/>
    <w:rsid w:val="00577D1F"/>
    <w:rsid w:val="00583BCA"/>
    <w:rsid w:val="00586B4F"/>
    <w:rsid w:val="00595BEC"/>
    <w:rsid w:val="00595C45"/>
    <w:rsid w:val="005A1A78"/>
    <w:rsid w:val="005A4D3A"/>
    <w:rsid w:val="005A6862"/>
    <w:rsid w:val="005A7CF2"/>
    <w:rsid w:val="005B1BE8"/>
    <w:rsid w:val="005B2AB9"/>
    <w:rsid w:val="005B5489"/>
    <w:rsid w:val="005B5B25"/>
    <w:rsid w:val="005B7BD2"/>
    <w:rsid w:val="005E09DB"/>
    <w:rsid w:val="005E3883"/>
    <w:rsid w:val="005E5514"/>
    <w:rsid w:val="005E6620"/>
    <w:rsid w:val="005E798D"/>
    <w:rsid w:val="005E7E9C"/>
    <w:rsid w:val="005F07FA"/>
    <w:rsid w:val="005F6E6D"/>
    <w:rsid w:val="005F7335"/>
    <w:rsid w:val="00620A46"/>
    <w:rsid w:val="00624961"/>
    <w:rsid w:val="006338EE"/>
    <w:rsid w:val="006361FD"/>
    <w:rsid w:val="00643C4B"/>
    <w:rsid w:val="00654903"/>
    <w:rsid w:val="00656727"/>
    <w:rsid w:val="006639CC"/>
    <w:rsid w:val="0066444F"/>
    <w:rsid w:val="006706A3"/>
    <w:rsid w:val="00687305"/>
    <w:rsid w:val="00687A46"/>
    <w:rsid w:val="006905CD"/>
    <w:rsid w:val="00692981"/>
    <w:rsid w:val="00692F8A"/>
    <w:rsid w:val="00694599"/>
    <w:rsid w:val="006A1C72"/>
    <w:rsid w:val="006A26DA"/>
    <w:rsid w:val="006A60FB"/>
    <w:rsid w:val="006B0B44"/>
    <w:rsid w:val="006B5A81"/>
    <w:rsid w:val="006B6B99"/>
    <w:rsid w:val="006B78AF"/>
    <w:rsid w:val="006C5EF8"/>
    <w:rsid w:val="006C6528"/>
    <w:rsid w:val="006D0C06"/>
    <w:rsid w:val="006D2434"/>
    <w:rsid w:val="006D3DAA"/>
    <w:rsid w:val="006D4245"/>
    <w:rsid w:val="006E3FA3"/>
    <w:rsid w:val="006E6031"/>
    <w:rsid w:val="006E7376"/>
    <w:rsid w:val="006F31A5"/>
    <w:rsid w:val="006F6098"/>
    <w:rsid w:val="00703B97"/>
    <w:rsid w:val="00704696"/>
    <w:rsid w:val="0070590C"/>
    <w:rsid w:val="007164C0"/>
    <w:rsid w:val="00721748"/>
    <w:rsid w:val="00722F19"/>
    <w:rsid w:val="007236C2"/>
    <w:rsid w:val="00726D0D"/>
    <w:rsid w:val="00731035"/>
    <w:rsid w:val="007327AB"/>
    <w:rsid w:val="00744BBC"/>
    <w:rsid w:val="00757C9C"/>
    <w:rsid w:val="00761D95"/>
    <w:rsid w:val="007637DE"/>
    <w:rsid w:val="0076684F"/>
    <w:rsid w:val="00766908"/>
    <w:rsid w:val="00766996"/>
    <w:rsid w:val="007673C4"/>
    <w:rsid w:val="00775AE4"/>
    <w:rsid w:val="007801B4"/>
    <w:rsid w:val="0078205C"/>
    <w:rsid w:val="00784345"/>
    <w:rsid w:val="0079021B"/>
    <w:rsid w:val="0079034F"/>
    <w:rsid w:val="00793AD6"/>
    <w:rsid w:val="00796F0B"/>
    <w:rsid w:val="007A6F24"/>
    <w:rsid w:val="007A7AC2"/>
    <w:rsid w:val="007A7FED"/>
    <w:rsid w:val="007B23EA"/>
    <w:rsid w:val="007C2964"/>
    <w:rsid w:val="007C33BC"/>
    <w:rsid w:val="007C4646"/>
    <w:rsid w:val="007C6066"/>
    <w:rsid w:val="007D4829"/>
    <w:rsid w:val="007E3A35"/>
    <w:rsid w:val="007E3D87"/>
    <w:rsid w:val="007E59AC"/>
    <w:rsid w:val="007E6CA0"/>
    <w:rsid w:val="007F1B7B"/>
    <w:rsid w:val="007F54DB"/>
    <w:rsid w:val="00802FE8"/>
    <w:rsid w:val="008037E5"/>
    <w:rsid w:val="00803CB5"/>
    <w:rsid w:val="008041F5"/>
    <w:rsid w:val="00804804"/>
    <w:rsid w:val="0081036C"/>
    <w:rsid w:val="008144F3"/>
    <w:rsid w:val="00816B77"/>
    <w:rsid w:val="00833201"/>
    <w:rsid w:val="00833C8B"/>
    <w:rsid w:val="00837A37"/>
    <w:rsid w:val="008474D5"/>
    <w:rsid w:val="0085053B"/>
    <w:rsid w:val="00850D32"/>
    <w:rsid w:val="00852A28"/>
    <w:rsid w:val="00853985"/>
    <w:rsid w:val="00870AF1"/>
    <w:rsid w:val="008715BF"/>
    <w:rsid w:val="00874A24"/>
    <w:rsid w:val="00875606"/>
    <w:rsid w:val="00881FE3"/>
    <w:rsid w:val="00882637"/>
    <w:rsid w:val="00882C91"/>
    <w:rsid w:val="008834C9"/>
    <w:rsid w:val="00887207"/>
    <w:rsid w:val="008A44D1"/>
    <w:rsid w:val="008A5A82"/>
    <w:rsid w:val="008A5C17"/>
    <w:rsid w:val="008A70AA"/>
    <w:rsid w:val="008A76A8"/>
    <w:rsid w:val="008B09A6"/>
    <w:rsid w:val="008B4197"/>
    <w:rsid w:val="008B44F6"/>
    <w:rsid w:val="008B4902"/>
    <w:rsid w:val="008C0090"/>
    <w:rsid w:val="008C0C25"/>
    <w:rsid w:val="008C3234"/>
    <w:rsid w:val="008D0AFE"/>
    <w:rsid w:val="008D14F0"/>
    <w:rsid w:val="008D2DBA"/>
    <w:rsid w:val="008E0C1A"/>
    <w:rsid w:val="008E39B4"/>
    <w:rsid w:val="008E70C9"/>
    <w:rsid w:val="008F2CF4"/>
    <w:rsid w:val="008F4D38"/>
    <w:rsid w:val="00902D6E"/>
    <w:rsid w:val="0090326E"/>
    <w:rsid w:val="00917691"/>
    <w:rsid w:val="009318E4"/>
    <w:rsid w:val="00934461"/>
    <w:rsid w:val="009464DA"/>
    <w:rsid w:val="00946E02"/>
    <w:rsid w:val="0095187A"/>
    <w:rsid w:val="00952C38"/>
    <w:rsid w:val="00955BE1"/>
    <w:rsid w:val="00955DAB"/>
    <w:rsid w:val="009576DB"/>
    <w:rsid w:val="00963B70"/>
    <w:rsid w:val="009736E5"/>
    <w:rsid w:val="00985ED6"/>
    <w:rsid w:val="00993675"/>
    <w:rsid w:val="009A0F31"/>
    <w:rsid w:val="009B2D13"/>
    <w:rsid w:val="009B471F"/>
    <w:rsid w:val="009C0826"/>
    <w:rsid w:val="009D4E35"/>
    <w:rsid w:val="009D5A20"/>
    <w:rsid w:val="009E57D9"/>
    <w:rsid w:val="009E5DDD"/>
    <w:rsid w:val="009E70CF"/>
    <w:rsid w:val="00A0024D"/>
    <w:rsid w:val="00A04EFC"/>
    <w:rsid w:val="00A061BA"/>
    <w:rsid w:val="00A074C6"/>
    <w:rsid w:val="00A07BFB"/>
    <w:rsid w:val="00A14D9B"/>
    <w:rsid w:val="00A17565"/>
    <w:rsid w:val="00A17BCA"/>
    <w:rsid w:val="00A20D22"/>
    <w:rsid w:val="00A225F3"/>
    <w:rsid w:val="00A2389C"/>
    <w:rsid w:val="00A3526A"/>
    <w:rsid w:val="00A368E2"/>
    <w:rsid w:val="00A43F4C"/>
    <w:rsid w:val="00A46F5A"/>
    <w:rsid w:val="00A504CB"/>
    <w:rsid w:val="00A559B4"/>
    <w:rsid w:val="00A567D5"/>
    <w:rsid w:val="00A63653"/>
    <w:rsid w:val="00A64F24"/>
    <w:rsid w:val="00A6768A"/>
    <w:rsid w:val="00A70EE0"/>
    <w:rsid w:val="00A75895"/>
    <w:rsid w:val="00A762FE"/>
    <w:rsid w:val="00A9124C"/>
    <w:rsid w:val="00A93A6C"/>
    <w:rsid w:val="00A959A5"/>
    <w:rsid w:val="00A9747D"/>
    <w:rsid w:val="00A97B8B"/>
    <w:rsid w:val="00AA6078"/>
    <w:rsid w:val="00AB25DA"/>
    <w:rsid w:val="00AC7436"/>
    <w:rsid w:val="00AD278B"/>
    <w:rsid w:val="00AD65C0"/>
    <w:rsid w:val="00AE0D21"/>
    <w:rsid w:val="00AE1A20"/>
    <w:rsid w:val="00AE5D10"/>
    <w:rsid w:val="00AE7739"/>
    <w:rsid w:val="00B045EF"/>
    <w:rsid w:val="00B06C0C"/>
    <w:rsid w:val="00B156BC"/>
    <w:rsid w:val="00B1647A"/>
    <w:rsid w:val="00B34BF8"/>
    <w:rsid w:val="00B372E4"/>
    <w:rsid w:val="00B43389"/>
    <w:rsid w:val="00B4660F"/>
    <w:rsid w:val="00B56299"/>
    <w:rsid w:val="00B57089"/>
    <w:rsid w:val="00B65011"/>
    <w:rsid w:val="00B67217"/>
    <w:rsid w:val="00B73E80"/>
    <w:rsid w:val="00B80D41"/>
    <w:rsid w:val="00B82E30"/>
    <w:rsid w:val="00B82EB2"/>
    <w:rsid w:val="00B900A1"/>
    <w:rsid w:val="00B90820"/>
    <w:rsid w:val="00B91EB8"/>
    <w:rsid w:val="00B94784"/>
    <w:rsid w:val="00B95508"/>
    <w:rsid w:val="00B96469"/>
    <w:rsid w:val="00B97552"/>
    <w:rsid w:val="00BA50DC"/>
    <w:rsid w:val="00BA77D3"/>
    <w:rsid w:val="00BB076C"/>
    <w:rsid w:val="00BC6183"/>
    <w:rsid w:val="00BD5992"/>
    <w:rsid w:val="00BD7C4C"/>
    <w:rsid w:val="00BE75CD"/>
    <w:rsid w:val="00BF7608"/>
    <w:rsid w:val="00BF7756"/>
    <w:rsid w:val="00C02CA5"/>
    <w:rsid w:val="00C052AB"/>
    <w:rsid w:val="00C0594E"/>
    <w:rsid w:val="00C07141"/>
    <w:rsid w:val="00C07EEC"/>
    <w:rsid w:val="00C10B2C"/>
    <w:rsid w:val="00C13C92"/>
    <w:rsid w:val="00C161C4"/>
    <w:rsid w:val="00C4277B"/>
    <w:rsid w:val="00C514D8"/>
    <w:rsid w:val="00C57313"/>
    <w:rsid w:val="00C6283A"/>
    <w:rsid w:val="00C64058"/>
    <w:rsid w:val="00C75EFD"/>
    <w:rsid w:val="00C80E0C"/>
    <w:rsid w:val="00C82A97"/>
    <w:rsid w:val="00C960BB"/>
    <w:rsid w:val="00CA0096"/>
    <w:rsid w:val="00CA293D"/>
    <w:rsid w:val="00CA77A3"/>
    <w:rsid w:val="00CB15D6"/>
    <w:rsid w:val="00CB5E82"/>
    <w:rsid w:val="00CC0EF3"/>
    <w:rsid w:val="00CC300E"/>
    <w:rsid w:val="00CD0B37"/>
    <w:rsid w:val="00CD21EF"/>
    <w:rsid w:val="00CD38B4"/>
    <w:rsid w:val="00CD6B32"/>
    <w:rsid w:val="00CE0E75"/>
    <w:rsid w:val="00CE7105"/>
    <w:rsid w:val="00D10830"/>
    <w:rsid w:val="00D124BF"/>
    <w:rsid w:val="00D20AFC"/>
    <w:rsid w:val="00D2759D"/>
    <w:rsid w:val="00D31833"/>
    <w:rsid w:val="00D4432C"/>
    <w:rsid w:val="00D450B5"/>
    <w:rsid w:val="00D56377"/>
    <w:rsid w:val="00D575D0"/>
    <w:rsid w:val="00D62105"/>
    <w:rsid w:val="00D6389D"/>
    <w:rsid w:val="00D646D7"/>
    <w:rsid w:val="00D65989"/>
    <w:rsid w:val="00D6685C"/>
    <w:rsid w:val="00D70FE3"/>
    <w:rsid w:val="00D80905"/>
    <w:rsid w:val="00D841C2"/>
    <w:rsid w:val="00D85867"/>
    <w:rsid w:val="00D86F15"/>
    <w:rsid w:val="00D92EEF"/>
    <w:rsid w:val="00DA2A44"/>
    <w:rsid w:val="00DA6F99"/>
    <w:rsid w:val="00DA71C3"/>
    <w:rsid w:val="00DB4762"/>
    <w:rsid w:val="00DB6CBD"/>
    <w:rsid w:val="00DC2F70"/>
    <w:rsid w:val="00DC341F"/>
    <w:rsid w:val="00DC723A"/>
    <w:rsid w:val="00DD0202"/>
    <w:rsid w:val="00DD6993"/>
    <w:rsid w:val="00DE23C2"/>
    <w:rsid w:val="00DE2B0D"/>
    <w:rsid w:val="00DF6D19"/>
    <w:rsid w:val="00E04AA6"/>
    <w:rsid w:val="00E10DAC"/>
    <w:rsid w:val="00E15A01"/>
    <w:rsid w:val="00E1623C"/>
    <w:rsid w:val="00E25F79"/>
    <w:rsid w:val="00E401B7"/>
    <w:rsid w:val="00E41AF1"/>
    <w:rsid w:val="00E43D36"/>
    <w:rsid w:val="00E46010"/>
    <w:rsid w:val="00E47777"/>
    <w:rsid w:val="00E561C7"/>
    <w:rsid w:val="00E56434"/>
    <w:rsid w:val="00E5692A"/>
    <w:rsid w:val="00E60356"/>
    <w:rsid w:val="00E6296E"/>
    <w:rsid w:val="00E62FE0"/>
    <w:rsid w:val="00E64A73"/>
    <w:rsid w:val="00E65E26"/>
    <w:rsid w:val="00E72760"/>
    <w:rsid w:val="00E7545D"/>
    <w:rsid w:val="00E8078A"/>
    <w:rsid w:val="00E82E1F"/>
    <w:rsid w:val="00E84394"/>
    <w:rsid w:val="00E9181A"/>
    <w:rsid w:val="00E96673"/>
    <w:rsid w:val="00EA042F"/>
    <w:rsid w:val="00EA0451"/>
    <w:rsid w:val="00EA0AA4"/>
    <w:rsid w:val="00EB1C71"/>
    <w:rsid w:val="00EC4A5B"/>
    <w:rsid w:val="00EC5E44"/>
    <w:rsid w:val="00ED0B91"/>
    <w:rsid w:val="00ED1703"/>
    <w:rsid w:val="00ED7D5A"/>
    <w:rsid w:val="00EE13AE"/>
    <w:rsid w:val="00EE3FF0"/>
    <w:rsid w:val="00EE40FD"/>
    <w:rsid w:val="00EF64E5"/>
    <w:rsid w:val="00F025BA"/>
    <w:rsid w:val="00F112F1"/>
    <w:rsid w:val="00F127D2"/>
    <w:rsid w:val="00F14CCC"/>
    <w:rsid w:val="00F14CF2"/>
    <w:rsid w:val="00F150D8"/>
    <w:rsid w:val="00F17C7F"/>
    <w:rsid w:val="00F21F81"/>
    <w:rsid w:val="00F26816"/>
    <w:rsid w:val="00F33DBA"/>
    <w:rsid w:val="00F42CA2"/>
    <w:rsid w:val="00F46BEA"/>
    <w:rsid w:val="00F46C22"/>
    <w:rsid w:val="00F46D7E"/>
    <w:rsid w:val="00F51C36"/>
    <w:rsid w:val="00F52AE0"/>
    <w:rsid w:val="00F54100"/>
    <w:rsid w:val="00F57E14"/>
    <w:rsid w:val="00F67EE6"/>
    <w:rsid w:val="00F71690"/>
    <w:rsid w:val="00F749AC"/>
    <w:rsid w:val="00F75D62"/>
    <w:rsid w:val="00F77269"/>
    <w:rsid w:val="00F87416"/>
    <w:rsid w:val="00F87848"/>
    <w:rsid w:val="00F902F8"/>
    <w:rsid w:val="00F9135F"/>
    <w:rsid w:val="00FA0F29"/>
    <w:rsid w:val="00FA4FBD"/>
    <w:rsid w:val="00FA657B"/>
    <w:rsid w:val="00FB1313"/>
    <w:rsid w:val="00FC0739"/>
    <w:rsid w:val="00FC3D49"/>
    <w:rsid w:val="00FC6065"/>
    <w:rsid w:val="00FC6707"/>
    <w:rsid w:val="00FD06BC"/>
    <w:rsid w:val="00FD3345"/>
    <w:rsid w:val="00FD663F"/>
    <w:rsid w:val="00FE7A80"/>
    <w:rsid w:val="00FF21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link w:val="Tijeloteksta-uvlaka3Char"/>
    <w:pPr>
      <w:ind w:left="708"/>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cs="Tahoma" w:hAnsi="Tahoma" w:ascii="Tahoma"/>
      <w:sz w:val="16"/>
      <w:szCs w:val="16"/>
    </w:rPr>
  </w:style>
  <w:style w:customStyle="true" w:styleId="ZaglavljeChar" w:type="character">
    <w:name w:val="Zaglavlje Char"/>
    <w:link w:val="Zaglavlje"/>
    <w:uiPriority w:val="99"/>
    <w:rsid w:val="00446106"/>
    <w:rPr>
      <w:sz w:val="24"/>
      <w:szCs w:val="24"/>
    </w:rPr>
  </w:style>
  <w:style w:styleId="Odlomakpopisa" w:type="paragraph">
    <w:name w:val="List Paragraph"/>
    <w:basedOn w:val="Normal"/>
    <w:uiPriority w:val="34"/>
    <w:qFormat/>
    <w:rsid w:val="00446106"/>
    <w:pPr>
      <w:ind w:left="720"/>
      <w:contextualSpacing/>
    </w:pPr>
    <w:rPr>
      <w:rFonts w:eastAsia="Calibri"/>
      <w:szCs w:val="22"/>
      <w:lang w:eastAsia="en-US"/>
    </w:rPr>
  </w:style>
  <w:style w:customStyle="true" w:styleId="PodnojeChar" w:type="character">
    <w:name w:val="Podnožje Char"/>
    <w:link w:val="Podnoje"/>
    <w:uiPriority w:val="99"/>
    <w:rsid w:val="00446106"/>
    <w:rPr>
      <w:sz w:val="24"/>
      <w:szCs w:val="24"/>
    </w:rPr>
  </w:style>
  <w:style w:styleId="Bezproreda" w:type="paragraph">
    <w:name w:val="No Spacing"/>
    <w:uiPriority w:val="1"/>
    <w:qFormat/>
    <w:rsid w:val="00C161C4"/>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620A46"/>
    <w:rPr>
      <w:sz w:val="24"/>
      <w:szCs w:val="24"/>
    </w:rPr>
  </w:style>
  <w:style w:styleId="Tekstrezerviranogmjesta" w:type="character">
    <w:name w:val="Placeholder Text"/>
    <w:basedOn w:val="Zadanifontodlomka"/>
    <w:uiPriority w:val="99"/>
    <w:semiHidden/>
    <w:rsid w:val="00A70EE0"/>
    <w:rPr>
      <w:color w:val="808080"/>
      <w:bdr w:space="0" w:sz="0" w:color="auto" w:val="none"/>
      <w:shd w:fill="auto" w:color="auto" w:val="clear"/>
    </w:rPr>
  </w:style>
  <w:style w:customStyle="true" w:styleId="eSPISCCParagraphDefaultFont" w:type="character">
    <w:name w:val="eSPIS_CC_Paragraph Default Font"/>
    <w:basedOn w:val="Zadanifontodlomka"/>
    <w:rsid w:val="00A70E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0EE0"/>
    <w:rPr>
      <w:bdr w:space="0" w:sz="0" w:color="auto" w:val="none"/>
      <w:shd w:fill="FFFFCC" w:color="auto" w:val="clear"/>
      <w:lang w:val="hr-HR"/>
    </w:rPr>
  </w:style>
  <w:style w:customStyle="true" w:styleId="PozadinaSvijetloCrvena" w:type="character">
    <w:name w:val="Pozadina_SvijetloCrvena"/>
    <w:basedOn w:val="eSPISCCParagraphDefaultFont"/>
    <w:rsid w:val="00A70E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0E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link w:val="Tijeloteksta-uvlaka3Char"/>
    <w:pPr>
      <w:ind w:left="708"/>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ascii="Tahoma" w:cs="Tahoma" w:hAnsi="Tahoma"/>
      <w:sz w:val="16"/>
      <w:szCs w:val="16"/>
    </w:rPr>
  </w:style>
  <w:style w:customStyle="1" w:styleId="ZaglavljeChar" w:type="character">
    <w:name w:val="Zaglavlje Char"/>
    <w:link w:val="Zaglavlje"/>
    <w:uiPriority w:val="99"/>
    <w:rsid w:val="00446106"/>
    <w:rPr>
      <w:sz w:val="24"/>
      <w:szCs w:val="24"/>
    </w:rPr>
  </w:style>
  <w:style w:styleId="Odlomakpopisa" w:type="paragraph">
    <w:name w:val="List Paragraph"/>
    <w:basedOn w:val="Normal"/>
    <w:uiPriority w:val="34"/>
    <w:qFormat/>
    <w:rsid w:val="00446106"/>
    <w:pPr>
      <w:ind w:left="720"/>
      <w:contextualSpacing/>
    </w:pPr>
    <w:rPr>
      <w:rFonts w:eastAsia="Calibri"/>
      <w:szCs w:val="22"/>
      <w:lang w:eastAsia="en-US"/>
    </w:rPr>
  </w:style>
  <w:style w:customStyle="1" w:styleId="PodnojeChar" w:type="character">
    <w:name w:val="Podnožje Char"/>
    <w:link w:val="Podnoje"/>
    <w:uiPriority w:val="99"/>
    <w:rsid w:val="00446106"/>
    <w:rPr>
      <w:sz w:val="24"/>
      <w:szCs w:val="24"/>
    </w:rPr>
  </w:style>
  <w:style w:styleId="Bezproreda" w:type="paragraph">
    <w:name w:val="No Spacing"/>
    <w:uiPriority w:val="1"/>
    <w:qFormat/>
    <w:rsid w:val="00C161C4"/>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620A46"/>
    <w:rPr>
      <w:sz w:val="24"/>
      <w:szCs w:val="24"/>
    </w:rPr>
  </w:style>
  <w:style w:styleId="Tekstrezerviranogmjesta" w:type="character">
    <w:name w:val="Placeholder Text"/>
    <w:basedOn w:val="Zadanifontodlomka"/>
    <w:uiPriority w:val="99"/>
    <w:semiHidden/>
    <w:rsid w:val="00A70EE0"/>
    <w:rPr>
      <w:color w:val="808080"/>
      <w:bdr w:color="auto" w:space="0" w:sz="0" w:val="none"/>
      <w:shd w:color="auto" w:fill="auto" w:val="clear"/>
    </w:rPr>
  </w:style>
  <w:style w:customStyle="1" w:styleId="eSPISCCParagraphDefaultFont" w:type="character">
    <w:name w:val="eSPIS_CC_Paragraph Default Font"/>
    <w:basedOn w:val="Zadanifontodlomka"/>
    <w:rsid w:val="00A70E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0EE0"/>
    <w:rPr>
      <w:bdr w:color="auto" w:space="0" w:sz="0" w:val="none"/>
      <w:shd w:color="auto" w:fill="FFFFCC" w:val="clear"/>
      <w:lang w:val="hr-HR"/>
    </w:rPr>
  </w:style>
  <w:style w:customStyle="1" w:styleId="PozadinaSvijetloCrvena" w:type="character">
    <w:name w:val="Pozadina_SvijetloCrvena"/>
    <w:basedOn w:val="eSPISCCParagraphDefaultFont"/>
    <w:rsid w:val="00A70E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0E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84234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2010.</izvorni_sadrzaj>
    <derivirana_varijabla naziv="DomainObject.Predmet.DatumOsnivanja_1">11. kolovoza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St-53/2010</izvorni_sadrzaj>
    <derivirana_varijabla naziv="DomainObject.Predmet.OznakaBroj_1">St-53/2010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ALDIKO, d.o.o. za proizvodnju,trgovinu i usluge "u stečaju"</izvorni_sadrzaj>
    <derivirana_varijabla naziv="DomainObject.Predmet.ProtustrankaFormated_1">  ALDIKO, d.o.o. za proizvodnju,trgovinu i usluge "u stečaju"</derivirana_varijabla>
  </DomainObject.Predmet.ProtustrankaFormated>
  <DomainObject.Predmet.ProtustrankaFormatedOIB>
    <izvorni_sadrzaj>  ALDIKO, d.o.o. za proizvodnju,trgovinu i usluge "u stečaju", OIB 86695892107</izvorni_sadrzaj>
    <derivirana_varijabla naziv="DomainObject.Predmet.ProtustrankaFormatedOIB_1">  ALDIKO, d.o.o. za proizvodnju,trgovinu i usluge "u stečaju", OIB 86695892107</derivirana_varijabla>
  </DomainObject.Predmet.ProtustrankaFormatedOIB>
  <DomainObject.Predmet.ProtustrankaFormatedWithAdress>
    <izvorni_sadrzaj> ALDIKO, d.o.o. za proizvodnju,trgovinu i usluge "u stečaju", Zagvozd/bb, 21270 Zagvozd</izvorni_sadrzaj>
    <derivirana_varijabla naziv="DomainObject.Predmet.ProtustrankaFormatedWithAdress_1"> ALDIKO, d.o.o. za proizvodnju,trgovinu i usluge "u stečaju", Zagvozd/bb, 21270 Zagvozd</derivirana_varijabla>
  </DomainObject.Predmet.ProtustrankaFormatedWithAdress>
  <DomainObject.Predmet.ProtustrankaFormatedWithAdressOIB>
    <izvorni_sadrzaj> ALDIKO, d.o.o. za proizvodnju,trgovinu i usluge "u stečaju", OIB 86695892107, Zagvozd/bb, 21270 Zagvozd</izvorni_sadrzaj>
    <derivirana_varijabla naziv="DomainObject.Predmet.ProtustrankaFormatedWithAdressOIB_1"> ALDIKO, d.o.o. za proizvodnju,trgovinu i usluge "u stečaju", OIB 86695892107, Zagvozd/bb, 21270 Zagvozd</derivirana_varijabla>
  </DomainObject.Predmet.ProtustrankaFormatedWithAdressOIB>
  <DomainObject.Predmet.ProtustrankaWithAdress>
    <izvorni_sadrzaj>ALDIKO, d.o.o. za proizvodnju,trgovinu i usluge "u stečaju" Zagvozd/bb, 21270 Zagvozd</izvorni_sadrzaj>
    <derivirana_varijabla naziv="DomainObject.Predmet.ProtustrankaWithAdress_1">ALDIKO, d.o.o. za proizvodnju,trgovinu i usluge "u stečaju" Zagvozd/bb, 21270 Zagvozd</derivirana_varijabla>
  </DomainObject.Predmet.ProtustrankaWithAdress>
  <DomainObject.Predmet.ProtustrankaWithAdressOIB>
    <izvorni_sadrzaj>ALDIKO, d.o.o. za proizvodnju,trgovinu i usluge "u stečaju", OIB 86695892107, Zagvozd/bb, 21270 Zagvozd</izvorni_sadrzaj>
    <derivirana_varijabla naziv="DomainObject.Predmet.ProtustrankaWithAdressOIB_1">ALDIKO, d.o.o. za proizvodnju,trgovinu i usluge "u stečaju", OIB 86695892107, Zagvozd/bb, 21270 Zagvozd</derivirana_varijabla>
  </DomainObject.Predmet.ProtustrankaWithAdressOIB>
  <DomainObject.Predmet.ProtustrankaNazivFormated>
    <izvorni_sadrzaj>ALDIKO, d.o.o. za proizvodnju,trgovinu i usluge "u stečaju"</izvorni_sadrzaj>
    <derivirana_varijabla naziv="DomainObject.Predmet.ProtustrankaNazivFormated_1">ALDIKO, d.o.o. za proizvodnju,trgovinu i usluge "u stečaju"</derivirana_varijabla>
  </DomainObject.Predmet.ProtustrankaNazivFormated>
  <DomainObject.Predmet.ProtustrankaNazivFormatedOIB>
    <izvorni_sadrzaj>ALDIKO, d.o.o. za proizvodnju,trgovinu i usluge "u stečaju", OIB 86695892107</izvorni_sadrzaj>
    <derivirana_varijabla naziv="DomainObject.Predmet.ProtustrankaNazivFormatedOIB_1">ALDIKO, d.o.o. za proizvodnju,trgovinu i usluge "u stečaju", OIB 86695892107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OTP banka Hrvatska dioničko društvo zastupanog po punomoćniku Odvjetničko društvo ŠIŠKO i partneri, j.t.d.; CREDO BANKA d.d. - u prisilnoj likvidaciji; LOCAT CROATIA društvo s ograničenom odgovornošću za trgovinu i usluge zastupanog po punomoćniku Mladen Ćorić; Ministarstvo gospodarstva, rada i poduzetništva zastupanog po punomoćniku Županijsko državno odvjetništvo Građanskko upravni odjel Split; HYPO-LEASING KROATIEN, društvo za financiranje, d.o.o.; Konica Minolta Hrvatska - poslovna rješenja, d.o.o. za trgovinu i usluge; EUROHERC osiguranje d.d. Podružnica Split; GU društvo s ograničenom odgovornošću za trgovinu i zastupanje zastupanog po punomoćniku Ivica Didak; TRAST međunarodno otpremništvo, dioničko društvo zastupanog po punomoćniku Marina Tončić-Bota; Hrvatski Telekom d.d.; FORMATOR SIGURNOSNA STAKLA d. o. o. zastupanog po punomoćniku Nada Badurina; JADRANŠPED-IMOTSKI d.o.o. za prijevoz, trgovinu i usluge; STROJOPROMET-ZAGREB d.o.o. zastupanog po punomoćniku Ljerka Šmit-primorac; EUROINSPEKT - DRVOKONTROLA društvo s ograničenom odgovornošću za kontrolu robe i inženjering zastupanog po punomoćniku BRANKO VUKUŠIĆ; HEP-Operator distribucijskog sustava d.o.o. za distribuciju i opskrbu električne energije  ELEKTRODALMACIJA SPLIT; HRVATSKE ŠUME društvo s ograničenom odgovornošću zastupanog po punomoćniku Odvjetničko društvo TOMIĆ &amp; ŠUŠNJAR j.t.d. u likvidaciji; Hrvatska radiotelevizija zastupanog po punomoćniku MADIRAZZA &amp; PARTNERI, odvjetničko društvo; HYPO - LEASING STEIERMARK društvo s ograničenom odgovornošću za usluge zastupanog po punomoćniku Odvjetničko društvo HAČIĆ, KALLAY &amp; PARTNERI, društvo s ograničenom odgovornošću; Credo banka dioničko društvo "u stečaju"; TRGOMETAL za proizvodnju, trgovinu i usluge, društvo s ograničenom odgovornošću; HRVATSKA POŠTANSKA BANKA, dioničko društvo; KVARNER VIENNA INSURANCE GROUP dioničko društvo za osiguranje zastupanog po punomoćniku Odvjetničko društvo Vukić,Jelušić,Šulina,Stanković,Jurcan&amp;Jabuka; DŽAMBO STAKLO d.o.o. za proizvodnju i obradu stakla; MICRONIC, d.o.o. za proizvodnju, trgovinu i usluge; EURAL d.o.o. za proizvodnju i trgovinu; NIN ELEKTROCOMMERCE, d.o.o. za trgovinu, usluge i proizvodnju elektroopreme zastupanog po punomoćniku Ana Smoljan Zanki; LEGEA ŠPORT d.o.o. za trgovinu; Hrvatski Telekom d.d.; GORTAN-ZADAR društvo s ograničenom odgovornošću za poslove u građevinarstvu; POTENCIJAL za inženjering i usluge društvo s ograničenom odgovornošću; WORK, društvo s ograničenom odgovornošću za građevinarstvo, trgovinu, ugostiteljstvo i cestovni prijevoz</izvorni_sadrzaj>
    <derivirana_varijabla naziv="DomainObject.Predmet.StrankaFormated_1">  OTP banka Hrvatska dioničko društvo zastupanog po punomoćniku Odvjetničko društvo ŠIŠKO i partneri, j.t.d.; CREDO BANKA d.d. - u prisilnoj likvidaciji; LOCAT CROATIA društvo s ograničenom odgovornošću za trgovinu i usluge zastupanog po punomoćniku Mladen Ćorić; Ministarstvo gospodarstva, rada i poduzetništva zastupanog po punomoćniku Županijsko državno odvjetništvo Građanskko upravni odjel Split; HYPO-LEASING KROATIEN, društvo za financiranje, d.o.o.; Konica Minolta Hrvatska - poslovna rješenja, d.o.o. za trgovinu i usluge; EUROHERC osiguranje d.d. Podružnica Split; GU društvo s ograničenom odgovornošću za trgovinu i zastupanje zastupanog po punomoćniku Ivica Didak; TRAST međunarodno otpremništvo, dioničko društvo zastupanog po punomoćniku Marina Tončić-Bota; Hrvatski Telekom d.d.; FORMATOR SIGURNOSNA STAKLA d. o. o. zastupanog po punomoćniku Nada Badurina; JADRANŠPED-IMOTSKI d.o.o. za prijevoz, trgovinu i usluge; STROJOPROMET-ZAGREB d.o.o. zastupanog po punomoćniku Ljerka Šmit-primorac; EUROINSPEKT - DRVOKONTROLA društvo s ograničenom odgovornošću za kontrolu robe i inženjering zastupanog po punomoćniku BRANKO VUKUŠIĆ; HEP-Operator distribucijskog sustava d.o.o. za distribuciju i opskrbu električne energije  ELEKTRODALMACIJA SPLIT; HRVATSKE ŠUME društvo s ograničenom odgovornošću zastupanog po punomoćniku Odvjetničko društvo TOMIĆ &amp; ŠUŠNJAR j.t.d. u likvidaciji; Hrvatska radiotelevizija zastupanog po punomoćniku MADIRAZZA &amp; PARTNERI, odvjetničko društvo; HYPO - LEASING STEIERMARK društvo s ograničenom odgovornošću za usluge zastupanog po punomoćniku Odvjetničko društvo HAČIĆ, KALLAY &amp; PARTNERI, društvo s ograničenom odgovornošću; Credo banka dioničko društvo "u stečaju"; TRGOMETAL za proizvodnju, trgovinu i usluge, društvo s ograničenom odgovornošću; HRVATSKA POŠTANSKA BANKA, dioničko društvo; KVARNER VIENNA INSURANCE GROUP dioničko društvo za osiguranje zastupanog po punomoćniku Odvjetničko društvo Vukić,Jelušić,Šulina,Stanković,Jurcan&amp;Jabuka; DŽAMBO STAKLO d.o.o. za proizvodnju i obradu stakla; MICRONIC, d.o.o. za proizvodnju, trgovinu i usluge; EURAL d.o.o. za proizvodnju i trgovinu; NIN ELEKTROCOMMERCE, d.o.o. za trgovinu, usluge i proizvodnju elektroopreme zastupanog po punomoćniku Ana Smoljan Zanki; LEGEA ŠPORT d.o.o. za trgovinu; Hrvatski Telekom d.d.; GORTAN-ZADAR društvo s ograničenom odgovornošću za poslove u građevinarstvu; POTENCIJAL za inženjering i usluge društvo s ograničenom odgovornošću; WORK, društvo s ograničenom odgovornošću za građevinarstvo, trgovinu, ugostiteljstvo i cestovni prijevoz</derivirana_varijabla>
  </DomainObject.Predmet.StrankaFormated>
  <DomainObject.Predmet.StrankaFormatedOIB>
    <izvorni_sadrzaj>  OTP banka Hrvatska dioničko društvo, OIB 52508873833 zastupanog po punomoćniku Odvjetničko društvo ŠIŠKO i partneri, j.t.d.; CREDO BANKA d.d. - u prisilnoj likvidaciji, OIB 94141384086; LOCAT CROATIA društvo s ograničenom odgovornošću za trgovinu i usluge, OIB 34403322678 zastupanog po punomoćniku Mladen Ćorić; Ministarstvo gospodarstva, rada i poduzetništva, OIB 57036237740 zastupanog po punomoćniku Županijsko državno odvjetništvo Građanskko upravni odjel Split; HYPO-LEASING KROATIEN, društvo za financiranje, d.o.o., OIB 87064273078; Konica Minolta Hrvatska - poslovna rješenja, d.o.o. za trgovinu i usluge, OIB 31697259786; EUROHERC osiguranje d.d. Podružnica Split, OIB 22694857747; GU društvo s ograničenom odgovornošću za trgovinu i zastupanje, OIB 91929234326 zastupanog po punomoćniku Ivica Didak; TRAST međunarodno otpremništvo, dioničko društvo, OIB 93225891495 zastupanog po punomoćniku Marina Tončić-Bota; Hrvatski Telekom d.d., OIB 81793146560; FORMATOR SIGURNOSNA STAKLA d. o. o., OIB 64828713623 zastupanog po punomoćniku Nada Badurina; JADRANŠPED-IMOTSKI d.o.o. za prijevoz, trgovinu i usluge, OIB 32986803392; STROJOPROMET-ZAGREB d.o.o., OIB 97994010225 zastupanog po punomoćniku Ljerka Šmit-primorac; EUROINSPEKT - DRVOKONTROLA društvo s ograničenom odgovornošću za kontrolu robe i inženjering, OIB 32280738674 zastupanog po punomoćniku BRANKO VUKUŠIĆ; HEP-Operator distribucijskog sustava d.o.o. za distribuciju i opskrbu električne energije  ELEKTRODALMACIJA SPLIT, OIB 46830600751; HRVATSKE ŠUME društvo s ograničenom odgovornošću, OIB 69693144506 zastupanog po punomoćniku Odvjetničko društvo TOMIĆ &amp; ŠUŠNJAR j.t.d. u likvidaciji; Hrvatska radiotelevizija, OIB 68419124305 zastupanog po punomoćniku MADIRAZZA &amp; PARTNERI, odvjetničko društvo; HYPO - LEASING STEIERMARK društvo s ograničenom odgovornošću za usluge, OIB 64646464586 zastupanog po punomoćniku Odvjetničko društvo HAČIĆ, KALLAY &amp; PARTNERI, društvo s ograničenom odgovornošću; Credo banka dioničko društvo "u stečaju", OIB 94141384086; TRGOMETAL za proizvodnju, trgovinu i usluge, društvo s ograničenom odgovornošću, OIB 14669056208; HRVATSKA POŠTANSKA BANKA, dioničko društvo, OIB 87939104217; KVARNER VIENNA INSURANCE GROUP dioničko društvo za osiguranje, OIB 52848403362 zastupanog po punomoćniku Odvjetničko društvo Vukić,Jelušić,Šulina,Stanković,Jurcan&amp;Jabuka; DŽAMBO STAKLO d.o.o. za proizvodnju i obradu stakla, OIB 15147758022; MICRONIC, d.o.o. za proizvodnju, trgovinu i usluge, OIB 89489773101; EURAL d.o.o. za proizvodnju i trgovinu, OIB 87435755785; NIN ELEKTROCOMMERCE, d.o.o. za trgovinu, usluge i proizvodnju elektroopreme, OIB 79652872175 zastupanog po punomoćniku Ana Smoljan Zanki; LEGEA ŠPORT d.o.o. za trgovinu, OIB 44892488481; Hrvatski Telekom d.d., OIB 81793146560; GORTAN-ZADAR društvo s ograničenom odgovornošću za poslove u građevinarstvu, OIB 72185476666; POTENCIJAL za inženjering i usluge društvo s ograničenom odgovornošću, OIB 80072940561; WORK, društvo s ograničenom odgovornošću za građevinarstvo, trgovinu, ugostiteljstvo i cestovni prijevoz, OIB 46872257987</izvorni_sadrzaj>
    <derivirana_varijabla naziv="DomainObject.Predmet.StrankaFormatedOIB_1">  OTP banka Hrvatska dioničko društvo, OIB 52508873833 zastupanog po punomoćniku Odvjetničko društvo ŠIŠKO i partneri, j.t.d.; CREDO BANKA d.d. - u prisilnoj likvidaciji, OIB 94141384086; LOCAT CROATIA društvo s ograničenom odgovornošću za trgovinu i usluge, OIB 34403322678 zastupanog po punomoćniku Mladen Ćorić; Ministarstvo gospodarstva, rada i poduzetništva, OIB 57036237740 zastupanog po punomoćniku Županijsko državno odvjetništvo Građanskko upravni odjel Split; HYPO-LEASING KROATIEN, društvo za financiranje, d.o.o., OIB 87064273078; Konica Minolta Hrvatska - poslovna rješenja, d.o.o. za trgovinu i usluge, OIB 31697259786; EUROHERC osiguranje d.d. Podružnica Split, OIB 22694857747; GU društvo s ograničenom odgovornošću za trgovinu i zastupanje, OIB 91929234326 zastupanog po punomoćniku Ivica Didak; TRAST međunarodno otpremništvo, dioničko društvo, OIB 93225891495 zastupanog po punomoćniku Marina Tončić-Bota; Hrvatski Telekom d.d., OIB 81793146560; FORMATOR SIGURNOSNA STAKLA d. o. o., OIB 64828713623 zastupanog po punomoćniku Nada Badurina; JADRANŠPED-IMOTSKI d.o.o. za prijevoz, trgovinu i usluge, OIB 32986803392; STROJOPROMET-ZAGREB d.o.o., OIB 97994010225 zastupanog po punomoćniku Ljerka Šmit-primorac; EUROINSPEKT - DRVOKONTROLA društvo s ograničenom odgovornošću za kontrolu robe i inženjering, OIB 32280738674 zastupanog po punomoćniku BRANKO VUKUŠIĆ; HEP-Operator distribucijskog sustava d.o.o. za distribuciju i opskrbu električne energije  ELEKTRODALMACIJA SPLIT, OIB 46830600751; HRVATSKE ŠUME društvo s ograničenom odgovornošću, OIB 69693144506 zastupanog po punomoćniku Odvjetničko društvo TOMIĆ &amp; ŠUŠNJAR j.t.d. u likvidaciji; Hrvatska radiotelevizija, OIB 68419124305 zastupanog po punomoćniku MADIRAZZA &amp; PARTNERI, odvjetničko društvo; HYPO - LEASING STEIERMARK društvo s ograničenom odgovornošću za usluge, OIB 64646464586 zastupanog po punomoćniku Odvjetničko društvo HAČIĆ, KALLAY &amp; PARTNERI, društvo s ograničenom odgovornošću; Credo banka dioničko društvo "u stečaju", OIB 94141384086; TRGOMETAL za proizvodnju, trgovinu i usluge, društvo s ograničenom odgovornošću, OIB 14669056208; HRVATSKA POŠTANSKA BANKA, dioničko društvo, OIB 87939104217; KVARNER VIENNA INSURANCE GROUP dioničko društvo za osiguranje, OIB 52848403362 zastupanog po punomoćniku Odvjetničko društvo Vukić,Jelušić,Šulina,Stanković,Jurcan&amp;Jabuka; DŽAMBO STAKLO d.o.o. za proizvodnju i obradu stakla, OIB 15147758022; MICRONIC, d.o.o. za proizvodnju, trgovinu i usluge, OIB 89489773101; EURAL d.o.o. za proizvodnju i trgovinu, OIB 87435755785; NIN ELEKTROCOMMERCE, d.o.o. za trgovinu, usluge i proizvodnju elektroopreme, OIB 79652872175 zastupanog po punomoćniku Ana Smoljan Zanki; LEGEA ŠPORT d.o.o. za trgovinu, OIB 44892488481; Hrvatski Telekom d.d., OIB 81793146560; GORTAN-ZADAR društvo s ograničenom odgovornošću za poslove u građevinarstvu, OIB 72185476666; POTENCIJAL za inženjering i usluge društvo s ograničenom odgovornošću, OIB 80072940561; WORK, društvo s ograničenom odgovornošću za građevinarstvo, trgovinu, ugostiteljstvo i cestovni prijevoz, OIB 46872257987</derivirana_varijabla>
  </DomainObject.Predmet.StrankaFormatedOIB>
  <DomainObject.Predmet.StrankaFormatedWithAdress>
    <izvorni_sadrzaj> OTP banka Hrvatska dioničko društvo, Ulica Domovinskog rata 3, 23000 Zadar zastupanog po punomoćniku Odvjetničko društvo ŠIŠKO i partneri, j.t.d.; CREDO BANKA d.d. - u prisilnoj likvidaciji, Zrinjsko-Frankopanska 58, 21000 Split; LOCAT CROATIA društvo s ograničenom odgovornošću za trgovinu i usluge, Heinzelova 33, 10000 Zagreb zastupanog po punomoćniku Mladen Ćorić; Ministarstvo gospodarstva, rada i poduzetništva, Ulica grada Vukovara 78, 10000 Zagreb zastupanog po punomoćniku Županijsko državno odvjetništvo Građanskko upravni odjel Split; HYPO-LEASING KROATIEN, društvo za financiranje, d.o.o., Koranska 16, 10000 Zagreb; Konica Minolta Hrvatska - poslovna rješenja, d.o.o. za trgovinu i usluge, Horvatova 82, 10000 Zagreb; EUROHERC osiguranje d.d. Podružnica Split, Ul.grada Vukovara 282, 10000 Zagreb; GU društvo s ograničenom odgovornošću za trgovinu i zastupanje, Mala Švarča 155, 47000 Karlovac zastupanog po punomoćniku Ivica Didak; TRAST međunarodno otpremništvo, dioničko društvo, Gat sv, Duje 4, 21000 Split zastupanog po punomoćniku Marina Tončić-Bota; Hrvatski Telekom d.d., Savska cesta 32, 10000 Zagreb; FORMATOR SIGURNOSNA STAKLA d. o. o., Industrijska zona - Radna zona R 29, 51227 Kukuljanovo zastupanog po punomoćniku Nada Badurina; JADRANŠPED-IMOTSKI d.o.o. za prijevoz, trgovinu i usluge, Fra Rajmunda Rudeža 1, 21260 Imotski; STROJOPROMET-ZAGREB d.o.o., Zagrebačka 6, 10292 Šenkovec zastupanog po punomoćniku Ljerka Šmit-primorac; EUROINSPEKT - DRVOKONTROLA društvo s ograničenom odgovornošću za kontrolu robe i inženjering, Preradovićeva 31 A, 10000 Zagreb zastupanog po punomoćniku BRANKO VUKUŠIĆ; HEP-Operator distribucijskog sustava d.o.o. za distribuciju i opskrbu električne energije  ELEKTRODALMACIJA SPLIT, Ulica grada Vukovara 37, 10000 Zagreb; HRVATSKE ŠUME društvo s ograničenom odgovornošću, Ul.Ljudevita Farkaša Vukotinovića 2, 10000 Zagreb zastupanog po punomoćniku Odvjetničko društvo TOMIĆ &amp; ŠUŠNJAR j.t.d. u likvidaciji; Hrvatska radiotelevizija, Prisavlje 3, 10000 Zagreb zastupanog po punomoćniku MADIRAZZA &amp; PARTNERI, odvjetničko društvo; HYPO - LEASING STEIERMARK društvo s ograničenom odgovornošću za usluge, Garićgradska 18, 10000 Zagreb zastupanog po punomoćniku Odvjetničko društvo HAČIĆ, KALLAY &amp; PARTNERI, društvo s ograničenom odgovornošću; Credo banka dioničko društvo "u stečaju", Zrinsko - frankopanska 58, 21000 Split; TRGOMETAL za proizvodnju, trgovinu i usluge, društvo s ograničenom odgovornošću, Put Dračanice 8, 21204 Dugopolje; HRVATSKA POŠTANSKA BANKA, dioničko društvo, Jurišićeva 4, 10000 Zagreb; KVARNER VIENNA INSURANCE GROUP dioničko društvo za osiguranje, Osječka 46, 51000 Rijeka zastupanog po punomoćniku Odvjetničko društvo Vukić,Jelušić,Šulina,Stanković,Jurcan&amp;Jabuka; DŽAMBO STAKLO d.o.o. za proizvodnju i obradu stakla, Podi/bb, Šibenik; MICRONIC, d.o.o. za proizvodnju, trgovinu i usluge, Gotovčeva 8, 21000 Split; EURAL d.o.o. za proizvodnju i trgovinu, Sveta Nedelja, Poduzetnička 5, Kerestinec; NIN ELEKTROCOMMERCE, d.o.o. za trgovinu, usluge i proizvodnju elektroopreme, Zona male privrede područja Grabi, Poličnik zastupanog po punomoćniku Ana Smoljan Zanki; LEGEA ŠPORT d.o.o. za trgovinu, Fra Stjepana Vrljića 12, 21260 Imotski; Hrvatski Telekom d.d., Savska cesta 32, 10000 Zagreb; GORTAN-ZADAR društvo s ograničenom odgovornošću za poslove u građevinarstvu, Andrije Hebranga 3, Zadar; POTENCIJAL za inženjering i usluge društvo s ograničenom odgovornošću, Doverska 37, Split; WORK, društvo s ograničenom odgovornošću za građevinarstvo, trgovinu, ugostiteljstvo i cestovni prijevoz, 113. Šibenske brigade HV br. 175, Bilice</izvorni_sadrzaj>
    <derivirana_varijabla naziv="DomainObject.Predmet.StrankaFormatedWithAdress_1"> OTP banka Hrvatska dioničko društvo, Ulica Domovinskog rata 3, 23000 Zadar zastupanog po punomoćniku Odvjetničko društvo ŠIŠKO i partneri, j.t.d.; CREDO BANKA d.d. - u prisilnoj likvidaciji, Zrinjsko-Frankopanska 58, 21000 Split; LOCAT CROATIA društvo s ograničenom odgovornošću za trgovinu i usluge, Heinzelova 33, 10000 Zagreb zastupanog po punomoćniku Mladen Ćorić; Ministarstvo gospodarstva, rada i poduzetništva, Ulica grada Vukovara 78, 10000 Zagreb zastupanog po punomoćniku Županijsko državno odvjetništvo Građanskko upravni odjel Split; HYPO-LEASING KROATIEN, društvo za financiranje, d.o.o., Koranska 16, 10000 Zagreb; Konica Minolta Hrvatska - poslovna rješenja, d.o.o. za trgovinu i usluge, Horvatova 82, 10000 Zagreb; EUROHERC osiguranje d.d. Podružnica Split, Ul.grada Vukovara 282, 10000 Zagreb; GU društvo s ograničenom odgovornošću za trgovinu i zastupanje, Mala Švarča 155, 47000 Karlovac zastupanog po punomoćniku Ivica Didak; TRAST međunarodno otpremništvo, dioničko društvo, Gat sv, Duje 4, 21000 Split zastupanog po punomoćniku Marina Tončić-Bota; Hrvatski Telekom d.d., Savska cesta 32, 10000 Zagreb; FORMATOR SIGURNOSNA STAKLA d. o. o., Industrijska zona - Radna zona R 29, 51227 Kukuljanovo zastupanog po punomoćniku Nada Badurina; JADRANŠPED-IMOTSKI d.o.o. za prijevoz, trgovinu i usluge, Fra Rajmunda Rudeža 1, 21260 Imotski; STROJOPROMET-ZAGREB d.o.o., Zagrebačka 6, 10292 Šenkovec zastupanog po punomoćniku Ljerka Šmit-primorac; EUROINSPEKT - DRVOKONTROLA društvo s ograničenom odgovornošću za kontrolu robe i inženjering, Preradovićeva 31 A, 10000 Zagreb zastupanog po punomoćniku BRANKO VUKUŠIĆ; HEP-Operator distribucijskog sustava d.o.o. za distribuciju i opskrbu električne energije  ELEKTRODALMACIJA SPLIT, Ulica grada Vukovara 37, 10000 Zagreb; HRVATSKE ŠUME društvo s ograničenom odgovornošću, Ul.Ljudevita Farkaša Vukotinovića 2, 10000 Zagreb zastupanog po punomoćniku Odvjetničko društvo TOMIĆ &amp; ŠUŠNJAR j.t.d. u likvidaciji; Hrvatska radiotelevizija, Prisavlje 3, 10000 Zagreb zastupanog po punomoćniku MADIRAZZA &amp; PARTNERI, odvjetničko društvo; HYPO - LEASING STEIERMARK društvo s ograničenom odgovornošću za usluge, Garićgradska 18, 10000 Zagreb zastupanog po punomoćniku Odvjetničko društvo HAČIĆ, KALLAY &amp; PARTNERI, društvo s ograničenom odgovornošću; Credo banka dioničko društvo "u stečaju", Zrinsko - frankopanska 58, 21000 Split; TRGOMETAL za proizvodnju, trgovinu i usluge, društvo s ograničenom odgovornošću, Put Dračanice 8, 21204 Dugopolje; HRVATSKA POŠTANSKA BANKA, dioničko društvo, Jurišićeva 4, 10000 Zagreb; KVARNER VIENNA INSURANCE GROUP dioničko društvo za osiguranje, Osječka 46, 51000 Rijeka zastupanog po punomoćniku Odvjetničko društvo Vukić,Jelušić,Šulina,Stanković,Jurcan&amp;Jabuka; DŽAMBO STAKLO d.o.o. za proizvodnju i obradu stakla, Podi/bb, Šibenik; MICRONIC, d.o.o. za proizvodnju, trgovinu i usluge, Gotovčeva 8, 21000 Split; EURAL d.o.o. za proizvodnju i trgovinu, Sveta Nedelja, Poduzetnička 5, Kerestinec; NIN ELEKTROCOMMERCE, d.o.o. za trgovinu, usluge i proizvodnju elektroopreme, Zona male privrede područja Grabi, Poličnik zastupanog po punomoćniku Ana Smoljan Zanki; LEGEA ŠPORT d.o.o. za trgovinu, Fra Stjepana Vrljića 12, 21260 Imotski; Hrvatski Telekom d.d., Savska cesta 32, 10000 Zagreb; GORTAN-ZADAR društvo s ograničenom odgovornošću za poslove u građevinarstvu, Andrije Hebranga 3, Zadar; POTENCIJAL za inženjering i usluge društvo s ograničenom odgovornošću, Doverska 37, Split; WORK, društvo s ograničenom odgovornošću za građevinarstvo, trgovinu, ugostiteljstvo i cestovni prijevoz, 113. Šibenske brigade HV br. 175, Bilice</derivirana_varijabla>
  </DomainObject.Predmet.StrankaFormatedWithAdress>
  <DomainObject.Predmet.StrankaFormatedWithAdressOIB>
    <izvorni_sadrzaj> OTP banka Hrvatska dioničko društvo, OIB 52508873833, Ulica Domovinskog rata 3, 23000 Zadar zastupanog po punomoćniku Odvjetničko društvo ŠIŠKO i partneri, j.t.d.; CREDO BANKA d.d. - u prisilnoj likvidaciji, OIB 94141384086, Zrinjsko-Frankopanska 58, 21000 Split; LOCAT CROATIA društvo s ograničenom odgovornošću za trgovinu i usluge, OIB 34403322678, Heinzelova 33, 10000 Zagreb zastupanog po punomoćniku Mladen Ćorić; Ministarstvo gospodarstva, rada i poduzetništva, OIB 57036237740, Ulica grada Vukovara 78, 10000 Zagreb zastupanog po punomoćniku Županijsko državno odvjetništvo Građanskko upravni odjel Split; HYPO-LEASING KROATIEN, društvo za financiranje, d.o.o., OIB 87064273078, Koranska 16, 10000 Zagreb; Konica Minolta Hrvatska - poslovna rješenja, d.o.o. za trgovinu i usluge, OIB 31697259786, Horvatova 82, 10000 Zagreb; EUROHERC osiguranje d.d. Podružnica Split, OIB 22694857747, Ul.grada Vukovara 282, 10000 Zagreb; GU društvo s ograničenom odgovornošću za trgovinu i zastupanje, OIB 91929234326, Mala Švarča 155, 47000 Karlovac zastupanog po punomoćniku Ivica Didak; TRAST međunarodno otpremništvo, dioničko društvo, OIB 93225891495, Gat sv, Duje 4, 21000 Split zastupanog po punomoćniku Marina Tončić-Bota; Hrvatski Telekom d.d., OIB 81793146560, Savska cesta 32, 10000 Zagreb; FORMATOR SIGURNOSNA STAKLA d. o. o., OIB 64828713623, Industrijska zona - Radna zona R 29, 51227 Kukuljanovo zastupanog po punomoćniku Nada Badurina; JADRANŠPED-IMOTSKI d.o.o. za prijevoz, trgovinu i usluge, OIB 32986803392, Fra Rajmunda Rudeža 1, 21260 Imotski; STROJOPROMET-ZAGREB d.o.o., OIB 97994010225, Zagrebačka 6, 10292 Šenkovec zastupanog po punomoćniku Ljerka Šmit-primorac; EUROINSPEKT - DRVOKONTROLA društvo s ograničenom odgovornošću za kontrolu robe i inženjering, OIB 32280738674, Preradovićeva 31 A, 10000 Zagreb zastupanog po punomoćniku BRANKO VUKUŠIĆ; HEP-Operator distribucijskog sustava d.o.o. za distribuciju i opskrbu električne energije  ELEKTRODALMACIJA SPLIT, OIB 46830600751, Ulica grada Vukovara 37, 10000 Zagreb; HRVATSKE ŠUME društvo s ograničenom odgovornošću, OIB 69693144506, Ul.Ljudevita Farkaša Vukotinovića 2, 10000 Zagreb zastupanog po punomoćniku Odvjetničko društvo TOMIĆ &amp; ŠUŠNJAR j.t.d. u likvidaciji; Hrvatska radiotelevizija, OIB 68419124305, Prisavlje 3, 10000 Zagreb zastupanog po punomoćniku MADIRAZZA &amp; PARTNERI, odvjetničko društvo; HYPO - LEASING STEIERMARK društvo s ograničenom odgovornošću za usluge, OIB 64646464586, Garićgradska 18, 10000 Zagreb zastupanog po punomoćniku Odvjetničko društvo HAČIĆ, KALLAY &amp; PARTNERI, društvo s ograničenom odgovornošću; Credo banka dioničko društvo "u stečaju", OIB 94141384086, Zrinsko - frankopanska 58, 21000 Split; TRGOMETAL za proizvodnju, trgovinu i usluge, društvo s ograničenom odgovornošću, OIB 14669056208, Put Dračanice 8, 21204 Dugopolje; HRVATSKA POŠTANSKA BANKA, dioničko društvo, OIB 87939104217, Jurišićeva 4, 10000 Zagreb; KVARNER VIENNA INSURANCE GROUP dioničko društvo za osiguranje, OIB 52848403362, Osječka 46, 51000 Rijeka zastupanog po punomoćniku Odvjetničko društvo Vukić,Jelušić,Šulina,Stanković,Jurcan&amp;Jabuka; DŽAMBO STAKLO d.o.o. za proizvodnju i obradu stakla, OIB 15147758022, Podi/bb, Šibenik; MICRONIC, d.o.o. za proizvodnju, trgovinu i usluge, OIB 89489773101, Gotovčeva 8, 21000 Split; EURAL d.o.o. za proizvodnju i trgovinu, OIB 87435755785, Sveta Nedelja, Poduzetnička 5, Kerestinec; NIN ELEKTROCOMMERCE, d.o.o. za trgovinu, usluge i proizvodnju elektroopreme, OIB 79652872175, Zona male privrede područja Grabi, Poličnik zastupanog po punomoćniku Ana Smoljan Zanki; LEGEA ŠPORT d.o.o. za trgovinu, OIB 44892488481, Fra Stjepana Vrljića 12, 21260 Imotski; Hrvatski Telekom d.d., OIB 81793146560, Savska cesta 32, 10000 Zagreb; GORTAN-ZADAR društvo s ograničenom odgovornošću za poslove u građevinarstvu, OIB 72185476666, Andrije Hebranga 3, Zadar; POTENCIJAL za inženjering i usluge društvo s ograničenom odgovornošću, OIB 80072940561, Doverska 37, Split; WORK, društvo s ograničenom odgovornošću za građevinarstvo, trgovinu, ugostiteljstvo i cestovni prijevoz, OIB 46872257987, 113. Šibenske brigade HV br. 175, Bilice</izvorni_sadrzaj>
    <derivirana_varijabla naziv="DomainObject.Predmet.StrankaFormatedWithAdressOIB_1"> OTP banka Hrvatska dioničko društvo, OIB 52508873833, Ulica Domovinskog rata 3, 23000 Zadar zastupanog po punomoćniku Odvjetničko društvo ŠIŠKO i partneri, j.t.d.; CREDO BANKA d.d. - u prisilnoj likvidaciji, OIB 94141384086, Zrinjsko-Frankopanska 58, 21000 Split; LOCAT CROATIA društvo s ograničenom odgovornošću za trgovinu i usluge, OIB 34403322678, Heinzelova 33, 10000 Zagreb zastupanog po punomoćniku Mladen Ćorić; Ministarstvo gospodarstva, rada i poduzetništva, OIB 57036237740, Ulica grada Vukovara 78, 10000 Zagreb zastupanog po punomoćniku Županijsko državno odvjetništvo Građanskko upravni odjel Split; HYPO-LEASING KROATIEN, društvo za financiranje, d.o.o., OIB 87064273078, Koranska 16, 10000 Zagreb; Konica Minolta Hrvatska - poslovna rješenja, d.o.o. za trgovinu i usluge, OIB 31697259786, Horvatova 82, 10000 Zagreb; EUROHERC osiguranje d.d. Podružnica Split, OIB 22694857747, Ul.grada Vukovara 282, 10000 Zagreb; GU društvo s ograničenom odgovornošću za trgovinu i zastupanje, OIB 91929234326, Mala Švarča 155, 47000 Karlovac zastupanog po punomoćniku Ivica Didak; TRAST međunarodno otpremništvo, dioničko društvo, OIB 93225891495, Gat sv, Duje 4, 21000 Split zastupanog po punomoćniku Marina Tončić-Bota; Hrvatski Telekom d.d., OIB 81793146560, Savska cesta 32, 10000 Zagreb; FORMATOR SIGURNOSNA STAKLA d. o. o., OIB 64828713623, Industrijska zona - Radna zona R 29, 51227 Kukuljanovo zastupanog po punomoćniku Nada Badurina; JADRANŠPED-IMOTSKI d.o.o. za prijevoz, trgovinu i usluge, OIB 32986803392, Fra Rajmunda Rudeža 1, 21260 Imotski; STROJOPROMET-ZAGREB d.o.o., OIB 97994010225, Zagrebačka 6, 10292 Šenkovec zastupanog po punomoćniku Ljerka Šmit-primorac; EUROINSPEKT - DRVOKONTROLA društvo s ograničenom odgovornošću za kontrolu robe i inženjering, OIB 32280738674, Preradovićeva 31 A, 10000 Zagreb zastupanog po punomoćniku BRANKO VUKUŠIĆ; HEP-Operator distribucijskog sustava d.o.o. za distribuciju i opskrbu električne energije  ELEKTRODALMACIJA SPLIT, OIB 46830600751, Ulica grada Vukovara 37, 10000 Zagreb; HRVATSKE ŠUME društvo s ograničenom odgovornošću, OIB 69693144506, Ul.Ljudevita Farkaša Vukotinovića 2, 10000 Zagreb zastupanog po punomoćniku Odvjetničko društvo TOMIĆ &amp; ŠUŠNJAR j.t.d. u likvidaciji; Hrvatska radiotelevizija, OIB 68419124305, Prisavlje 3, 10000 Zagreb zastupanog po punomoćniku MADIRAZZA &amp; PARTNERI, odvjetničko društvo; HYPO - LEASING STEIERMARK društvo s ograničenom odgovornošću za usluge, OIB 64646464586, Garićgradska 18, 10000 Zagreb zastupanog po punomoćniku Odvjetničko društvo HAČIĆ, KALLAY &amp; PARTNERI, društvo s ograničenom odgovornošću; Credo banka dioničko društvo "u stečaju", OIB 94141384086, Zrinsko - frankopanska 58, 21000 Split; TRGOMETAL za proizvodnju, trgovinu i usluge, društvo s ograničenom odgovornošću, OIB 14669056208, Put Dračanice 8, 21204 Dugopolje; HRVATSKA POŠTANSKA BANKA, dioničko društvo, OIB 87939104217, Jurišićeva 4, 10000 Zagreb; KVARNER VIENNA INSURANCE GROUP dioničko društvo za osiguranje, OIB 52848403362, Osječka 46, 51000 Rijeka zastupanog po punomoćniku Odvjetničko društvo Vukić,Jelušić,Šulina,Stanković,Jurcan&amp;Jabuka; DŽAMBO STAKLO d.o.o. za proizvodnju i obradu stakla, OIB 15147758022, Podi/bb, Šibenik; MICRONIC, d.o.o. za proizvodnju, trgovinu i usluge, OIB 89489773101, Gotovčeva 8, 21000 Split; EURAL d.o.o. za proizvodnju i trgovinu, OIB 87435755785, Sveta Nedelja, Poduzetnička 5, Kerestinec; NIN ELEKTROCOMMERCE, d.o.o. za trgovinu, usluge i proizvodnju elektroopreme, OIB 79652872175, Zona male privrede područja Grabi, Poličnik zastupanog po punomoćniku Ana Smoljan Zanki; LEGEA ŠPORT d.o.o. za trgovinu, OIB 44892488481, Fra Stjepana Vrljića 12, 21260 Imotski; Hrvatski Telekom d.d., OIB 81793146560, Savska cesta 32, 10000 Zagreb; GORTAN-ZADAR društvo s ograničenom odgovornošću za poslove u građevinarstvu, OIB 72185476666, Andrije Hebranga 3, Zadar; POTENCIJAL za inženjering i usluge društvo s ograničenom odgovornošću, OIB 80072940561, Doverska 37, Split; WORK, društvo s ograničenom odgovornošću za građevinarstvo, trgovinu, ugostiteljstvo i cestovni prijevoz, OIB 46872257987, 113. Šibenske brigade HV br. 175, Bilice</derivirana_varijabla>
  </DomainObject.Predmet.StrankaFormatedWithAdressOIB>
  <DomainObject.Predmet.StrankaWithAdress>
    <izvorni_sadrzaj>OTP banka Hrvatska dioničko društvo Ulica Domovinskog rata 3,23000 Zadar,CREDO BANKA d.d. - u prisilnoj likvidaciji Zrinjsko-Frankopanska 58,21000 Split,LOCAT CROATIA društvo s ograničenom odgovornošću za trgovinu i usluge Heinzelova 33,10000 Zagreb,Ministarstvo gospodarstva, rada i poduzetništva Ulica grada Vukovara 78,10000 Zagreb,HYPO-LEASING KROATIEN, društvo za financiranje, d.o.o. Koranska 16,10000 Zagreb,Konica Minolta Hrvatska - poslovna rješenja, d.o.o. za trgovinu i usluge Horvatova 82,10000 Zagreb,EUROHERC osiguranje d.d. Podružnica Split Ul.grada Vukovara 282,10000 Zagreb,GU društvo s ograničenom odgovornošću za trgovinu i zastupanje Mala Švarča 155,47000 Karlovac,TRAST međunarodno otpremništvo, dioničko društvo Gat sv, Duje 4,21000 Split,Hrvatski Telekom d.d. Savska cesta 32,10000 Zagreb,FORMATOR SIGURNOSNA STAKLA d. o. o. Industrijska zona - Radna zona R 29,51227 Kukuljanovo,JADRANŠPED-IMOTSKI d.o.o. za prijevoz, trgovinu i usluge Fra Rajmunda Rudeža 1,21260 Imotski,STROJOPROMET-ZAGREB d.o.o. Zagrebačka 6,10292 Šenkovec,EUROINSPEKT - DRVOKONTROLA društvo s ograničenom odgovornošću za kontrolu robe i inženjering Preradovićeva 31 A,10000 Zagreb,HEP-Operator distribucijskog sustava d.o.o. za distribuciju i opskrbu električne energije  ELEKTRODALMACIJA SPLIT Ulica grada Vukovara 37,10000 Zagreb,HRVATSKE ŠUME društvo s ograničenom odgovornošću Ul.Ljudevita Farkaša Vukotinovića 2,10000 Zagreb,Hrvatska radiotelevizija Prisavlje 3,10000 Zagreb,HYPO - LEASING STEIERMARK društvo s ograničenom odgovornošću za usluge Garićgradska 18,10000 Zagreb,Credo banka dioničko društvo "u stečaju" Zrinsko - frankopanska 58,21000 Split,TRGOMETAL za proizvodnju, trgovinu i usluge, društvo s ograničenom odgovornošću Put Dračanice 8,21204 Dugopolje,HRVATSKA POŠTANSKA BANKA, dioničko društvo Jurišićeva 4,10000 Zagreb,KVARNER VIENNA INSURANCE GROUP dioničko društvo za osiguranje Osječka 46,51000 Rijeka,DŽAMBO STAKLO d.o.o. za proizvodnju i obradu stakla Podi/bb,Šibenik,MICRONIC, d.o.o. za proizvodnju, trgovinu i usluge Gotovčeva 8,21000 Split,EURAL d.o.o. za proizvodnju i trgovinu Sveta Nedelja, Poduzetnička 5,Kerestinec,NIN ELEKTROCOMMERCE, d.o.o. za trgovinu, usluge i proizvodnju elektroopreme Zona male privrede područja Grabi,Poličnik,LEGEA ŠPORT d.o.o. za trgovinu Fra Stjepana Vrljića 12,21260 Imotski,Hrvatski Telekom d.d. Savska cesta 32,10000 Zagreb,GORTAN-ZADAR društvo s ograničenom odgovornošću za poslove u građevinarstvu Andrije Hebranga 3,Zadar,POTENCIJAL za inženjering i usluge društvo s ograničenom odgovornošću Doverska 37,Split,WORK, društvo s ograničenom odgovornošću za građevinarstvo, trgovinu, ugostiteljstvo i cestovni prijevoz 113. Šibenske brigade HV br. 175,Bilice</izvorni_sadrzaj>
    <derivirana_varijabla naziv="DomainObject.Predmet.StrankaWithAdress_1">OTP banka Hrvatska dioničko društvo Ulica Domovinskog rata 3,23000 Zadar,CREDO BANKA d.d. - u prisilnoj likvidaciji Zrinjsko-Frankopanska 58,21000 Split,LOCAT CROATIA društvo s ograničenom odgovornošću za trgovinu i usluge Heinzelova 33,10000 Zagreb,Ministarstvo gospodarstva, rada i poduzetništva Ulica grada Vukovara 78,10000 Zagreb,HYPO-LEASING KROATIEN, društvo za financiranje, d.o.o. Koranska 16,10000 Zagreb,Konica Minolta Hrvatska - poslovna rješenja, d.o.o. za trgovinu i usluge Horvatova 82,10000 Zagreb,EUROHERC osiguranje d.d. Podružnica Split Ul.grada Vukovara 282,10000 Zagreb,GU društvo s ograničenom odgovornošću za trgovinu i zastupanje Mala Švarča 155,47000 Karlovac,TRAST međunarodno otpremništvo, dioničko društvo Gat sv, Duje 4,21000 Split,Hrvatski Telekom d.d. Savska cesta 32,10000 Zagreb,FORMATOR SIGURNOSNA STAKLA d. o. o. Industrijska zona - Radna zona R 29,51227 Kukuljanovo,JADRANŠPED-IMOTSKI d.o.o. za prijevoz, trgovinu i usluge Fra Rajmunda Rudeža 1,21260 Imotski,STROJOPROMET-ZAGREB d.o.o. Zagrebačka 6,10292 Šenkovec,EUROINSPEKT - DRVOKONTROLA društvo s ograničenom odgovornošću za kontrolu robe i inženjering Preradovićeva 31 A,10000 Zagreb,HEP-Operator distribucijskog sustava d.o.o. za distribuciju i opskrbu električne energije  ELEKTRODALMACIJA SPLIT Ulica grada Vukovara 37,10000 Zagreb,HRVATSKE ŠUME društvo s ograničenom odgovornošću Ul.Ljudevita Farkaša Vukotinovića 2,10000 Zagreb,Hrvatska radiotelevizija Prisavlje 3,10000 Zagreb,HYPO - LEASING STEIERMARK društvo s ograničenom odgovornošću za usluge Garićgradska 18,10000 Zagreb,Credo banka dioničko društvo "u stečaju" Zrinsko - frankopanska 58,21000 Split,TRGOMETAL za proizvodnju, trgovinu i usluge, društvo s ograničenom odgovornošću Put Dračanice 8,21204 Dugopolje,HRVATSKA POŠTANSKA BANKA, dioničko društvo Jurišićeva 4,10000 Zagreb,KVARNER VIENNA INSURANCE GROUP dioničko društvo za osiguranje Osječka 46,51000 Rijeka,DŽAMBO STAKLO d.o.o. za proizvodnju i obradu stakla Podi/bb,Šibenik,MICRONIC, d.o.o. za proizvodnju, trgovinu i usluge Gotovčeva 8,21000 Split,EURAL d.o.o. za proizvodnju i trgovinu Sveta Nedelja, Poduzetnička 5,Kerestinec,NIN ELEKTROCOMMERCE, d.o.o. za trgovinu, usluge i proizvodnju elektroopreme Zona male privrede područja Grabi,Poličnik,LEGEA ŠPORT d.o.o. za trgovinu Fra Stjepana Vrljića 12,21260 Imotski,Hrvatski Telekom d.d. Savska cesta 32,10000 Zagreb,GORTAN-ZADAR društvo s ograničenom odgovornošću za poslove u građevinarstvu Andrije Hebranga 3,Zadar,POTENCIJAL za inženjering i usluge društvo s ograničenom odgovornošću Doverska 37,Split,WORK, društvo s ograničenom odgovornošću za građevinarstvo, trgovinu, ugostiteljstvo i cestovni prijevoz 113. Šibenske brigade HV br. 175,Bilice</derivirana_varijabla>
  </DomainObject.Predmet.StrankaWithAdress>
  <DomainObject.Predmet.StrankaWithAdressOIB>
    <izvorni_sadrzaj>OTP banka Hrvatska dioničko društvo, OIB 52508873833, Ulica Domovinskog rata 3,23000 Zadar,CREDO BANKA d.d. - u prisilnoj likvidaciji, OIB 94141384086, Zrinjsko-Frankopanska 58,21000 Split,LOCAT CROATIA društvo s ograničenom odgovornošću za trgovinu i usluge, OIB 34403322678, Heinzelova 33,10000 Zagreb,Ministarstvo gospodarstva, rada i poduzetništva, OIB 57036237740, Ulica grada Vukovara 78,10000 Zagreb,HYPO-LEASING KROATIEN, društvo za financiranje, d.o.o., OIB 87064273078, Koranska 16,10000 Zagreb,Konica Minolta Hrvatska - poslovna rješenja, d.o.o. za trgovinu i usluge, OIB 31697259786, Horvatova 82,10000 Zagreb,EUROHERC osiguranje d.d. Podružnica Split, OIB 22694857747, Ul.grada Vukovara 282,10000 Zagreb,GU društvo s ograničenom odgovornošću za trgovinu i zastupanje, OIB 91929234326, Mala Švarča 155,47000 Karlovac,TRAST međunarodno otpremništvo, dioničko društvo, OIB 93225891495, Gat sv, Duje 4,21000 Split,Hrvatski Telekom d.d., OIB 81793146560, Savska cesta 32,10000 Zagreb,FORMATOR SIGURNOSNA STAKLA d. o. o., OIB 64828713623, Industrijska zona - Radna zona R 29,51227 Kukuljanovo,JADRANŠPED-IMOTSKI d.o.o. za prijevoz, trgovinu i usluge, OIB 32986803392, Fra Rajmunda Rudeža 1,21260 Imotski,STROJOPROMET-ZAGREB d.o.o., OIB 97994010225, Zagrebačka 6,10292 Šenkovec,EUROINSPEKT - DRVOKONTROLA društvo s ograničenom odgovornošću za kontrolu robe i inženjering, OIB 32280738674, Preradovićeva 31 A,10000 Zagreb,HEP-Operator distribucijskog sustava d.o.o. za distribuciju i opskrbu električne energije  ELEKTRODALMACIJA SPLIT, OIB 46830600751, Ulica grada Vukovara 37,10000 Zagreb,HRVATSKE ŠUME društvo s ograničenom odgovornošću, OIB 69693144506, Ul.Ljudevita Farkaša Vukotinovića 2,10000 Zagreb,Hrvatska radiotelevizija, OIB 68419124305, Prisavlje 3,10000 Zagreb,HYPO - LEASING STEIERMARK društvo s ograničenom odgovornošću za usluge, OIB 64646464586, Garićgradska 18,10000 Zagreb,Credo banka dioničko društvo "u stečaju", OIB 94141384086, Zrinsko - frankopanska 58,21000 Split,TRGOMETAL za proizvodnju, trgovinu i usluge, društvo s ograničenom odgovornošću, OIB 14669056208, Put Dračanice 8,21204 Dugopolje,HRVATSKA POŠTANSKA BANKA, dioničko društvo, OIB 87939104217, Jurišićeva 4,10000 Zagreb,KVARNER VIENNA INSURANCE GROUP dioničko društvo za osiguranje, OIB 52848403362, Osječka 46,51000 Rijeka,DŽAMBO STAKLO d.o.o. za proizvodnju i obradu stakla, OIB 15147758022, Podi/bb,Šibenik,MICRONIC, d.o.o. za proizvodnju, trgovinu i usluge, OIB 89489773101, Gotovčeva 8,21000 Split,EURAL d.o.o. za proizvodnju i trgovinu, OIB 87435755785, Sveta Nedelja, Poduzetnička 5,Kerestinec,NIN ELEKTROCOMMERCE, d.o.o. za trgovinu, usluge i proizvodnju elektroopreme, OIB 79652872175, Zona male privrede područja Grabi,Poličnik,LEGEA ŠPORT d.o.o. za trgovinu, OIB 44892488481, Fra Stjepana Vrljića 12,21260 Imotski,Hrvatski Telekom d.d., OIB 81793146560, Savska cesta 32,10000 Zagreb,GORTAN-ZADAR društvo s ograničenom odgovornošću za poslove u građevinarstvu, OIB 72185476666, Andrije Hebranga 3,Zadar,POTENCIJAL za inženjering i usluge društvo s ograničenom odgovornošću, OIB 80072940561, Doverska 37,Split,WORK, društvo s ograničenom odgovornošću za građevinarstvo, trgovinu, ugostiteljstvo i cestovni prijevoz, OIB 46872257987, 113. Šibenske brigade HV br. 175,Bilice</izvorni_sadrzaj>
    <derivirana_varijabla naziv="DomainObject.Predmet.StrankaWithAdressOIB_1">OTP banka Hrvatska dioničko društvo, OIB 52508873833, Ulica Domovinskog rata 3,23000 Zadar,CREDO BANKA d.d. - u prisilnoj likvidaciji, OIB 94141384086, Zrinjsko-Frankopanska 58,21000 Split,LOCAT CROATIA društvo s ograničenom odgovornošću za trgovinu i usluge, OIB 34403322678, Heinzelova 33,10000 Zagreb,Ministarstvo gospodarstva, rada i poduzetništva, OIB 57036237740, Ulica grada Vukovara 78,10000 Zagreb,HYPO-LEASING KROATIEN, društvo za financiranje, d.o.o., OIB 87064273078, Koranska 16,10000 Zagreb,Konica Minolta Hrvatska - poslovna rješenja, d.o.o. za trgovinu i usluge, OIB 31697259786, Horvatova 82,10000 Zagreb,EUROHERC osiguranje d.d. Podružnica Split, OIB 22694857747, Ul.grada Vukovara 282,10000 Zagreb,GU društvo s ograničenom odgovornošću za trgovinu i zastupanje, OIB 91929234326, Mala Švarča 155,47000 Karlovac,TRAST međunarodno otpremništvo, dioničko društvo, OIB 93225891495, Gat sv, Duje 4,21000 Split,Hrvatski Telekom d.d., OIB 81793146560, Savska cesta 32,10000 Zagreb,FORMATOR SIGURNOSNA STAKLA d. o. o., OIB 64828713623, Industrijska zona - Radna zona R 29,51227 Kukuljanovo,JADRANŠPED-IMOTSKI d.o.o. za prijevoz, trgovinu i usluge, OIB 32986803392, Fra Rajmunda Rudeža 1,21260 Imotski,STROJOPROMET-ZAGREB d.o.o., OIB 97994010225, Zagrebačka 6,10292 Šenkovec,EUROINSPEKT - DRVOKONTROLA društvo s ograničenom odgovornošću za kontrolu robe i inženjering, OIB 32280738674, Preradovićeva 31 A,10000 Zagreb,HEP-Operator distribucijskog sustava d.o.o. za distribuciju i opskrbu električne energije  ELEKTRODALMACIJA SPLIT, OIB 46830600751, Ulica grada Vukovara 37,10000 Zagreb,HRVATSKE ŠUME društvo s ograničenom odgovornošću, OIB 69693144506, Ul.Ljudevita Farkaša Vukotinovića 2,10000 Zagreb,Hrvatska radiotelevizija, OIB 68419124305, Prisavlje 3,10000 Zagreb,HYPO - LEASING STEIERMARK društvo s ograničenom odgovornošću za usluge, OIB 64646464586, Garićgradska 18,10000 Zagreb,Credo banka dioničko društvo "u stečaju", OIB 94141384086, Zrinsko - frankopanska 58,21000 Split,TRGOMETAL za proizvodnju, trgovinu i usluge, društvo s ograničenom odgovornošću, OIB 14669056208, Put Dračanice 8,21204 Dugopolje,HRVATSKA POŠTANSKA BANKA, dioničko društvo, OIB 87939104217, Jurišićeva 4,10000 Zagreb,KVARNER VIENNA INSURANCE GROUP dioničko društvo za osiguranje, OIB 52848403362, Osječka 46,51000 Rijeka,DŽAMBO STAKLO d.o.o. za proizvodnju i obradu stakla, OIB 15147758022, Podi/bb,Šibenik,MICRONIC, d.o.o. za proizvodnju, trgovinu i usluge, OIB 89489773101, Gotovčeva 8,21000 Split,EURAL d.o.o. za proizvodnju i trgovinu, OIB 87435755785, Sveta Nedelja, Poduzetnička 5,Kerestinec,NIN ELEKTROCOMMERCE, d.o.o. za trgovinu, usluge i proizvodnju elektroopreme, OIB 79652872175, Zona male privrede područja Grabi,Poličnik,LEGEA ŠPORT d.o.o. za trgovinu, OIB 44892488481, Fra Stjepana Vrljića 12,21260 Imotski,Hrvatski Telekom d.d., OIB 81793146560, Savska cesta 32,10000 Zagreb,GORTAN-ZADAR društvo s ograničenom odgovornošću za poslove u građevinarstvu, OIB 72185476666, Andrije Hebranga 3,Zadar,POTENCIJAL za inženjering i usluge društvo s ograničenom odgovornošću, OIB 80072940561, Doverska 37,Split,WORK, društvo s ograničenom odgovornošću za građevinarstvo, trgovinu, ugostiteljstvo i cestovni prijevoz, OIB 46872257987, 113. Šibenske brigade HV br. 175,Bilice</derivirana_varijabla>
  </DomainObject.Predmet.StrankaWithAdressOIB>
  <DomainObject.Predmet.StrankaNazivFormated>
    <izvorni_sadrzaj>OTP banka Hrvatska dioničko društvo,CREDO BANKA d.d. - u prisilnoj likvidaciji,LOCAT CROATIA društvo s ograničenom odgovornošću za trgovinu i usluge,Ministarstvo gospodarstva, rada i poduzetništva,HYPO-LEASING KROATIEN, društvo za financiranje, d.o.o.,Konica Minolta Hrvatska - poslovna rješenja, d.o.o. za trgovinu i usluge,EUROHERC osiguranje d.d. Podružnica Split,GU društvo s ograničenom odgovornošću za trgovinu i zastupanje,TRAST međunarodno otpremništvo, dioničko društvo,Hrvatski Telekom d.d.,FORMATOR SIGURNOSNA STAKLA d. o. o.,JADRANŠPED-IMOTSKI d.o.o. za prijevoz, trgovinu i usluge,STROJOPROMET-ZAGREB d.o.o.,EUROINSPEKT - DRVOKONTROLA društvo s ograničenom odgovornošću za kontrolu robe i inženjering,HEP-Operator distribucijskog sustava d.o.o. za distribuciju i opskrbu električne energije  ELEKTRODALMACIJA SPLIT,HRVATSKE ŠUME društvo s ograničenom odgovornošću,Hrvatska radiotelevizija,HYPO - LEASING STEIERMARK društvo s ograničenom odgovornošću za usluge,Credo banka dioničko društvo "u stečaju",TRGOMETAL za proizvodnju, trgovinu i usluge, društvo s ograničenom odgovornošću,HRVATSKA POŠTANSKA BANKA, dioničko društvo,KVARNER VIENNA INSURANCE GROUP dioničko društvo za osiguranje,DŽAMBO STAKLO d.o.o. za proizvodnju i obradu stakla,MICRONIC, d.o.o. za proizvodnju, trgovinu i usluge,EURAL d.o.o. za proizvodnju i trgovinu,NIN ELEKTROCOMMERCE, d.o.o. za trgovinu, usluge i proizvodnju elektroopreme,LEGEA ŠPORT d.o.o. za trgovinu,Hrvatski Telekom d.d.,GORTAN-ZADAR društvo s ograničenom odgovornošću za poslove u građevinarstvu,POTENCIJAL za inženjering i usluge društvo s ograničenom odgovornošću,WORK, društvo s ograničenom odgovornošću za građevinarstvo, trgovinu, ugostiteljstvo i cestovni prijevoz</izvorni_sadrzaj>
    <derivirana_varijabla naziv="DomainObject.Predmet.StrankaNazivFormated_1">OTP banka Hrvatska dioničko društvo,CREDO BANKA d.d. - u prisilnoj likvidaciji,LOCAT CROATIA društvo s ograničenom odgovornošću za trgovinu i usluge,Ministarstvo gospodarstva, rada i poduzetništva,HYPO-LEASING KROATIEN, društvo za financiranje, d.o.o.,Konica Minolta Hrvatska - poslovna rješenja, d.o.o. za trgovinu i usluge,EUROHERC osiguranje d.d. Podružnica Split,GU društvo s ograničenom odgovornošću za trgovinu i zastupanje,TRAST međunarodno otpremništvo, dioničko društvo,Hrvatski Telekom d.d.,FORMATOR SIGURNOSNA STAKLA d. o. o.,JADRANŠPED-IMOTSKI d.o.o. za prijevoz, trgovinu i usluge,STROJOPROMET-ZAGREB d.o.o.,EUROINSPEKT - DRVOKONTROLA društvo s ograničenom odgovornošću za kontrolu robe i inženjering,HEP-Operator distribucijskog sustava d.o.o. za distribuciju i opskrbu električne energije  ELEKTRODALMACIJA SPLIT,HRVATSKE ŠUME društvo s ograničenom odgovornošću,Hrvatska radiotelevizija,HYPO - LEASING STEIERMARK društvo s ograničenom odgovornošću za usluge,Credo banka dioničko društvo "u stečaju",TRGOMETAL za proizvodnju, trgovinu i usluge, društvo s ograničenom odgovornošću,HRVATSKA POŠTANSKA BANKA, dioničko društvo,KVARNER VIENNA INSURANCE GROUP dioničko društvo za osiguranje,DŽAMBO STAKLO d.o.o. za proizvodnju i obradu stakla,MICRONIC, d.o.o. za proizvodnju, trgovinu i usluge,EURAL d.o.o. za proizvodnju i trgovinu,NIN ELEKTROCOMMERCE, d.o.o. za trgovinu, usluge i proizvodnju elektroopreme,LEGEA ŠPORT d.o.o. za trgovinu,Hrvatski Telekom d.d.,GORTAN-ZADAR društvo s ograničenom odgovornošću za poslove u građevinarstvu,POTENCIJAL za inženjering i usluge društvo s ograničenom odgovornošću,WORK, društvo s ograničenom odgovornošću za građevinarstvo, trgovinu, ugostiteljstvo i cestovni prijevoz</derivirana_varijabla>
  </DomainObject.Predmet.StrankaNazivFormated>
  <DomainObject.Predmet.StrankaNazivFormatedOIB>
    <izvorni_sadrzaj>OTP banka Hrvatska dioničko društvo, OIB 52508873833,CREDO BANKA d.d. - u prisilnoj likvidaciji, OIB 94141384086,LOCAT CROATIA društvo s ograničenom odgovornošću za trgovinu i usluge, OIB 34403322678,Ministarstvo gospodarstva, rada i poduzetništva, OIB 57036237740,HYPO-LEASING KROATIEN, društvo za financiranje, d.o.o., OIB 87064273078,Konica Minolta Hrvatska - poslovna rješenja, d.o.o. za trgovinu i usluge, OIB 31697259786,EUROHERC osiguranje d.d. Podružnica Split, OIB 22694857747,GU društvo s ograničenom odgovornošću za trgovinu i zastupanje, OIB 91929234326,TRAST međunarodno otpremništvo, dioničko društvo, OIB 93225891495,Hrvatski Telekom d.d., OIB 81793146560,FORMATOR SIGURNOSNA STAKLA d. o. o., OIB 64828713623,JADRANŠPED-IMOTSKI d.o.o. za prijevoz, trgovinu i usluge, OIB 32986803392,STROJOPROMET-ZAGREB d.o.o., OIB 97994010225,EUROINSPEKT - DRVOKONTROLA društvo s ograničenom odgovornošću za kontrolu robe i inženjering, OIB 32280738674,HEP-Operator distribucijskog sustava d.o.o. za distribuciju i opskrbu električne energije  ELEKTRODALMACIJA SPLIT, OIB 46830600751,HRVATSKE ŠUME društvo s ograničenom odgovornošću, OIB 69693144506,Hrvatska radiotelevizija, OIB 68419124305,HYPO - LEASING STEIERMARK društvo s ograničenom odgovornošću za usluge, OIB 64646464586,Credo banka dioničko društvo "u stečaju", OIB 94141384086,TRGOMETAL za proizvodnju, trgovinu i usluge, društvo s ograničenom odgovornošću, OIB 14669056208,HRVATSKA POŠTANSKA BANKA, dioničko društvo, OIB 87939104217,KVARNER VIENNA INSURANCE GROUP dioničko društvo za osiguranje, OIB 52848403362,DŽAMBO STAKLO d.o.o. za proizvodnju i obradu stakla, OIB 15147758022,MICRONIC, d.o.o. za proizvodnju, trgovinu i usluge, OIB 89489773101,EURAL d.o.o. za proizvodnju i trgovinu, OIB 87435755785,NIN ELEKTROCOMMERCE, d.o.o. za trgovinu, usluge i proizvodnju elektroopreme, OIB 79652872175,LEGEA ŠPORT d.o.o. za trgovinu, OIB 44892488481,Hrvatski Telekom d.d., OIB 81793146560,GORTAN-ZADAR društvo s ograničenom odgovornošću za poslove u građevinarstvu, OIB 72185476666,POTENCIJAL za inženjering i usluge društvo s ograničenom odgovornošću, OIB 80072940561,WORK, društvo s ograničenom odgovornošću za građevinarstvo, trgovinu, ugostiteljstvo i cestovni prijevoz, OIB 46872257987</izvorni_sadrzaj>
    <derivirana_varijabla naziv="DomainObject.Predmet.StrankaNazivFormatedOIB_1">OTP banka Hrvatska dioničko društvo, OIB 52508873833,CREDO BANKA d.d. - u prisilnoj likvidaciji, OIB 94141384086,LOCAT CROATIA društvo s ograničenom odgovornošću za trgovinu i usluge, OIB 34403322678,Ministarstvo gospodarstva, rada i poduzetništva, OIB 57036237740,HYPO-LEASING KROATIEN, društvo za financiranje, d.o.o., OIB 87064273078,Konica Minolta Hrvatska - poslovna rješenja, d.o.o. za trgovinu i usluge, OIB 31697259786,EUROHERC osiguranje d.d. Podružnica Split, OIB 22694857747,GU društvo s ograničenom odgovornošću za trgovinu i zastupanje, OIB 91929234326,TRAST međunarodno otpremništvo, dioničko društvo, OIB 93225891495,Hrvatski Telekom d.d., OIB 81793146560,FORMATOR SIGURNOSNA STAKLA d. o. o., OIB 64828713623,JADRANŠPED-IMOTSKI d.o.o. za prijevoz, trgovinu i usluge, OIB 32986803392,STROJOPROMET-ZAGREB d.o.o., OIB 97994010225,EUROINSPEKT - DRVOKONTROLA društvo s ograničenom odgovornošću za kontrolu robe i inženjering, OIB 32280738674,HEP-Operator distribucijskog sustava d.o.o. za distribuciju i opskrbu električne energije  ELEKTRODALMACIJA SPLIT, OIB 46830600751,HRVATSKE ŠUME društvo s ograničenom odgovornošću, OIB 69693144506,Hrvatska radiotelevizija, OIB 68419124305,HYPO - LEASING STEIERMARK društvo s ograničenom odgovornošću za usluge, OIB 64646464586,Credo banka dioničko društvo "u stečaju", OIB 94141384086,TRGOMETAL za proizvodnju, trgovinu i usluge, društvo s ograničenom odgovornošću, OIB 14669056208,HRVATSKA POŠTANSKA BANKA, dioničko društvo, OIB 87939104217,KVARNER VIENNA INSURANCE GROUP dioničko društvo za osiguranje, OIB 52848403362,DŽAMBO STAKLO d.o.o. za proizvodnju i obradu stakla, OIB 15147758022,MICRONIC, d.o.o. za proizvodnju, trgovinu i usluge, OIB 89489773101,EURAL d.o.o. za proizvodnju i trgovinu, OIB 87435755785,NIN ELEKTROCOMMERCE, d.o.o. za trgovinu, usluge i proizvodnju elektroopreme, OIB 79652872175,LEGEA ŠPORT d.o.o. za trgovinu, OIB 44892488481,Hrvatski Telekom d.d., OIB 81793146560,GORTAN-ZADAR društvo s ograničenom odgovornošću za poslove u građevinarstvu, OIB 72185476666,POTENCIJAL za inženjering i usluge društvo s ograničenom odgovornošću, OIB 80072940561,WORK, društvo s ograničenom odgovornošću za građevinarstvo, trgovinu, ugostiteljstvo i cestovni prijevoz, OIB 46872257987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OTP banka Hrvatska dioničko društvo zastupanog po punomoćniku Odvjetničko društvo ŠIŠKO i partneri, j.t.d.</item>
      <item>CREDO BANKA d.d. - u prisilnoj likvidaciji</item>
      <item>LOCAT CROATIA društvo s ograničenom odgovornošću za trgovinu i usluge zastupanog po punomoćniku Mladen Ćorić</item>
      <item>Ministarstvo gospodarstva, rada i poduzetništva zastupanog po punomoćniku Županijsko državno odvjetništvo Građanskko upravni odjel Split</item>
      <item>HYPO-LEASING KROATIEN, društvo za financiranje, d.o.o.</item>
      <item>Konica Minolta Hrvatska - poslovna rješenja, d.o.o. za trgovinu i usluge</item>
      <item>EUROHERC osiguranje d.d. Podružnica Split</item>
      <item>GU društvo s ograničenom odgovornošću za trgovinu i zastupanje zastupanog po punomoćniku Ivica Didak</item>
      <item>TRAST međunarodno otpremništvo, dioničko društvo zastupanog po punomoćniku Marina Tončić-Bota</item>
      <item>Hrvatski Telekom d.d.</item>
      <item>FORMATOR SIGURNOSNA STAKLA d. o. o. zastupanog po punomoćniku Nada Badurina</item>
      <item>JADRANŠPED-IMOTSKI d.o.o. za prijevoz, trgovinu i usluge</item>
      <item>STROJOPROMET-ZAGREB d.o.o. zastupanog po punomoćniku Ljerka Šmit-primorac</item>
      <item>EUROINSPEKT - DRVOKONTROLA društvo s ograničenom odgovornošću za kontrolu robe i inženjering zastupanog po punomoćniku BRANKO VUKUŠIĆ</item>
      <item>HEP-Operator distribucijskog sustava d.o.o. za distribuciju i opskrbu električne energije  ELEKTRODALMACIJA SPLIT</item>
      <item>HRVATSKE ŠUME društvo s ograničenom odgovornošću zastupanog po punomoćniku Odvjetničko društvo TOMIĆ &amp; ŠUŠNJAR j.t.d. u likvidaciji</item>
      <item>Hrvatska radiotelevizija zastupanog po punomoćniku MADIRAZZA &amp; PARTNERI, odvjetničko društvo</item>
      <item>HYPO - LEASING STEIERMARK društvo s ograničenom odgovornošću za usluge zastupanog po punomoćniku Odvjetničko društvo HAČIĆ, KALLAY &amp; PARTNERI, društvo s ograničenom odgovornošću</item>
      <item>Credo banka dioničko društvo "u stečaju"</item>
      <item>TRGOMETAL za proizvodnju, trgovinu i usluge, društvo s ograničenom odgovornošću</item>
      <item>HRVATSKA POŠTANSKA BANKA, dioničko društvo</item>
      <item>KVARNER VIENNA INSURANCE GROUP dioničko društvo za osiguranje zastupanog po punomoćniku Odvjetničko društvo Vukić,Jelušić,Šulina,Stanković,Jurcan&amp;Jabuka</item>
      <item>DŽAMBO STAKLO d.o.o. za proizvodnju i obradu stakla</item>
      <item>MICRONIC, d.o.o. za proizvodnju, trgovinu i usluge</item>
      <item>EURAL d.o.o. za proizvodnju i trgovinu</item>
      <item>NIN ELEKTROCOMMERCE, d.o.o. za trgovinu, usluge i proizvodnju elektroopreme zastupanog po punomoćniku Ana Smoljan Zanki</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izvorni_sadrzaj>
    <derivirana_varijabla naziv="DomainObject.Predmet.StrankaListFormated_1">
      <item>OTP banka Hrvatska dioničko društvo zastupanog po punomoćniku Odvjetničko društvo ŠIŠKO i partneri, j.t.d.</item>
      <item>CREDO BANKA d.d. - u prisilnoj likvidaciji</item>
      <item>LOCAT CROATIA društvo s ograničenom odgovornošću za trgovinu i usluge zastupanog po punomoćniku Mladen Ćorić</item>
      <item>Ministarstvo gospodarstva, rada i poduzetništva zastupanog po punomoćniku Županijsko državno odvjetništvo Građanskko upravni odjel Split</item>
      <item>HYPO-LEASING KROATIEN, društvo za financiranje, d.o.o.</item>
      <item>Konica Minolta Hrvatska - poslovna rješenja, d.o.o. za trgovinu i usluge</item>
      <item>EUROHERC osiguranje d.d. Podružnica Split</item>
      <item>GU društvo s ograničenom odgovornošću za trgovinu i zastupanje zastupanog po punomoćniku Ivica Didak</item>
      <item>TRAST međunarodno otpremništvo, dioničko društvo zastupanog po punomoćniku Marina Tončić-Bota</item>
      <item>Hrvatski Telekom d.d.</item>
      <item>FORMATOR SIGURNOSNA STAKLA d. o. o. zastupanog po punomoćniku Nada Badurina</item>
      <item>JADRANŠPED-IMOTSKI d.o.o. za prijevoz, trgovinu i usluge</item>
      <item>STROJOPROMET-ZAGREB d.o.o. zastupanog po punomoćniku Ljerka Šmit-primorac</item>
      <item>EUROINSPEKT - DRVOKONTROLA društvo s ograničenom odgovornošću za kontrolu robe i inženjering zastupanog po punomoćniku BRANKO VUKUŠIĆ</item>
      <item>HEP-Operator distribucijskog sustava d.o.o. za distribuciju i opskrbu električne energije  ELEKTRODALMACIJA SPLIT</item>
      <item>HRVATSKE ŠUME društvo s ograničenom odgovornošću zastupanog po punomoćniku Odvjetničko društvo TOMIĆ &amp; ŠUŠNJAR j.t.d. u likvidaciji</item>
      <item>Hrvatska radiotelevizija zastupanog po punomoćniku MADIRAZZA &amp; PARTNERI, odvjetničko društvo</item>
      <item>HYPO - LEASING STEIERMARK društvo s ograničenom odgovornošću za usluge zastupanog po punomoćniku Odvjetničko društvo HAČIĆ, KALLAY &amp; PARTNERI, društvo s ograničenom odgovornošću</item>
      <item>Credo banka dioničko društvo "u stečaju"</item>
      <item>TRGOMETAL za proizvodnju, trgovinu i usluge, društvo s ograničenom odgovornošću</item>
      <item>HRVATSKA POŠTANSKA BANKA, dioničko društvo</item>
      <item>KVARNER VIENNA INSURANCE GROUP dioničko društvo za osiguranje zastupanog po punomoćniku Odvjetničko društvo Vukić,Jelušić,Šulina,Stanković,Jurcan&amp;Jabuka</item>
      <item>DŽAMBO STAKLO d.o.o. za proizvodnju i obradu stakla</item>
      <item>MICRONIC, d.o.o. za proizvodnju, trgovinu i usluge</item>
      <item>EURAL d.o.o. za proizvodnju i trgovinu</item>
      <item>NIN ELEKTROCOMMERCE, d.o.o. za trgovinu, usluge i proizvodnju elektroopreme zastupanog po punomoćniku Ana Smoljan Zanki</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derivirana_varijabla>
  </DomainObject.Predmet.StrankaListFormated>
  <DomainObject.Predmet.StrankaListFormatedOIB>
    <izvorni_sadrzaj>
      <item>OTP banka Hrvatska dioničko društvo, OIB 52508873833 zastupanog po punomoćniku Odvjetničko društvo ŠIŠKO i partneri, j.t.d.</item>
      <item>CREDO BANKA d.d. - u prisilnoj likvidaciji, OIB 94141384086</item>
      <item>LOCAT CROATIA društvo s ograničenom odgovornošću za trgovinu i usluge, OIB 34403322678 zastupanog po punomoćniku Mladen Ćorić</item>
      <item>Ministarstvo gospodarstva, rada i poduzetništva, OIB 57036237740 zastupanog po punomoćniku Županijsko državno odvjetništvo Građanskko upravni odjel Split</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 zastupanog po punomoćniku Ivica Didak</item>
      <item>TRAST međunarodno otpremništvo, dioničko društvo, OIB 93225891495 zastupanog po punomoćniku Marina Tončić-Bota</item>
      <item>Hrvatski Telekom d.d., OIB 81793146560</item>
      <item>FORMATOR SIGURNOSNA STAKLA d. o. o., OIB 64828713623 zastupanog po punomoćniku Nada Badurina</item>
      <item>JADRANŠPED-IMOTSKI d.o.o. za prijevoz, trgovinu i usluge, OIB 32986803392</item>
      <item>STROJOPROMET-ZAGREB d.o.o., OIB 97994010225 zastupanog po punomoćniku Ljerka Šmit-primorac</item>
      <item>EUROINSPEKT - DRVOKONTROLA društvo s ograničenom odgovornošću za kontrolu robe i inženjering, OIB 32280738674 zastupanog po punomoćniku BRANKO VUKUŠIĆ</item>
      <item>HEP-Operator distribucijskog sustava d.o.o. za distribuciju i opskrbu električne energije  ELEKTRODALMACIJA SPLIT, OIB 46830600751</item>
      <item>HRVATSKE ŠUME društvo s ograničenom odgovornošću, OIB 69693144506 zastupanog po punomoćniku Odvjetničko društvo TOMIĆ &amp; ŠUŠNJAR j.t.d. u likvidaciji</item>
      <item>Hrvatska radiotelevizija, OIB 68419124305 zastupanog po punomoćniku MADIRAZZA &amp; PARTNERI, odvjetničko društvo</item>
      <item>HYPO - LEASING STEIERMARK društvo s ograničenom odgovornošću za usluge, OIB 64646464586 zastupanog po punomoćniku Odvjetničko društvo HAČIĆ, KALLAY &amp; PARTNERI, društvo s ograničenom odgovornošću</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 zastupanog po punomoćniku Odvjetničko društvo Vukić,Jelušić,Šulina,Stanković,Jurcan&amp;Jabuka</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 zastupanog po punomoćniku Ana Smoljan Zanki</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izvorni_sadrzaj>
    <derivirana_varijabla naziv="DomainObject.Predmet.StrankaListFormatedOIB_1">
      <item>OTP banka Hrvatska dioničko društvo, OIB 52508873833 zastupanog po punomoćniku Odvjetničko društvo ŠIŠKO i partneri, j.t.d.</item>
      <item>CREDO BANKA d.d. - u prisilnoj likvidaciji, OIB 94141384086</item>
      <item>LOCAT CROATIA društvo s ograničenom odgovornošću za trgovinu i usluge, OIB 34403322678 zastupanog po punomoćniku Mladen Ćorić</item>
      <item>Ministarstvo gospodarstva, rada i poduzetništva, OIB 57036237740 zastupanog po punomoćniku Županijsko državno odvjetništvo Građanskko upravni odjel Split</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 zastupanog po punomoćniku Ivica Didak</item>
      <item>TRAST međunarodno otpremništvo, dioničko društvo, OIB 93225891495 zastupanog po punomoćniku Marina Tončić-Bota</item>
      <item>Hrvatski Telekom d.d., OIB 81793146560</item>
      <item>FORMATOR SIGURNOSNA STAKLA d. o. o., OIB 64828713623 zastupanog po punomoćniku Nada Badurina</item>
      <item>JADRANŠPED-IMOTSKI d.o.o. za prijevoz, trgovinu i usluge, OIB 32986803392</item>
      <item>STROJOPROMET-ZAGREB d.o.o., OIB 97994010225 zastupanog po punomoćniku Ljerka Šmit-primorac</item>
      <item>EUROINSPEKT - DRVOKONTROLA društvo s ograničenom odgovornošću za kontrolu robe i inženjering, OIB 32280738674 zastupanog po punomoćniku BRANKO VUKUŠIĆ</item>
      <item>HEP-Operator distribucijskog sustava d.o.o. za distribuciju i opskrbu električne energije  ELEKTRODALMACIJA SPLIT, OIB 46830600751</item>
      <item>HRVATSKE ŠUME društvo s ograničenom odgovornošću, OIB 69693144506 zastupanog po punomoćniku Odvjetničko društvo TOMIĆ &amp; ŠUŠNJAR j.t.d. u likvidaciji</item>
      <item>Hrvatska radiotelevizija, OIB 68419124305 zastupanog po punomoćniku MADIRAZZA &amp; PARTNERI, odvjetničko društvo</item>
      <item>HYPO - LEASING STEIERMARK društvo s ograničenom odgovornošću za usluge, OIB 64646464586 zastupanog po punomoćniku Odvjetničko društvo HAČIĆ, KALLAY &amp; PARTNERI, društvo s ograničenom odgovornošću</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 zastupanog po punomoćniku Odvjetničko društvo Vukić,Jelušić,Šulina,Stanković,Jurcan&amp;Jabuka</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 zastupanog po punomoćniku Ana Smoljan Zanki</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derivirana_varijabla>
  </DomainObject.Predmet.StrankaListFormatedOIB>
  <DomainObject.Predmet.StrankaListFormatedWithAdress>
    <izvorni_sadrzaj>
      <item>OTP banka Hrvatska dioničko društvo, Ulica Domovinskog rata 3, 23000 Zadar zastupanog po punomoćniku Odvjetničko društvo ŠIŠKO i partneri, j.t.d.</item>
      <item>CREDO BANKA d.d. - u prisilnoj likvidaciji, Zrinjsko-Frankopanska 58, 21000 Split</item>
      <item>LOCAT CROATIA društvo s ograničenom odgovornošću za trgovinu i usluge, Heinzelova 33, 10000 Zagreb zastupanog po punomoćniku Mladen Ćorić</item>
      <item>Ministarstvo gospodarstva, rada i poduzetništva, Ulica grada Vukovara 78, 10000 Zagreb zastupanog po punomoćniku Županijsko državno odvjetništvo Građanskko upravni odjel Split</item>
      <item>HYPO-LEASING KROATIEN, društvo za financiranje, d.o.o., Koranska 16, 10000 Zagreb</item>
      <item>Konica Minolta Hrvatska - poslovna rješenja, d.o.o. za trgovinu i usluge, Horvatova 82, 10000 Zagreb</item>
      <item>EUROHERC osiguranje d.d. Podružnica Split, Ul.grada Vukovara 282, 10000 Zagreb</item>
      <item>GU društvo s ograničenom odgovornošću za trgovinu i zastupanje, Mala Švarča 155, 47000 Karlovac zastupanog po punomoćniku Ivica Didak</item>
      <item>TRAST međunarodno otpremništvo, dioničko društvo, Gat sv, Duje 4, 21000 Split zastupanog po punomoćniku Marina Tončić-Bota</item>
      <item>Hrvatski Telekom d.d., Savska cesta 32, 10000 Zagreb</item>
      <item>FORMATOR SIGURNOSNA STAKLA d. o. o., Industrijska zona - Radna zona R 29, 51227 Kukuljanovo zastupanog po punomoćniku Nada Badurina</item>
      <item>JADRANŠPED-IMOTSKI d.o.o. za prijevoz, trgovinu i usluge, Fra Rajmunda Rudeža 1, 21260 Imotski</item>
      <item>STROJOPROMET-ZAGREB d.o.o., Zagrebačka 6, 10292 Šenkovec zastupanog po punomoćniku Ljerka Šmit-primorac</item>
      <item>EUROINSPEKT - DRVOKONTROLA društvo s ograničenom odgovornošću za kontrolu robe i inženjering, Preradovićeva 31 A, 10000 Zagreb zastupanog po punomoćniku BRANKO VUKUŠIĆ</item>
      <item>HEP-Operator distribucijskog sustava d.o.o. za distribuciju i opskrbu električne energije  ELEKTRODALMACIJA SPLIT, Ulica grada Vukovara 37, 10000 Zagreb</item>
      <item>HRVATSKE ŠUME društvo s ograničenom odgovornošću, Ul.Ljudevita Farkaša Vukotinovića 2, 10000 Zagreb zastupanog po punomoćniku Odvjetničko društvo TOMIĆ &amp; ŠUŠNJAR j.t.d. u likvidaciji</item>
      <item>Hrvatska radiotelevizija, Prisavlje 3, 10000 Zagreb zastupanog po punomoćniku MADIRAZZA &amp; PARTNERI, odvjetničko društvo</item>
      <item>HYPO - LEASING STEIERMARK društvo s ograničenom odgovornošću za usluge, Garićgradska 18, 10000 Zagreb zastupanog po punomoćniku Odvjetničko društvo HAČIĆ, KALLAY &amp; PARTNERI, društvo s ograničenom odgovornošću</item>
      <item>Credo banka dioničko društvo "u stečaju", Zrinsko - frankopanska 58, 21000 Split</item>
      <item>TRGOMETAL za proizvodnju, trgovinu i usluge, društvo s ograničenom odgovornošću, Put Dračanice 8, 21204 Dugopolje</item>
      <item>HRVATSKA POŠTANSKA BANKA, dioničko društvo, Jurišićeva 4, 10000 Zagreb</item>
      <item>KVARNER VIENNA INSURANCE GROUP dioničko društvo za osiguranje, Osječka 46, 51000 Rijeka zastupanog po punomoćniku Odvjetničko društvo Vukić,Jelušić,Šulina,Stanković,Jurcan&amp;Jabuka</item>
      <item>DŽAMBO STAKLO d.o.o. za proizvodnju i obradu stakla, Podi/bb, Šibenik</item>
      <item>MICRONIC, d.o.o. za proizvodnju, trgovinu i usluge, Gotovčeva 8, 21000 Split</item>
      <item>EURAL d.o.o. za proizvodnju i trgovinu, Sveta Nedelja, Poduzetnička 5, Kerestinec</item>
      <item>NIN ELEKTROCOMMERCE, d.o.o. za trgovinu, usluge i proizvodnju elektroopreme, Zona male privrede područja Grabi, Poličnik zastupanog po punomoćniku Ana Smoljan Zanki</item>
      <item>LEGEA ŠPORT d.o.o. za trgovinu, Fra Stjepana Vrljića 12, 21260 Imotski</item>
      <item>Hrvatski Telekom d.d., Savska cesta 32, 10000 Zagreb</item>
      <item>GORTAN-ZADAR društvo s ograničenom odgovornošću za poslove u građevinarstvu, Andrije Hebranga 3, Zadar</item>
      <item>POTENCIJAL za inženjering i usluge društvo s ograničenom odgovornošću, Doverska 37, Split</item>
      <item>WORK, društvo s ograničenom odgovornošću za građevinarstvo, trgovinu, ugostiteljstvo i cestovni prijevoz, 113. Šibenske brigade HV br. 175, Bilice</item>
    </izvorni_sadrzaj>
    <derivirana_varijabla naziv="DomainObject.Predmet.StrankaListFormatedWithAdress_1">
      <item>OTP banka Hrvatska dioničko društvo, Ulica Domovinskog rata 3, 23000 Zadar zastupanog po punomoćniku Odvjetničko društvo ŠIŠKO i partneri, j.t.d.</item>
      <item>CREDO BANKA d.d. - u prisilnoj likvidaciji, Zrinjsko-Frankopanska 58, 21000 Split</item>
      <item>LOCAT CROATIA društvo s ograničenom odgovornošću za trgovinu i usluge, Heinzelova 33, 10000 Zagreb zastupanog po punomoćniku Mladen Ćorić</item>
      <item>Ministarstvo gospodarstva, rada i poduzetništva, Ulica grada Vukovara 78, 10000 Zagreb zastupanog po punomoćniku Županijsko državno odvjetništvo Građanskko upravni odjel Split</item>
      <item>HYPO-LEASING KROATIEN, društvo za financiranje, d.o.o., Koranska 16, 10000 Zagreb</item>
      <item>Konica Minolta Hrvatska - poslovna rješenja, d.o.o. za trgovinu i usluge, Horvatova 82, 10000 Zagreb</item>
      <item>EUROHERC osiguranje d.d. Podružnica Split, Ul.grada Vukovara 282, 10000 Zagreb</item>
      <item>GU društvo s ograničenom odgovornošću za trgovinu i zastupanje, Mala Švarča 155, 47000 Karlovac zastupanog po punomoćniku Ivica Didak</item>
      <item>TRAST međunarodno otpremništvo, dioničko društvo, Gat sv, Duje 4, 21000 Split zastupanog po punomoćniku Marina Tončić-Bota</item>
      <item>Hrvatski Telekom d.d., Savska cesta 32, 10000 Zagreb</item>
      <item>FORMATOR SIGURNOSNA STAKLA d. o. o., Industrijska zona - Radna zona R 29, 51227 Kukuljanovo zastupanog po punomoćniku Nada Badurina</item>
      <item>JADRANŠPED-IMOTSKI d.o.o. za prijevoz, trgovinu i usluge, Fra Rajmunda Rudeža 1, 21260 Imotski</item>
      <item>STROJOPROMET-ZAGREB d.o.o., Zagrebačka 6, 10292 Šenkovec zastupanog po punomoćniku Ljerka Šmit-primorac</item>
      <item>EUROINSPEKT - DRVOKONTROLA društvo s ograničenom odgovornošću za kontrolu robe i inženjering, Preradovićeva 31 A, 10000 Zagreb zastupanog po punomoćniku BRANKO VUKUŠIĆ</item>
      <item>HEP-Operator distribucijskog sustava d.o.o. za distribuciju i opskrbu električne energije  ELEKTRODALMACIJA SPLIT, Ulica grada Vukovara 37, 10000 Zagreb</item>
      <item>HRVATSKE ŠUME društvo s ograničenom odgovornošću, Ul.Ljudevita Farkaša Vukotinovića 2, 10000 Zagreb zastupanog po punomoćniku Odvjetničko društvo TOMIĆ &amp; ŠUŠNJAR j.t.d. u likvidaciji</item>
      <item>Hrvatska radiotelevizija, Prisavlje 3, 10000 Zagreb zastupanog po punomoćniku MADIRAZZA &amp; PARTNERI, odvjetničko društvo</item>
      <item>HYPO - LEASING STEIERMARK društvo s ograničenom odgovornošću za usluge, Garićgradska 18, 10000 Zagreb zastupanog po punomoćniku Odvjetničko društvo HAČIĆ, KALLAY &amp; PARTNERI, društvo s ograničenom odgovornošću</item>
      <item>Credo banka dioničko društvo "u stečaju", Zrinsko - frankopanska 58, 21000 Split</item>
      <item>TRGOMETAL za proizvodnju, trgovinu i usluge, društvo s ograničenom odgovornošću, Put Dračanice 8, 21204 Dugopolje</item>
      <item>HRVATSKA POŠTANSKA BANKA, dioničko društvo, Jurišićeva 4, 10000 Zagreb</item>
      <item>KVARNER VIENNA INSURANCE GROUP dioničko društvo za osiguranje, Osječka 46, 51000 Rijeka zastupanog po punomoćniku Odvjetničko društvo Vukić,Jelušić,Šulina,Stanković,Jurcan&amp;Jabuka</item>
      <item>DŽAMBO STAKLO d.o.o. za proizvodnju i obradu stakla, Podi/bb, Šibenik</item>
      <item>MICRONIC, d.o.o. za proizvodnju, trgovinu i usluge, Gotovčeva 8, 21000 Split</item>
      <item>EURAL d.o.o. za proizvodnju i trgovinu, Sveta Nedelja, Poduzetnička 5, Kerestinec</item>
      <item>NIN ELEKTROCOMMERCE, d.o.o. za trgovinu, usluge i proizvodnju elektroopreme, Zona male privrede područja Grabi, Poličnik zastupanog po punomoćniku Ana Smoljan Zanki</item>
      <item>LEGEA ŠPORT d.o.o. za trgovinu, Fra Stjepana Vrljića 12, 21260 Imotski</item>
      <item>Hrvatski Telekom d.d., Savska cesta 32, 10000 Zagreb</item>
      <item>GORTAN-ZADAR društvo s ograničenom odgovornošću za poslove u građevinarstvu, Andrije Hebranga 3, Zadar</item>
      <item>POTENCIJAL za inženjering i usluge društvo s ograničenom odgovornošću, Doverska 37, Split</item>
      <item>WORK, društvo s ograničenom odgovornošću za građevinarstvo, trgovinu, ugostiteljstvo i cestovni prijevoz, 113. Šibenske brigade HV br. 175, Bilice</item>
    </derivirana_varijabla>
  </DomainObject.Predmet.StrankaListFormatedWithAdress>
  <DomainObject.Predmet.StrankaListFormatedWithAdressOIB>
    <izvorni_sadrzaj>
      <item>OTP banka Hrvatska dioničko društvo, OIB 52508873833, Ulica Domovinskog rata 3, 23000 Zadar zastupanog po punomoćniku Odvjetničko društvo ŠIŠKO i partneri, j.t.d.</item>
      <item>CREDO BANKA d.d. - u prisilnoj likvidaciji, OIB 94141384086, Zrinjsko-Frankopanska 58, 21000 Split</item>
      <item>LOCAT CROATIA društvo s ograničenom odgovornošću za trgovinu i usluge, OIB 34403322678, Heinzelova 33, 10000 Zagreb zastupanog po punomoćniku Mladen Ćorić</item>
      <item>Ministarstvo gospodarstva, rada i poduzetništva, OIB 57036237740, Ulica grada Vukovara 78, 10000 Zagreb zastupanog po punomoćniku Županijsko državno odvjetništvo Građanskko upravni odjel Split</item>
      <item>HYPO-LEASING KROATIEN, društvo za financiranje, d.o.o., OIB 87064273078, Koranska 16, 10000 Zagreb</item>
      <item>Konica Minolta Hrvatska - poslovna rješenja, d.o.o. za trgovinu i usluge, OIB 31697259786, Horvatova 82, 10000 Zagreb</item>
      <item>EUROHERC osiguranje d.d. Podružnica Split, OIB 22694857747, Ul.grada Vukovara 282, 10000 Zagreb</item>
      <item>GU društvo s ograničenom odgovornošću za trgovinu i zastupanje, OIB 91929234326, Mala Švarča 155, 47000 Karlovac zastupanog po punomoćniku Ivica Didak</item>
      <item>TRAST međunarodno otpremništvo, dioničko društvo, OIB 93225891495, Gat sv, Duje 4, 21000 Split zastupanog po punomoćniku Marina Tončić-Bota</item>
      <item>Hrvatski Telekom d.d., OIB 81793146560, Savska cesta 32, 10000 Zagreb</item>
      <item>FORMATOR SIGURNOSNA STAKLA d. o. o., OIB 64828713623, Industrijska zona - Radna zona R 29, 51227 Kukuljanovo zastupanog po punomoćniku Nada Badurina</item>
      <item>JADRANŠPED-IMOTSKI d.o.o. za prijevoz, trgovinu i usluge, OIB 32986803392, Fra Rajmunda Rudeža 1, 21260 Imotski</item>
      <item>STROJOPROMET-ZAGREB d.o.o., OIB 97994010225, Zagrebačka 6, 10292 Šenkovec zastupanog po punomoćniku Ljerka Šmit-primorac</item>
      <item>EUROINSPEKT - DRVOKONTROLA društvo s ograničenom odgovornošću za kontrolu robe i inženjering, OIB 32280738674, Preradovićeva 31 A, 10000 Zagreb zastupanog po punomoćniku BRANKO VUKUŠIĆ</item>
      <item>HEP-Operator distribucijskog sustava d.o.o. za distribuciju i opskrbu električne energije  ELEKTRODALMACIJA SPLIT, OIB 46830600751, Ulica grada Vukovara 37, 10000 Zagreb</item>
      <item>HRVATSKE ŠUME društvo s ograničenom odgovornošću, OIB 69693144506, Ul.Ljudevita Farkaša Vukotinovića 2, 10000 Zagreb zastupanog po punomoćniku Odvjetničko društvo TOMIĆ &amp; ŠUŠNJAR j.t.d. u likvidaciji</item>
      <item>Hrvatska radiotelevizija, OIB 68419124305, Prisavlje 3, 10000 Zagreb zastupanog po punomoćniku MADIRAZZA &amp; PARTNERI, odvjetničko društvo</item>
      <item>HYPO - LEASING STEIERMARK društvo s ograničenom odgovornošću za usluge, OIB 64646464586, Garićgradska 18, 10000 Zagreb zastupanog po punomoćniku Odvjetničko društvo HAČIĆ, KALLAY &amp; PARTNERI, društvo s ograničenom odgovornošću</item>
      <item>Credo banka dioničko društvo "u stečaju", OIB 94141384086, Zrinsko - frankopanska 58, 21000 Split</item>
      <item>TRGOMETAL za proizvodnju, trgovinu i usluge, društvo s ograničenom odgovornošću, OIB 14669056208, Put Dračanice 8, 21204 Dugopolje</item>
      <item>HRVATSKA POŠTANSKA BANKA, dioničko društvo, OIB 87939104217, Jurišićeva 4, 10000 Zagreb</item>
      <item>KVARNER VIENNA INSURANCE GROUP dioničko društvo za osiguranje, OIB 52848403362, Osječka 46, 51000 Rijeka zastupanog po punomoćniku Odvjetničko društvo Vukić,Jelušić,Šulina,Stanković,Jurcan&amp;Jabuka</item>
      <item>DŽAMBO STAKLO d.o.o. za proizvodnju i obradu stakla, OIB 15147758022, Podi/bb, Šibenik</item>
      <item>MICRONIC, d.o.o. za proizvodnju, trgovinu i usluge, OIB 89489773101, Gotovčeva 8, 21000 Split</item>
      <item>EURAL d.o.o. za proizvodnju i trgovinu, OIB 87435755785, Sveta Nedelja, Poduzetnička 5, Kerestinec</item>
      <item>NIN ELEKTROCOMMERCE, d.o.o. za trgovinu, usluge i proizvodnju elektroopreme, OIB 79652872175, Zona male privrede područja Grabi, Poličnik zastupanog po punomoćniku Ana Smoljan Zanki</item>
      <item>LEGEA ŠPORT d.o.o. za trgovinu, OIB 44892488481, Fra Stjepana Vrljića 12, 21260 Imotski</item>
      <item>Hrvatski Telekom d.d., OIB 81793146560, Savska cesta 32, 10000 Zagreb</item>
      <item>GORTAN-ZADAR društvo s ograničenom odgovornošću za poslove u građevinarstvu, OIB 72185476666, Andrije Hebranga 3, Zadar</item>
      <item>POTENCIJAL za inženjering i usluge društvo s ograničenom odgovornošću, OIB 80072940561, Doverska 37, Split</item>
      <item>WORK, društvo s ograničenom odgovornošću za građevinarstvo, trgovinu, ugostiteljstvo i cestovni prijevoz, OIB 46872257987, 113. Šibenske brigade HV br. 175, Bilice</item>
    </izvorni_sadrzaj>
    <derivirana_varijabla naziv="DomainObject.Predmet.StrankaListFormatedWithAdressOIB_1">
      <item>OTP banka Hrvatska dioničko društvo, OIB 52508873833, Ulica Domovinskog rata 3, 23000 Zadar zastupanog po punomoćniku Odvjetničko društvo ŠIŠKO i partneri, j.t.d.</item>
      <item>CREDO BANKA d.d. - u prisilnoj likvidaciji, OIB 94141384086, Zrinjsko-Frankopanska 58, 21000 Split</item>
      <item>LOCAT CROATIA društvo s ograničenom odgovornošću za trgovinu i usluge, OIB 34403322678, Heinzelova 33, 10000 Zagreb zastupanog po punomoćniku Mladen Ćorić</item>
      <item>Ministarstvo gospodarstva, rada i poduzetništva, OIB 57036237740, Ulica grada Vukovara 78, 10000 Zagreb zastupanog po punomoćniku Županijsko državno odvjetništvo Građanskko upravni odjel Split</item>
      <item>HYPO-LEASING KROATIEN, društvo za financiranje, d.o.o., OIB 87064273078, Koranska 16, 10000 Zagreb</item>
      <item>Konica Minolta Hrvatska - poslovna rješenja, d.o.o. za trgovinu i usluge, OIB 31697259786, Horvatova 82, 10000 Zagreb</item>
      <item>EUROHERC osiguranje d.d. Podružnica Split, OIB 22694857747, Ul.grada Vukovara 282, 10000 Zagreb</item>
      <item>GU društvo s ograničenom odgovornošću za trgovinu i zastupanje, OIB 91929234326, Mala Švarča 155, 47000 Karlovac zastupanog po punomoćniku Ivica Didak</item>
      <item>TRAST međunarodno otpremništvo, dioničko društvo, OIB 93225891495, Gat sv, Duje 4, 21000 Split zastupanog po punomoćniku Marina Tončić-Bota</item>
      <item>Hrvatski Telekom d.d., OIB 81793146560, Savska cesta 32, 10000 Zagreb</item>
      <item>FORMATOR SIGURNOSNA STAKLA d. o. o., OIB 64828713623, Industrijska zona - Radna zona R 29, 51227 Kukuljanovo zastupanog po punomoćniku Nada Badurina</item>
      <item>JADRANŠPED-IMOTSKI d.o.o. za prijevoz, trgovinu i usluge, OIB 32986803392, Fra Rajmunda Rudeža 1, 21260 Imotski</item>
      <item>STROJOPROMET-ZAGREB d.o.o., OIB 97994010225, Zagrebačka 6, 10292 Šenkovec zastupanog po punomoćniku Ljerka Šmit-primorac</item>
      <item>EUROINSPEKT - DRVOKONTROLA društvo s ograničenom odgovornošću za kontrolu robe i inženjering, OIB 32280738674, Preradovićeva 31 A, 10000 Zagreb zastupanog po punomoćniku BRANKO VUKUŠIĆ</item>
      <item>HEP-Operator distribucijskog sustava d.o.o. za distribuciju i opskrbu električne energije  ELEKTRODALMACIJA SPLIT, OIB 46830600751, Ulica grada Vukovara 37, 10000 Zagreb</item>
      <item>HRVATSKE ŠUME društvo s ograničenom odgovornošću, OIB 69693144506, Ul.Ljudevita Farkaša Vukotinovića 2, 10000 Zagreb zastupanog po punomoćniku Odvjetničko društvo TOMIĆ &amp; ŠUŠNJAR j.t.d. u likvidaciji</item>
      <item>Hrvatska radiotelevizija, OIB 68419124305, Prisavlje 3, 10000 Zagreb zastupanog po punomoćniku MADIRAZZA &amp; PARTNERI, odvjetničko društvo</item>
      <item>HYPO - LEASING STEIERMARK društvo s ograničenom odgovornošću za usluge, OIB 64646464586, Garićgradska 18, 10000 Zagreb zastupanog po punomoćniku Odvjetničko društvo HAČIĆ, KALLAY &amp; PARTNERI, društvo s ograničenom odgovornošću</item>
      <item>Credo banka dioničko društvo "u stečaju", OIB 94141384086, Zrinsko - frankopanska 58, 21000 Split</item>
      <item>TRGOMETAL za proizvodnju, trgovinu i usluge, društvo s ograničenom odgovornošću, OIB 14669056208, Put Dračanice 8, 21204 Dugopolje</item>
      <item>HRVATSKA POŠTANSKA BANKA, dioničko društvo, OIB 87939104217, Jurišićeva 4, 10000 Zagreb</item>
      <item>KVARNER VIENNA INSURANCE GROUP dioničko društvo za osiguranje, OIB 52848403362, Osječka 46, 51000 Rijeka zastupanog po punomoćniku Odvjetničko društvo Vukić,Jelušić,Šulina,Stanković,Jurcan&amp;Jabuka</item>
      <item>DŽAMBO STAKLO d.o.o. za proizvodnju i obradu stakla, OIB 15147758022, Podi/bb, Šibenik</item>
      <item>MICRONIC, d.o.o. za proizvodnju, trgovinu i usluge, OIB 89489773101, Gotovčeva 8, 21000 Split</item>
      <item>EURAL d.o.o. za proizvodnju i trgovinu, OIB 87435755785, Sveta Nedelja, Poduzetnička 5, Kerestinec</item>
      <item>NIN ELEKTROCOMMERCE, d.o.o. za trgovinu, usluge i proizvodnju elektroopreme, OIB 79652872175, Zona male privrede područja Grabi, Poličnik zastupanog po punomoćniku Ana Smoljan Zanki</item>
      <item>LEGEA ŠPORT d.o.o. za trgovinu, OIB 44892488481, Fra Stjepana Vrljića 12, 21260 Imotski</item>
      <item>Hrvatski Telekom d.d., OIB 81793146560, Savska cesta 32, 10000 Zagreb</item>
      <item>GORTAN-ZADAR društvo s ograničenom odgovornošću za poslove u građevinarstvu, OIB 72185476666, Andrije Hebranga 3, Zadar</item>
      <item>POTENCIJAL za inženjering i usluge društvo s ograničenom odgovornošću, OIB 80072940561, Doverska 37, Split</item>
      <item>WORK, društvo s ograničenom odgovornošću za građevinarstvo, trgovinu, ugostiteljstvo i cestovni prijevoz, OIB 46872257987, 113. Šibenske brigade HV br. 175, Bilice</item>
    </derivirana_varijabla>
  </DomainObject.Predmet.StrankaListFormatedWithAdressOIB>
  <DomainObject.Predmet.StrankaListNazivFormated>
    <izvorni_sadrzaj>
      <item>OTP banka Hrvatska dioničko društvo</item>
      <item>CREDO BANKA d.d. - u prisilnoj likvidaciji</item>
      <item>LOCAT CROATIA društvo s ograničenom odgovornošću za trgovinu i usluge</item>
      <item>Ministarstvo gospodarstva, rada i poduzetništva</item>
      <item>HYPO-LEASING KROATIEN, društvo za financiranje, d.o.o.</item>
      <item>Konica Minolta Hrvatska - poslovna rješenja, d.o.o. za trgovinu i usluge</item>
      <item>EUROHERC osiguranje d.d. Podružnica Split</item>
      <item>GU društvo s ograničenom odgovornošću za trgovinu i zastupanje</item>
      <item>TRAST međunarodno otpremništvo, dioničko društvo</item>
      <item>Hrvatski Telekom d.d.</item>
      <item>FORMATOR SIGURNOSNA STAKLA d. o. o.</item>
      <item>JADRANŠPED-IMOTSKI d.o.o. za prijevoz, trgovinu i usluge</item>
      <item>STROJOPROMET-ZAGREB d.o.o.</item>
      <item>EUROINSPEKT - DRVOKONTROLA društvo s ograničenom odgovornošću za kontrolu robe i inženjering</item>
      <item>HEP-Operator distribucijskog sustava d.o.o. za distribuciju i opskrbu električne energije  ELEKTRODALMACIJA SPLIT</item>
      <item>HRVATSKE ŠUME društvo s ograničenom odgovornošću</item>
      <item>Hrvatska radiotelevizija</item>
      <item>HYPO - LEASING STEIERMARK društvo s ograničenom odgovornošću za usluge</item>
      <item>Credo banka dioničko društvo "u stečaju"</item>
      <item>TRGOMETAL za proizvodnju, trgovinu i usluge, društvo s ograničenom odgovornošću</item>
      <item>HRVATSKA POŠTANSKA BANKA, dioničko društvo</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izvorni_sadrzaj>
    <derivirana_varijabla naziv="DomainObject.Predmet.StrankaListNazivFormated_1">
      <item>OTP banka Hrvatska dioničko društvo</item>
      <item>CREDO BANKA d.d. - u prisilnoj likvidaciji</item>
      <item>LOCAT CROATIA društvo s ograničenom odgovornošću za trgovinu i usluge</item>
      <item>Ministarstvo gospodarstva, rada i poduzetništva</item>
      <item>HYPO-LEASING KROATIEN, društvo za financiranje, d.o.o.</item>
      <item>Konica Minolta Hrvatska - poslovna rješenja, d.o.o. za trgovinu i usluge</item>
      <item>EUROHERC osiguranje d.d. Podružnica Split</item>
      <item>GU društvo s ograničenom odgovornošću za trgovinu i zastupanje</item>
      <item>TRAST međunarodno otpremništvo, dioničko društvo</item>
      <item>Hrvatski Telekom d.d.</item>
      <item>FORMATOR SIGURNOSNA STAKLA d. o. o.</item>
      <item>JADRANŠPED-IMOTSKI d.o.o. za prijevoz, trgovinu i usluge</item>
      <item>STROJOPROMET-ZAGREB d.o.o.</item>
      <item>EUROINSPEKT - DRVOKONTROLA društvo s ograničenom odgovornošću za kontrolu robe i inženjering</item>
      <item>HEP-Operator distribucijskog sustava d.o.o. za distribuciju i opskrbu električne energije  ELEKTRODALMACIJA SPLIT</item>
      <item>HRVATSKE ŠUME društvo s ograničenom odgovornošću</item>
      <item>Hrvatska radiotelevizija</item>
      <item>HYPO - LEASING STEIERMARK društvo s ograničenom odgovornošću za usluge</item>
      <item>Credo banka dioničko društvo "u stečaju"</item>
      <item>TRGOMETAL za proizvodnju, trgovinu i usluge, društvo s ograničenom odgovornošću</item>
      <item>HRVATSKA POŠTANSKA BANKA, dioničko društvo</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derivirana_varijabla>
  </DomainObject.Predmet.StrankaListNazivFormated>
  <DomainObject.Predmet.StrankaListNazivFormatedOIB>
    <izvorni_sadrzaj>
      <item>OTP banka Hrvatska dioničko društvo, OIB 52508873833</item>
      <item>CREDO BANKA d.d. - u prisilnoj likvidaciji, OIB 94141384086</item>
      <item>LOCAT CROATIA društvo s ograničenom odgovornošću za trgovinu i usluge, OIB 34403322678</item>
      <item>Ministarstvo gospodarstva, rada i poduzetništva, OIB 57036237740</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item>
      <item>TRAST međunarodno otpremništvo, dioničko društvo, OIB 93225891495</item>
      <item>Hrvatski Telekom d.d., OIB 81793146560</item>
      <item>FORMATOR SIGURNOSNA STAKLA d. o. o., OIB 64828713623</item>
      <item>JADRANŠPED-IMOTSKI d.o.o. za prijevoz, trgovinu i usluge, OIB 32986803392</item>
      <item>STROJOPROMET-ZAGREB d.o.o., OIB 97994010225</item>
      <item>EUROINSPEKT - DRVOKONTROLA društvo s ograničenom odgovornošću za kontrolu robe i inženjering, OIB 32280738674</item>
      <item>HEP-Operator distribucijskog sustava d.o.o. za distribuciju i opskrbu električne energije  ELEKTRODALMACIJA SPLIT, OIB 46830600751</item>
      <item>HRVATSKE ŠUME društvo s ograničenom odgovornošću, OIB 69693144506</item>
      <item>Hrvatska radiotelevizija, OIB 68419124305</item>
      <item>HYPO - LEASING STEIERMARK društvo s ograničenom odgovornošću za usluge, OIB 64646464586</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izvorni_sadrzaj>
    <derivirana_varijabla naziv="DomainObject.Predmet.StrankaListNazivFormatedOIB_1">
      <item>OTP banka Hrvatska dioničko društvo, OIB 52508873833</item>
      <item>CREDO BANKA d.d. - u prisilnoj likvidaciji, OIB 94141384086</item>
      <item>LOCAT CROATIA društvo s ograničenom odgovornošću za trgovinu i usluge, OIB 34403322678</item>
      <item>Ministarstvo gospodarstva, rada i poduzetništva, OIB 57036237740</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item>
      <item>TRAST međunarodno otpremništvo, dioničko društvo, OIB 93225891495</item>
      <item>Hrvatski Telekom d.d., OIB 81793146560</item>
      <item>FORMATOR SIGURNOSNA STAKLA d. o. o., OIB 64828713623</item>
      <item>JADRANŠPED-IMOTSKI d.o.o. za prijevoz, trgovinu i usluge, OIB 32986803392</item>
      <item>STROJOPROMET-ZAGREB d.o.o., OIB 97994010225</item>
      <item>EUROINSPEKT - DRVOKONTROLA društvo s ograničenom odgovornošću za kontrolu robe i inženjering, OIB 32280738674</item>
      <item>HEP-Operator distribucijskog sustava d.o.o. za distribuciju i opskrbu električne energije  ELEKTRODALMACIJA SPLIT, OIB 46830600751</item>
      <item>HRVATSKE ŠUME društvo s ograničenom odgovornošću, OIB 69693144506</item>
      <item>Hrvatska radiotelevizija, OIB 68419124305</item>
      <item>HYPO - LEASING STEIERMARK društvo s ograničenom odgovornošću za usluge, OIB 64646464586</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derivirana_varijabla>
  </DomainObject.Predmet.StrankaListNazivFormatedOIB>
  <DomainObject.Predmet.ProtuStrankaListFormated>
    <izvorni_sadrzaj>
      <item>ALDIKO, d.o.o. za proizvodnju,trgovinu i usluge "u stečaju"</item>
    </izvorni_sadrzaj>
    <derivirana_varijabla naziv="DomainObject.Predmet.ProtuStrankaListFormated_1">
      <item>ALDIKO, d.o.o. za proizvodnju,trgovinu i usluge "u stečaju"</item>
    </derivirana_varijabla>
  </DomainObject.Predmet.ProtuStrankaListFormated>
  <DomainObject.Predmet.ProtuStrankaListFormatedOIB>
    <izvorni_sadrzaj>
      <item>ALDIKO, d.o.o. za proizvodnju,trgovinu i usluge "u stečaju", OIB 86695892107</item>
    </izvorni_sadrzaj>
    <derivirana_varijabla naziv="DomainObject.Predmet.ProtuStrankaListFormatedOIB_1">
      <item>ALDIKO, d.o.o. za proizvodnju,trgovinu i usluge "u stečaju", OIB 86695892107</item>
    </derivirana_varijabla>
  </DomainObject.Predmet.ProtuStrankaListFormatedOIB>
  <DomainObject.Predmet.ProtuStrankaListFormatedWithAdress>
    <izvorni_sadrzaj>
      <item>ALDIKO, d.o.o. za proizvodnju,trgovinu i usluge "u stečaju", Zagvozd/bb, 21270 Zagvozd</item>
    </izvorni_sadrzaj>
    <derivirana_varijabla naziv="DomainObject.Predmet.ProtuStrankaListFormatedWithAdress_1">
      <item>ALDIKO, d.o.o. za proizvodnju,trgovinu i usluge "u stečaju", Zagvozd/bb, 21270 Zagvozd</item>
    </derivirana_varijabla>
  </DomainObject.Predmet.ProtuStrankaListFormatedWithAdress>
  <DomainObject.Predmet.ProtuStrankaListFormatedWithAdressOIB>
    <izvorni_sadrzaj>
      <item>ALDIKO, d.o.o. za proizvodnju,trgovinu i usluge "u stečaju", OIB 86695892107, Zagvozd/bb, 21270 Zagvozd</item>
    </izvorni_sadrzaj>
    <derivirana_varijabla naziv="DomainObject.Predmet.ProtuStrankaListFormatedWithAdressOIB_1">
      <item>ALDIKO, d.o.o. za proizvodnju,trgovinu i usluge "u stečaju", OIB 86695892107, Zagvozd/bb, 21270 Zagvozd</item>
    </derivirana_varijabla>
  </DomainObject.Predmet.ProtuStrankaListFormatedWithAdressOIB>
  <DomainObject.Predmet.ProtuStrankaListNazivFormated>
    <izvorni_sadrzaj>
      <item>ALDIKO, d.o.o. za proizvodnju,trgovinu i usluge "u stečaju"</item>
    </izvorni_sadrzaj>
    <derivirana_varijabla naziv="DomainObject.Predmet.ProtuStrankaListNazivFormated_1">
      <item>ALDIKO, d.o.o. za proizvodnju,trgovinu i usluge "u stečaju"</item>
    </derivirana_varijabla>
  </DomainObject.Predmet.ProtuStrankaListNazivFormated>
  <DomainObject.Predmet.ProtuStrankaListNazivFormatedOIB>
    <izvorni_sadrzaj>
      <item>ALDIKO, d.o.o. za proizvodnju,trgovinu i usluge "u stečaju", OIB 86695892107</item>
    </izvorni_sadrzaj>
    <derivirana_varijabla naziv="DomainObject.Predmet.ProtuStrankaListNazivFormatedOIB_1">
      <item>ALDIKO, d.o.o. za proizvodnju,trgovinu i usluge "u stečaju", OIB 86695892107</item>
    </derivirana_varijabla>
  </DomainObject.Predmet.ProtuStrankaListNazivFormatedOIB>
  <DomainObject.Predmet.OstaliListFormated>
    <izvorni_sadrzaj>
      <item>Odvjetničko društvo ŠIŠKO i partneri, j.t.d. punomoćnik sudionika u postupku OTP banka Hrvatska dioničko društvo</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 punomoćnik sudionika u postupku Ministarstvo gospodarstva, rada i poduzetništva</item>
      <item>Mladen Ćorić punomoćnik sudionika u postupku LOCAT CROATIA društvo s ograničenom odgovornošću za trgovinu i usluge</item>
      <item>Ivica Didak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punomoćnik sudionika u postupku STROJOPROMET-ZAGREB d.o.o.</item>
      <item>Branko Vukšić</item>
      <item>Odvjetničko društvo TOMIĆ &amp; ŠUŠNJAR j.t.d. u likvidaciji punomoćnik sudionika u postupku HRVATSKE ŠUME društvo s ograničenom odgovornošću</item>
      <item>MADIRAZZA &amp; PARTNERI, odvjetničko društvo punomoćnik sudionika u postupku Hrvatska radiotelevizija</item>
      <item>Odvjetničko društvo HAČIĆ, KALLAY &amp; PARTNERI, društvo s ograničenom odgovornošću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izvorni_sadrzaj>
    <derivirana_varijabla naziv="DomainObject.Predmet.OstaliListFormated_1">
      <item>Odvjetničko društvo ŠIŠKO i partneri, j.t.d. punomoćnik sudionika u postupku OTP banka Hrvatska dioničko društvo</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 punomoćnik sudionika u postupku Ministarstvo gospodarstva, rada i poduzetništva</item>
      <item>Mladen Ćorić punomoćnik sudionika u postupku LOCAT CROATIA društvo s ograničenom odgovornošću za trgovinu i usluge</item>
      <item>Ivica Didak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punomoćnik sudionika u postupku STROJOPROMET-ZAGREB d.o.o.</item>
      <item>Branko Vukšić</item>
      <item>Odvjetničko društvo TOMIĆ &amp; ŠUŠNJAR j.t.d. u likvidaciji punomoćnik sudionika u postupku HRVATSKE ŠUME društvo s ograničenom odgovornošću</item>
      <item>MADIRAZZA &amp; PARTNERI, odvjetničko društvo punomoćnik sudionika u postupku Hrvatska radiotelevizija</item>
      <item>Odvjetničko društvo HAČIĆ, KALLAY &amp; PARTNERI, društvo s ograničenom odgovornošću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derivirana_varijabla>
  </DomainObject.Predmet.OstaliListFormated>
  <DomainObject.Predmet.OstaliListFormatedOIB>
    <izvorni_sadrzaj>
      <item>Odvjetničko društvo ŠIŠKO i partneri, j.t.d., OIB 20314590488 punomoćnik sudionika u postupku OTP banka Hrvatska dioničko društvo</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 punomoćnik sudionika u postupku Ministarstvo gospodarstva, rada i poduzetništva</item>
      <item>Mladen Ćorić, OIB 11835965307 punomoćnik sudionika u postupku LOCAT CROATIA društvo s ograničenom odgovornošću za trgovinu i usluge</item>
      <item>Ivica Didak, OIB 76700337614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OIB 23649115570 punomoćnik sudionika u postupku STROJOPROMET-ZAGREB d.o.o.</item>
      <item>Branko Vukšić</item>
      <item>Odvjetničko društvo TOMIĆ &amp; ŠUŠNJAR j.t.d. u likvidaciji, OIB 56842995878 punomoćnik sudionika u postupku HRVATSKE ŠUME društvo s ograničenom odgovornošću</item>
      <item>MADIRAZZA &amp; PARTNERI, odvjetničko društvo, OIB 37462847637 punomoćnik sudionika u postupku Hrvatska radiotelevizija</item>
      <item>Odvjetničko društvo HAČIĆ, KALLAY &amp; PARTNERI, društvo s ograničenom odgovornošću, OIB 86709918716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izvorni_sadrzaj>
    <derivirana_varijabla naziv="DomainObject.Predmet.OstaliListFormatedOIB_1">
      <item>Odvjetničko društvo ŠIŠKO i partneri, j.t.d., OIB 20314590488 punomoćnik sudionika u postupku OTP banka Hrvatska dioničko društvo</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 punomoćnik sudionika u postupku Ministarstvo gospodarstva, rada i poduzetništva</item>
      <item>Mladen Ćorić, OIB 11835965307 punomoćnik sudionika u postupku LOCAT CROATIA društvo s ograničenom odgovornošću za trgovinu i usluge</item>
      <item>Ivica Didak, OIB 76700337614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OIB 23649115570 punomoćnik sudionika u postupku STROJOPROMET-ZAGREB d.o.o.</item>
      <item>Branko Vukšić</item>
      <item>Odvjetničko društvo TOMIĆ &amp; ŠUŠNJAR j.t.d. u likvidaciji, OIB 56842995878 punomoćnik sudionika u postupku HRVATSKE ŠUME društvo s ograničenom odgovornošću</item>
      <item>MADIRAZZA &amp; PARTNERI, odvjetničko društvo, OIB 37462847637 punomoćnik sudionika u postupku Hrvatska radiotelevizija</item>
      <item>Odvjetničko društvo HAČIĆ, KALLAY &amp; PARTNERI, društvo s ograničenom odgovornošću, OIB 86709918716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derivirana_varijabla>
  </DomainObject.Predmet.OstaliListFormatedOIB>
  <DomainObject.Predmet.OstaliListFormatedWithAdress>
    <izvorni_sadrzaj>
      <item>Odvjetničko društvo ŠIŠKO i partneri, j.t.d., Lovretska 1, Split punomoćnik sudionika u postupku OTP banka Hrvatska dioničko društvo</item>
      <item>NARODNE NOVINE, dioničko društvo za izdavanje i tiskanje Službenog lista Republike Hrvatske, službenih i drugih obrazaca te , Savski Gaj XIII. put 6, 10000 Zagreb</item>
      <item>HRVATSKA POŠTANSKA BANKA, dioničko društvo, Jurišićeva 4, 10000 Zagreb</item>
      <item>Ivan Galić, Vrh Visoke 10, 21000 Split</item>
      <item>ANTE MRKONJIĆ dipl. iur., Kneza Domagoja 3, 21260 Zmijavci</item>
      <item>Credo banka dioničko društvo "u stečaju", Zrinjsko-Frankopanska 58, Split</item>
      <item>Županijsko državno odvjetništvo Građanskko upravni odjel Split, 21000 Split punomoćnik sudionika u postupku Ministarstvo gospodarstva, rada i poduzetništva</item>
      <item>Mladen Ćorić, Trg Francuske Republike 12, 10000 Zagreb punomoćnik sudionika u postupku LOCAT CROATIA društvo s ograničenom odgovornošću za trgovinu i usluge</item>
      <item>Ivica Didak,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Nehruov Trg 44, Zagreb punomoćnik sudionika u postupku STROJOPROMET-ZAGREB d.o.o.</item>
      <item>Branko Vukšić, Republike Austrije 17/I, 10000 Zagreb</item>
      <item>Odvjetničko društvo TOMIĆ &amp; ŠUŠNJAR j.t.d. u likvidaciji, Zelinska 2/1, 10000 Zagreb punomoćnik sudionika u postupku HRVATSKE ŠUME društvo s ograničenom odgovornošću</item>
      <item>MADIRAZZA &amp; PARTNERI, odvjetničko društvo, Masarykova 21, 10000 Zagreb punomoćnik sudionika u postupku Hrvatska radiotelevizija</item>
      <item>Odvjetničko društvo HAČIĆ, KALLAY &amp; PARTNERI, društvo s ograničenom odgovornošću,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Pupačićeva 1, 21000 Split</item>
      <item>FOND ZA RAZVOJ I ZAPOŠLJAVANJE ZAGREB, Preobraženska 4/IV, 10000 Zagreb</item>
      <item>Ministarstvo gospodarstva, rada i poduzetništva, Ulica grada Vukovara 78, 10000 Zagreb</item>
      <item>Visoki trgovački sud, Berislavićeva 11, 10000 Zagreb</item>
      <item>Općinski sud Imotski Zemljišnoknjižni odjel Imotski, Dr. Ante Starčevića 23, 21260 Imotski</item>
      <item>Općinski sud Trogir Zemljišno knjižnji odjel, Obala Bana Berislavića 1, 21220 Trogir</item>
      <item>Općinski sud Imotski Ovršni odjel, A. Starčevića 23, 21260 Imotski</item>
      <item>Porezna uprava Ispostava Trogir, Blaža Jurja Trogiranina 1, 21220 Trogir</item>
      <item>Porezna uprava Split Ispostava Imotski, Ante Starčevića bb, 21260 Imotski</item>
      <item>Trgovački sud Split Oglasna ploča, Sukoišanska 6, 21000 Split</item>
      <item>Trgovački sud Split Registarski odjel, Sukoišanska 6, 21000 Split</item>
      <item>Nikola Jurić, B.Berislavića 5, 21 000 Split</item>
      <item>Porezna uprava Ispostava Imotski, Ante Starčevića 23, 21260 Imotski</item>
      <item>Hrvatska banka za obnovu i razvitak, Strosmayerov trg 9, 10000 Zagreb</item>
      <item>OTP banka Hrvatska dioničko društvo, Ulica Domovinskog rata 3, Zadar</item>
      <item>Trgovački sud Split Računovodstvo, Sukoišanska 6, 21000 Split</item>
      <item>Trgovački sud Split Pisarnica, Sukoišanska 6, 21000 Split</item>
      <item>Financijska agencija REGIONALNI CENTAR SPLIT, Mažuranićevo šetalilšte 24 b, 21000 Split</item>
      <item>Grgić &amp; Partneri odvjetničko društvo j.t.d., Put Supavla 1/II, 21000 Split</item>
      <item>MINISTARSTVO PODUZETNIŠTVA I OBRTA, Ulica grada Vukovara 78, 10000 Zagreb</item>
      <item>MINISTARSTVO FINANCIJA RH Odjel za naplatu državnih jamstava, potraživanja po javnom dugu i ovrhu, Katančićeva 5, 10000 Zagreb</item>
      <item>KRAH društvo s ograničenom odgovornošću za proizvodnju, Fra Ivana Rožića 23, 21276 Vrgorac</item>
    </izvorni_sadrzaj>
    <derivirana_varijabla naziv="DomainObject.Predmet.OstaliListFormatedWithAdress_1">
      <item>Odvjetničko društvo ŠIŠKO i partneri, j.t.d., Lovretska 1, Split punomoćnik sudionika u postupku OTP banka Hrvatska dioničko društvo</item>
      <item>NARODNE NOVINE, dioničko društvo za izdavanje i tiskanje Službenog lista Republike Hrvatske, službenih i drugih obrazaca te , Savski Gaj XIII. put 6, 10000 Zagreb</item>
      <item>HRVATSKA POŠTANSKA BANKA, dioničko društvo, Jurišićeva 4, 10000 Zagreb</item>
      <item>Ivan Galić, Vrh Visoke 10, 21000 Split</item>
      <item>ANTE MRKONJIĆ dipl. iur., Kneza Domagoja 3, 21260 Zmijavci</item>
      <item>Credo banka dioničko društvo "u stečaju", Zrinjsko-Frankopanska 58, Split</item>
      <item>Županijsko državno odvjetništvo Građanskko upravni odjel Split, 21000 Split punomoćnik sudionika u postupku Ministarstvo gospodarstva, rada i poduzetništva</item>
      <item>Mladen Ćorić, Trg Francuske Republike 12, 10000 Zagreb punomoćnik sudionika u postupku LOCAT CROATIA društvo s ograničenom odgovornošću za trgovinu i usluge</item>
      <item>Ivica Didak,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Nehruov Trg 44, Zagreb punomoćnik sudionika u postupku STROJOPROMET-ZAGREB d.o.o.</item>
      <item>Branko Vukšić, Republike Austrije 17/I, 10000 Zagreb</item>
      <item>Odvjetničko društvo TOMIĆ &amp; ŠUŠNJAR j.t.d. u likvidaciji, Zelinska 2/1, 10000 Zagreb punomoćnik sudionika u postupku HRVATSKE ŠUME društvo s ograničenom odgovornošću</item>
      <item>MADIRAZZA &amp; PARTNERI, odvjetničko društvo, Masarykova 21, 10000 Zagreb punomoćnik sudionika u postupku Hrvatska radiotelevizija</item>
      <item>Odvjetničko društvo HAČIĆ, KALLAY &amp; PARTNERI, društvo s ograničenom odgovornošću,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Pupačićeva 1, 21000 Split</item>
      <item>FOND ZA RAZVOJ I ZAPOŠLJAVANJE ZAGREB, Preobraženska 4/IV, 10000 Zagreb</item>
      <item>Ministarstvo gospodarstva, rada i poduzetništva, Ulica grada Vukovara 78, 10000 Zagreb</item>
      <item>Visoki trgovački sud, Berislavićeva 11, 10000 Zagreb</item>
      <item>Općinski sud Imotski Zemljišnoknjižni odjel Imotski, Dr. Ante Starčevića 23, 21260 Imotski</item>
      <item>Općinski sud Trogir Zemljišno knjižnji odjel, Obala Bana Berislavića 1, 21220 Trogir</item>
      <item>Općinski sud Imotski Ovršni odjel, A. Starčevića 23, 21260 Imotski</item>
      <item>Porezna uprava Ispostava Trogir, Blaža Jurja Trogiranina 1, 21220 Trogir</item>
      <item>Porezna uprava Split Ispostava Imotski, Ante Starčevića bb, 21260 Imotski</item>
      <item>Trgovački sud Split Oglasna ploča, Sukoišanska 6, 21000 Split</item>
      <item>Trgovački sud Split Registarski odjel, Sukoišanska 6, 21000 Split</item>
      <item>Nikola Jurić, B.Berislavića 5, 21 000 Split</item>
      <item>Porezna uprava Ispostava Imotski, Ante Starčevića 23, 21260 Imotski</item>
      <item>Hrvatska banka za obnovu i razvitak, Strosmayerov trg 9, 10000 Zagreb</item>
      <item>OTP banka Hrvatska dioničko društvo, Ulica Domovinskog rata 3, Zadar</item>
      <item>Trgovački sud Split Računovodstvo, Sukoišanska 6, 21000 Split</item>
      <item>Trgovački sud Split Pisarnica, Sukoišanska 6, 21000 Split</item>
      <item>Financijska agencija REGIONALNI CENTAR SPLIT, Mažuranićevo šetalilšte 24 b, 21000 Split</item>
      <item>Grgić &amp; Partneri odvjetničko društvo j.t.d., Put Supavla 1/II, 21000 Split</item>
      <item>MINISTARSTVO PODUZETNIŠTVA I OBRTA, Ulica grada Vukovara 78, 10000 Zagreb</item>
      <item>MINISTARSTVO FINANCIJA RH Odjel za naplatu državnih jamstava, potraživanja po javnom dugu i ovrhu, Katančićeva 5, 10000 Zagreb</item>
      <item>KRAH društvo s ograničenom odgovornošću za proizvodnju, Fra Ivana Rožića 23, 21276 Vrgorac</item>
    </derivirana_varijabla>
  </DomainObject.Predmet.OstaliListFormatedWithAdress>
  <DomainObject.Predmet.OstaliListFormatedWithAdressOIB>
    <izvorni_sadrzaj>
      <item>Odvjetničko društvo ŠIŠKO i partneri, j.t.d., OIB 20314590488, Lovretska 1, Split punomoćnik sudionika u postupku OTP banka Hrvatska dioničko društvo</item>
      <item>NARODNE NOVINE, dioničko društvo za izdavanje i tiskanje Službenog lista Republike Hrvatske, službenih i drugih obrazaca te , OIB 64546066176, Savski Gaj XIII. put 6, 10000 Zagreb</item>
      <item>HRVATSKA POŠTANSKA BANKA, dioničko društvo, OIB 87939104217, Jurišićeva 4, 10000 Zagreb</item>
      <item>Ivan Galić, Vrh Visoke 10, 21000 Split</item>
      <item>ANTE MRKONJIĆ dipl. iur., OIB 84299598589, Kneza Domagoja 3, 21260 Zmijavci</item>
      <item>Credo banka dioničko društvo "u stečaju", OIB 94141384086, Zrinjsko-Frankopanska 58, Split</item>
      <item>Županijsko državno odvjetništvo Građanskko upravni odjel Split, 21000 Split punomoćnik sudionika u postupku Ministarstvo gospodarstva, rada i poduzetništva</item>
      <item>Mladen Ćorić, OIB 11835965307, Trg Francuske Republike 12, 10000 Zagreb punomoćnik sudionika u postupku LOCAT CROATIA društvo s ograničenom odgovornošću za trgovinu i usluge</item>
      <item>Ivica Didak, OIB 76700337614,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OIB 23649115570, Nehruov Trg 44, Zagreb punomoćnik sudionika u postupku STROJOPROMET-ZAGREB d.o.o.</item>
      <item>Branko Vukšić, Republike Austrije 17/I, 10000 Zagreb</item>
      <item>Odvjetničko društvo TOMIĆ &amp; ŠUŠNJAR j.t.d. u likvidaciji, OIB 56842995878, Zelinska 2/1, 10000 Zagreb punomoćnik sudionika u postupku HRVATSKE ŠUME društvo s ograničenom odgovornošću</item>
      <item>MADIRAZZA &amp; PARTNERI, odvjetničko društvo, OIB 37462847637, Masarykova 21, 10000 Zagreb punomoćnik sudionika u postupku Hrvatska radiotelevizija</item>
      <item>Odvjetničko društvo HAČIĆ, KALLAY &amp; PARTNERI, društvo s ograničenom odgovornošću, OIB 86709918716,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OIB 67541309757, Pupačićeva 1, 21000 Split</item>
      <item>FOND ZA RAZVOJ I ZAPOŠLJAVANJE ZAGREB, Preobraženska 4/IV, 10000 Zagreb</item>
      <item>Ministarstvo gospodarstva, rada i poduzetništva, Ulica grada Vukovara 78, 10000 Zagreb</item>
      <item>Visoki trgovački sud, OIB 97349366519, Berislavićeva 11, 10000 Zagreb</item>
      <item>Općinski sud Imotski Zemljišnoknjižni odjel Imotski, OIB 47973067824, Dr. Ante Starčevića 23, 21260 Imotski</item>
      <item>Općinski sud Trogir Zemljišno knjižnji odjel, OIB 43584763981, Obala Bana Berislavića 1, 21220 Trogir</item>
      <item>Općinski sud Imotski Ovršni odjel, OIB 47973067824, A. Starčevića 23, 21260 Imotski</item>
      <item>Porezna uprava Ispostava Trogir, OIB , Blaža Jurja Trogiranina 1, 21220 Trogir</item>
      <item>Porezna uprava Split Ispostava Imotski, Ante Starčevića bb, 21260 Imotski</item>
      <item>Trgovački sud Split Oglasna ploča, OIB 30842297926, Sukoišanska 6, 21000 Split</item>
      <item>Trgovački sud Split Registarski odjel, OIB 30842297926, Sukoišanska 6, 21000 Split</item>
      <item>Nikola Jurić, B.Berislavića 5, 21 000 Split</item>
      <item>Porezna uprava Ispostava Imotski, Ante Starčevića 23, 21260 Imotski</item>
      <item>Hrvatska banka za obnovu i razvitak, OIB 26702280390, Strosmayerov trg 9, 10000 Zagreb</item>
      <item>OTP banka Hrvatska dioničko društvo, OIB 52508873833, Ulica Domovinskog rata 3, Zadar</item>
      <item>Trgovački sud Split Računovodstvo, OIB 30842297926, Sukoišanska 6, 21000 Split</item>
      <item>Trgovački sud Split Pisarnica, OIB 30842297926, Sukoišanska 6, 21000 Split</item>
      <item>Financijska agencija REGIONALNI CENTAR SPLIT, OIB 85821130368, Mažuranićevo šetalilšte 24 b, 21000 Split</item>
      <item>Grgić &amp; Partneri odvjetničko društvo j.t.d., OIB 16457179668, Put Supavla 1/II, 21000 Split</item>
      <item>MINISTARSTVO PODUZETNIŠTVA I OBRTA, Ulica grada Vukovara 78, 10000 Zagreb</item>
      <item>MINISTARSTVO FINANCIJA RH Odjel za naplatu državnih jamstava, potraživanja po javnom dugu i ovrhu, OIB 18683136487, Katančićeva 5, 10000 Zagreb</item>
      <item>KRAH društvo s ograničenom odgovornošću za proizvodnju, OIB 24923144098, Fra Ivana Rožića 23, 21276 Vrgorac</item>
    </izvorni_sadrzaj>
    <derivirana_varijabla naziv="DomainObject.Predmet.OstaliListFormatedWithAdressOIB_1">
      <item>Odvjetničko društvo ŠIŠKO i partneri, j.t.d., OIB 20314590488, Lovretska 1, Split punomoćnik sudionika u postupku OTP banka Hrvatska dioničko društvo</item>
      <item>NARODNE NOVINE, dioničko društvo za izdavanje i tiskanje Službenog lista Republike Hrvatske, službenih i drugih obrazaca te , OIB 64546066176, Savski Gaj XIII. put 6, 10000 Zagreb</item>
      <item>HRVATSKA POŠTANSKA BANKA, dioničko društvo, OIB 87939104217, Jurišićeva 4, 10000 Zagreb</item>
      <item>Ivan Galić, Vrh Visoke 10, 21000 Split</item>
      <item>ANTE MRKONJIĆ dipl. iur., OIB 84299598589, Kneza Domagoja 3, 21260 Zmijavci</item>
      <item>Credo banka dioničko društvo "u stečaju", OIB 94141384086, Zrinjsko-Frankopanska 58, Split</item>
      <item>Županijsko državno odvjetništvo Građanskko upravni odjel Split, 21000 Split punomoćnik sudionika u postupku Ministarstvo gospodarstva, rada i poduzetništva</item>
      <item>Mladen Ćorić, OIB 11835965307, Trg Francuske Republike 12, 10000 Zagreb punomoćnik sudionika u postupku LOCAT CROATIA društvo s ograničenom odgovornošću za trgovinu i usluge</item>
      <item>Ivica Didak, OIB 76700337614,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OIB 23649115570, Nehruov Trg 44, Zagreb punomoćnik sudionika u postupku STROJOPROMET-ZAGREB d.o.o.</item>
      <item>Branko Vukšić, Republike Austrije 17/I, 10000 Zagreb</item>
      <item>Odvjetničko društvo TOMIĆ &amp; ŠUŠNJAR j.t.d. u likvidaciji, OIB 56842995878, Zelinska 2/1, 10000 Zagreb punomoćnik sudionika u postupku HRVATSKE ŠUME društvo s ograničenom odgovornošću</item>
      <item>MADIRAZZA &amp; PARTNERI, odvjetničko društvo, OIB 37462847637, Masarykova 21, 10000 Zagreb punomoćnik sudionika u postupku Hrvatska radiotelevizija</item>
      <item>Odvjetničko društvo HAČIĆ, KALLAY &amp; PARTNERI, društvo s ograničenom odgovornošću, OIB 86709918716,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OIB 67541309757, Pupačićeva 1, 21000 Split</item>
      <item>FOND ZA RAZVOJ I ZAPOŠLJAVANJE ZAGREB, Preobraženska 4/IV, 10000 Zagreb</item>
      <item>Ministarstvo gospodarstva, rada i poduzetništva, Ulica grada Vukovara 78, 10000 Zagreb</item>
      <item>Visoki trgovački sud, OIB 97349366519, Berislavićeva 11, 10000 Zagreb</item>
      <item>Općinski sud Imotski Zemljišnoknjižni odjel Imotski, OIB 47973067824, Dr. Ante Starčevića 23, 21260 Imotski</item>
      <item>Općinski sud Trogir Zemljišno knjižnji odjel, OIB 43584763981, Obala Bana Berislavića 1, 21220 Trogir</item>
      <item>Općinski sud Imotski Ovršni odjel, OIB 47973067824, A. Starčevića 23, 21260 Imotski</item>
      <item>Porezna uprava Ispostava Trogir, OIB , Blaža Jurja Trogiranina 1, 21220 Trogir</item>
      <item>Porezna uprava Split Ispostava Imotski, Ante Starčevića bb, 21260 Imotski</item>
      <item>Trgovački sud Split Oglasna ploča, OIB 30842297926, Sukoišanska 6, 21000 Split</item>
      <item>Trgovački sud Split Registarski odjel, OIB 30842297926, Sukoišanska 6, 21000 Split</item>
      <item>Nikola Jurić, B.Berislavića 5, 21 000 Split</item>
      <item>Porezna uprava Ispostava Imotski, Ante Starčevića 23, 21260 Imotski</item>
      <item>Hrvatska banka za obnovu i razvitak, OIB 26702280390, Strosmayerov trg 9, 10000 Zagreb</item>
      <item>OTP banka Hrvatska dioničko društvo, OIB 52508873833, Ulica Domovinskog rata 3, Zadar</item>
      <item>Trgovački sud Split Računovodstvo, OIB 30842297926, Sukoišanska 6, 21000 Split</item>
      <item>Trgovački sud Split Pisarnica, OIB 30842297926, Sukoišanska 6, 21000 Split</item>
      <item>Financijska agencija REGIONALNI CENTAR SPLIT, OIB 85821130368, Mažuranićevo šetalilšte 24 b, 21000 Split</item>
      <item>Grgić &amp; Partneri odvjetničko društvo j.t.d., OIB 16457179668, Put Supavla 1/II, 21000 Split</item>
      <item>MINISTARSTVO PODUZETNIŠTVA I OBRTA, Ulica grada Vukovara 78, 10000 Zagreb</item>
      <item>MINISTARSTVO FINANCIJA RH Odjel za naplatu državnih jamstava, potraživanja po javnom dugu i ovrhu, OIB 18683136487, Katančićeva 5, 10000 Zagreb</item>
      <item>KRAH društvo s ograničenom odgovornošću za proizvodnju, OIB 24923144098, Fra Ivana Rožića 23, 21276 Vrgorac</item>
    </derivirana_varijabla>
  </DomainObject.Predmet.OstaliListFormatedWithAdressOIB>
  <DomainObject.Predmet.OstaliListNazivFormated>
    <izvorni_sadrzaj>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item>
      <item>Mladen Ćorić</item>
      <item>Ivica Didak</item>
      <item>Marina Tončić-Bota</item>
      <item>Nada Badurina</item>
      <item>Ljerka Šmit-primorac</item>
      <item>Branko Vukšić</item>
      <item>Odvjetničko društvo TOMIĆ &amp; ŠUŠNJAR j.t.d. u likvidaciji</item>
      <item>MADIRAZZA &amp; PARTNERI, odvjetničko društvo</item>
      <item>Odvjetničko društvo HAČIĆ, KALLAY &amp; PARTNERI, društvo s ograničenom odgovornošću</item>
      <item>BRANKO VUKUŠIĆ</item>
      <item>Odvjetničko društvo Vukić,Jelušić,Šulina,Stanković,Jurcan&amp;Jabuka</item>
      <item>Ana Smoljan Zanki</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izvorni_sadrzaj>
    <derivirana_varijabla naziv="DomainObject.Predmet.OstaliListNazivFormated_1">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item>
      <item>Mladen Ćorić</item>
      <item>Ivica Didak</item>
      <item>Marina Tončić-Bota</item>
      <item>Nada Badurina</item>
      <item>Ljerka Šmit-primorac</item>
      <item>Branko Vukšić</item>
      <item>Odvjetničko društvo TOMIĆ &amp; ŠUŠNJAR j.t.d. u likvidaciji</item>
      <item>MADIRAZZA &amp; PARTNERI, odvjetničko društvo</item>
      <item>Odvjetničko društvo HAČIĆ, KALLAY &amp; PARTNERI, društvo s ograničenom odgovornošću</item>
      <item>BRANKO VUKUŠIĆ</item>
      <item>Odvjetničko društvo Vukić,Jelušić,Šulina,Stanković,Jurcan&amp;Jabuka</item>
      <item>Ana Smoljan Zanki</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derivirana_varijabla>
  </DomainObject.Predmet.OstaliListNazivFormated>
  <DomainObject.Predmet.OstaliListNazivFormatedOIB>
    <izvorni_sadrzaj>
      <item>Odvjetničko društvo ŠIŠKO i partneri, j.t.d., OIB 20314590488</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item>
      <item>Mladen Ćorić, OIB 11835965307</item>
      <item>Ivica Didak, OIB 76700337614</item>
      <item>Marina Tončić-Bota</item>
      <item>Nada Badurina</item>
      <item>Ljerka Šmit-primorac, OIB 23649115570</item>
      <item>Branko Vukšić</item>
      <item>Odvjetničko društvo TOMIĆ &amp; ŠUŠNJAR j.t.d. u likvidaciji, OIB 56842995878</item>
      <item>MADIRAZZA &amp; PARTNERI, odvjetničko društvo, OIB 37462847637</item>
      <item>Odvjetničko društvo HAČIĆ, KALLAY &amp; PARTNERI, društvo s ograničenom odgovornošću, OIB 86709918716</item>
      <item>BRANKO VUKUŠIĆ</item>
      <item>Odvjetničko društvo Vukić,Jelušić,Šulina,Stanković,Jurcan&amp;Jabuka</item>
      <item>Ana Smoljan Zanki</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izvorni_sadrzaj>
    <derivirana_varijabla naziv="DomainObject.Predmet.OstaliListNazivFormatedOIB_1">
      <item>Odvjetničko društvo ŠIŠKO i partneri, j.t.d., OIB 20314590488</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item>
      <item>Mladen Ćorić, OIB 11835965307</item>
      <item>Ivica Didak, OIB 76700337614</item>
      <item>Marina Tončić-Bota</item>
      <item>Nada Badurina</item>
      <item>Ljerka Šmit-primorac, OIB 23649115570</item>
      <item>Branko Vukšić</item>
      <item>Odvjetničko društvo TOMIĆ &amp; ŠUŠNJAR j.t.d. u likvidaciji, OIB 56842995878</item>
      <item>MADIRAZZA &amp; PARTNERI, odvjetničko društvo, OIB 37462847637</item>
      <item>Odvjetničko društvo HAČIĆ, KALLAY &amp; PARTNERI, društvo s ograničenom odgovornošću, OIB 86709918716</item>
      <item>BRANKO VUKUŠIĆ</item>
      <item>Odvjetničko društvo Vukić,Jelušić,Šulina,Stanković,Jurcan&amp;Jabuka</item>
      <item>Ana Smoljan Zanki</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
    <derivirana_varijabla naziv="DomainObject.PoslovniBrojDokumenta_1"/>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ALDIKO, d.o.o. za proizvodnju,trgovinu i usluge "u stečaju"</izvorni_sadrzaj>
    <derivirana_varijabla naziv="DomainObject.Predmet.ProtustrankaIDrugi_1">ALDIKO, d.o.o. za proizvodnju,trgovinu i usluge "u stečaju"</derivirana_varijabla>
  </DomainObject.Predmet.ProtustrankaIDrugi>
  <DomainObject.Predmet.StrankaIDrugiAdressOIB>
    <izvorni_sadrzaj>OTP banka Hrvatska dioničko društvo, OIB 52508873833, Ulica Domovinskog rata 3, 23000 Zadar i dr.</izvorni_sadrzaj>
    <derivirana_varijabla naziv="DomainObject.Predmet.StrankaIDrugiAdressOIB_1">OTP banka Hrvatska dioničko društvo, OIB 52508873833, Ulica Domovinskog rata 3, 23000 Zadar i dr.</derivirana_varijabla>
  </DomainObject.Predmet.StrankaIDrugiAdressOIB>
  <DomainObject.Predmet.ProtustrankaIDrugiAdressOIB>
    <izvorni_sadrzaj>ALDIKO, d.o.o. za proizvodnju,trgovinu i usluge "u stečaju", OIB 86695892107, Zagvozd/bb, 21270 Zagvozd</izvorni_sadrzaj>
    <derivirana_varijabla naziv="DomainObject.Predmet.ProtustrankaIDrugiAdressOIB_1">ALDIKO, d.o.o. za proizvodnju,trgovinu i usluge "u stečaju", OIB 86695892107, Zagvozd/bb, 21270 Zagvozd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ALDIKO, d.o.o. za proizvodnju,trgovinu i usluge "u stečaju"</item>
      <item>OTP banka Hrvatska dioničko društvo</item>
      <item>CREDO BANKA d.d. - u prisilnoj likvidaciji</item>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LOCAT CROATIA društvo s ograničenom odgovornošću za trgovinu i usluge</item>
      <item>Županijsko državno odvjetništvo Građanskko upravni odjel Split</item>
      <item>Ministarstvo gospodarstva, rada i poduzetništva</item>
      <item>Mladen Ćorić</item>
      <item>HYPO-LEASING KROATIEN, društvo za financiranje, d.o.o.</item>
      <item>Konica Minolta Hrvatska - poslovna rješenja, d.o.o. za trgovinu i usluge</item>
      <item>EUROHERC osiguranje d.d. Podružnica Split</item>
      <item>Ivica Didak</item>
      <item>GU društvo s ograničenom odgovornošću za trgovinu i zastupanje</item>
      <item>Marina Tončić-Bota</item>
      <item>TRAST međunarodno otpremništvo, dioničko društvo</item>
      <item>Hrvatski Telekom d.d.</item>
      <item>Nada Badurina</item>
      <item>Ljerka Šmit-primorac</item>
      <item>FORMATOR SIGURNOSNA STAKLA d. o. o.</item>
      <item>JADRANŠPED-IMOTSKI d.o.o. za prijevoz, trgovinu i usluge</item>
      <item>STROJOPROMET-ZAGREB d.o.o.</item>
      <item>Branko Vukšić</item>
      <item>EUROINSPEKT - DRVOKONTROLA društvo s ograničenom odgovornošću za kontrolu robe i inženjering</item>
      <item>HEP-Operator distribucijskog sustava d.o.o. za distribuciju i opskrbu električne energije  ELEKTRODALMACIJA SPLIT</item>
      <item>Odvjetničko društvo TOMIĆ &amp; ŠUŠNJAR j.t.d. u likvidaciji</item>
      <item>HRVATSKE ŠUME društvo s ograničenom odgovornošću</item>
      <item>MADIRAZZA &amp; PARTNERI, odvjetničko društvo</item>
      <item>Hrvatska radiotelevizija</item>
      <item>Odvjetničko društvo HAČIĆ, KALLAY &amp; PARTNERI, društvo s ograničenom odgovornošću</item>
      <item>HYPO - LEASING STEIERMARK društvo s ograničenom odgovornošću za usluge</item>
      <item>BRANKO VUKUŠIĆ</item>
      <item>Credo banka dioničko društvo "u stečaju"</item>
      <item>TRGOMETAL za proizvodnju, trgovinu i usluge, društvo s ograničenom odgovornošću</item>
      <item>HRVATSKA POŠTANSKA BANKA, dioničko društvo</item>
      <item>Odvjetničko društvo Vukić,Jelušić,Šulina,Stanković,Jurcan&amp;Jabuka</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Ana Smoljan Zanki</item>
      <item>LEGEA ŠPORT d.o.o. za trgovinu</item>
      <item>Jadranko Vidović</item>
      <item>Ankica Čenić dipl. oec.</item>
      <item>FOND ZA RAZVOJ I ZAPOŠLJAVANJE ZAGREB</item>
      <item>Ministarstvo gospodarstva, rada i poduzetništva</item>
      <item>Hrvatski Telekom d.d.</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GORTAN-ZADAR društvo s ograničenom odgovornošću za poslove u građevinarstvu</item>
      <item>Trgovački sud Split Oglasna ploča</item>
      <item>Trgovački sud Split Registarski odjel</item>
      <item>POTENCIJAL za inženjering i usluge društvo s ograničenom odgovornošću</item>
      <item>WORK, društvo s ograničenom odgovornošću za građevinarstvo, trgovinu, ugostiteljstvo i cestovni prijevoz</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izvorni_sadrzaj>
    <derivirana_varijabla naziv="DomainObject.Predmet.SudioniciListNaziv_1">
      <item>ALDIKO, d.o.o. za proizvodnju,trgovinu i usluge "u stečaju"</item>
      <item>OTP banka Hrvatska dioničko društvo</item>
      <item>CREDO BANKA d.d. - u prisilnoj likvidaciji</item>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LOCAT CROATIA društvo s ograničenom odgovornošću za trgovinu i usluge</item>
      <item>Županijsko državno odvjetništvo Građanskko upravni odjel Split</item>
      <item>Ministarstvo gospodarstva, rada i poduzetništva</item>
      <item>Mladen Ćorić</item>
      <item>HYPO-LEASING KROATIEN, društvo za financiranje, d.o.o.</item>
      <item>Konica Minolta Hrvatska - poslovna rješenja, d.o.o. za trgovinu i usluge</item>
      <item>EUROHERC osiguranje d.d. Podružnica Split</item>
      <item>Ivica Didak</item>
      <item>GU društvo s ograničenom odgovornošću za trgovinu i zastupanje</item>
      <item>Marina Tončić-Bota</item>
      <item>TRAST međunarodno otpremništvo, dioničko društvo</item>
      <item>Hrvatski Telekom d.d.</item>
      <item>Nada Badurina</item>
      <item>Ljerka Šmit-primorac</item>
      <item>FORMATOR SIGURNOSNA STAKLA d. o. o.</item>
      <item>JADRANŠPED-IMOTSKI d.o.o. za prijevoz, trgovinu i usluge</item>
      <item>STROJOPROMET-ZAGREB d.o.o.</item>
      <item>Branko Vukšić</item>
      <item>EUROINSPEKT - DRVOKONTROLA društvo s ograničenom odgovornošću za kontrolu robe i inženjering</item>
      <item>HEP-Operator distribucijskog sustava d.o.o. za distribuciju i opskrbu električne energije  ELEKTRODALMACIJA SPLIT</item>
      <item>Odvjetničko društvo TOMIĆ &amp; ŠUŠNJAR j.t.d. u likvidaciji</item>
      <item>HRVATSKE ŠUME društvo s ograničenom odgovornošću</item>
      <item>MADIRAZZA &amp; PARTNERI, odvjetničko društvo</item>
      <item>Hrvatska radiotelevizija</item>
      <item>Odvjetničko društvo HAČIĆ, KALLAY &amp; PARTNERI, društvo s ograničenom odgovornošću</item>
      <item>HYPO - LEASING STEIERMARK društvo s ograničenom odgovornošću za usluge</item>
      <item>BRANKO VUKUŠIĆ</item>
      <item>Credo banka dioničko društvo "u stečaju"</item>
      <item>TRGOMETAL za proizvodnju, trgovinu i usluge, društvo s ograničenom odgovornošću</item>
      <item>HRVATSKA POŠTANSKA BANKA, dioničko društvo</item>
      <item>Odvjetničko društvo Vukić,Jelušić,Šulina,Stanković,Jurcan&amp;Jabuka</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Ana Smoljan Zanki</item>
      <item>LEGEA ŠPORT d.o.o. za trgovinu</item>
      <item>Jadranko Vidović</item>
      <item>Ankica Čenić dipl. oec.</item>
      <item>FOND ZA RAZVOJ I ZAPOŠLJAVANJE ZAGREB</item>
      <item>Ministarstvo gospodarstva, rada i poduzetništva</item>
      <item>Hrvatski Telekom d.d.</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GORTAN-ZADAR društvo s ograničenom odgovornošću za poslove u građevinarstvu</item>
      <item>Trgovački sud Split Oglasna ploča</item>
      <item>Trgovački sud Split Registarski odjel</item>
      <item>POTENCIJAL za inženjering i usluge društvo s ograničenom odgovornošću</item>
      <item>WORK, društvo s ograničenom odgovornošću za građevinarstvo, trgovinu, ugostiteljstvo i cestovni prijevoz</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derivirana_varijabla>
  </DomainObject.Predmet.SudioniciListNaziv>
  <DomainObject.Predmet.SudioniciListAdressOIB>
    <izvorni_sadrzaj>
      <item>ALDIKO, d.o.o. za proizvodnju,trgovinu i usluge "u stečaju", OIB 86695892107, Zagvozd/bb,21270 Zagvozd</item>
      <item>OTP banka Hrvatska dioničko društvo, OIB 52508873833, Ulica Domovinskog rata 3,23000 Zadar</item>
      <item>CREDO BANKA d.d. - u prisilnoj likvidaciji, OIB 94141384086, Zrinjsko-Frankopanska 58,21000 Split</item>
      <item>Odvjetničko društvo ŠIŠKO i partneri, j.t.d., OIB 20314590488, Lovretska 1,Split</item>
      <item>NARODNE NOVINE, dioničko društvo za izdavanje i tiskanje Službenog lista Republike Hrvatske, službenih i drugih obrazaca te , OIB 64546066176, Savski Gaj XIII. put 6,10000 Zagreb</item>
      <item>HRVATSKA POŠTANSKA BANKA, dioničko društvo, OIB 87939104217, Jurišićeva 4,10000 Zagreb</item>
      <item>Ivan Galić, Vrh Visoke 10,21000 Split</item>
      <item>ANTE MRKONJIĆ dipl. iur., OIB 84299598589, Kneza Domagoja 3,21260 Zmijavci</item>
      <item>Credo banka dioničko društvo "u stečaju", OIB 94141384086, Zrinjsko-Frankopanska 58,Split</item>
      <item>LOCAT CROATIA društvo s ograničenom odgovornošću za trgovinu i usluge, OIB 34403322678, Heinzelova 33,10000 Zagreb</item>
      <item>Županijsko državno odvjetništvo Građanskko upravni odjel Split, 21000 Split</item>
      <item>Ministarstvo gospodarstva, rada i poduzetništva, OIB 57036237740, Ulica grada Vukovara 78,10000 Zagreb</item>
      <item>Mladen Ćorić, OIB 11835965307, Trg Francuske Republike 12,10000 Zagreb</item>
      <item>HYPO-LEASING KROATIEN, društvo za financiranje, d.o.o., OIB 87064273078, Koranska 16,10000 Zagreb</item>
      <item>Konica Minolta Hrvatska - poslovna rješenja, d.o.o. za trgovinu i usluge, OIB 31697259786, Horvatova 82,10000 Zagreb</item>
      <item>EUROHERC osiguranje d.d. Podružnica Split, OIB 22694857747, Ul.grada Vukovara 282,10000 Zagreb</item>
      <item>Ivica Didak, OIB 76700337614, Velimira Škorpika 24,10000 Zagreb</item>
      <item>GU društvo s ograničenom odgovornošću za trgovinu i zastupanje, OIB 91929234326, Mala Švarča 155,47000 Karlovac</item>
      <item>Marina Tončić-Bota, Teslina 3/II,21000 Split</item>
      <item>TRAST međunarodno otpremništvo, dioničko društvo, OIB 93225891495, Gat sv, Duje 4,21000 Split</item>
      <item>Hrvatski Telekom d.d., OIB 81793146560, Savska cesta 32,10000 Zagreb</item>
      <item>Nada Badurina, Ribarska 4,51000 Rijeka</item>
      <item>Ljerka Šmit-primorac, OIB 23649115570, Nehruov Trg 44,Zagreb</item>
      <item>FORMATOR SIGURNOSNA STAKLA d. o. o., OIB 64828713623, Industrijska zona - Radna zona R 29,51227 Kukuljanovo</item>
      <item>JADRANŠPED-IMOTSKI d.o.o. za prijevoz, trgovinu i usluge, OIB 32986803392, Fra Rajmunda Rudeža 1,21260 Imotski</item>
      <item>STROJOPROMET-ZAGREB d.o.o., OIB 97994010225, Zagrebačka 6,10292 Šenkovec</item>
      <item>Branko Vukšić, Republike Austrije 17/I,10000 Zagreb</item>
      <item>EUROINSPEKT - DRVOKONTROLA društvo s ograničenom odgovornošću za kontrolu robe i inženjering, OIB 32280738674, Preradovićeva 31 A,10000 Zagreb</item>
      <item>HEP-Operator distribucijskog sustava d.o.o. za distribuciju i opskrbu električne energije  ELEKTRODALMACIJA SPLIT, OIB 46830600751, Ulica grada Vukovara 37,10000 Zagreb</item>
      <item>Odvjetničko društvo TOMIĆ &amp; ŠUŠNJAR j.t.d. u likvidaciji, OIB 56842995878, Zelinska 2/1,10000 Zagreb</item>
      <item>HRVATSKE ŠUME društvo s ograničenom odgovornošću, OIB 69693144506, Ul.Ljudevita Farkaša Vukotinovića 2,10000 Zagreb</item>
      <item>MADIRAZZA &amp; PARTNERI, odvjetničko društvo, OIB 37462847637, Masarykova 21,10000 Zagreb</item>
      <item>Hrvatska radiotelevizija, OIB 68419124305, Prisavlje 3,10000 Zagreb</item>
      <item>Odvjetničko društvo HAČIĆ, KALLAY &amp; PARTNERI, društvo s ograničenom odgovornošću, OIB 86709918716, Ilica 1/A,10000 Zagreb</item>
      <item>HYPO - LEASING STEIERMARK društvo s ograničenom odgovornošću za usluge, OIB 64646464586, Garićgradska 18,10000 Zagreb</item>
      <item>BRANKO VUKUŠIĆ, Republike Austrije 17/I,10000 Zagreb</item>
      <item>Credo banka dioničko društvo "u stečaju", OIB 94141384086, Zrinsko - frankopanska 58,21000 Split</item>
      <item>TRGOMETAL za proizvodnju, trgovinu i usluge, društvo s ograničenom odgovornošću, OIB 14669056208, Put Dračanice 8,21204 Dugopolje</item>
      <item>HRVATSKA POŠTANSKA BANKA, dioničko društvo, OIB 87939104217, Jurišićeva 4,10000 Zagreb</item>
      <item>Odvjetničko društvo Vukić,Jelušić,Šulina,Stanković,Jurcan&amp;Jabuka, Nikole Telse 9/V-VI,51000 Rijeka</item>
      <item>KVARNER VIENNA INSURANCE GROUP dioničko društvo za osiguranje, OIB 52848403362, Osječka 46,51000 Rijeka</item>
      <item>DŽAMBO STAKLO d.o.o. za proizvodnju i obradu stakla, OIB 15147758022, Podi/bb,Šibenik</item>
      <item>MICRONIC, d.o.o. za proizvodnju, trgovinu i usluge, OIB 89489773101, Gotovčeva 8,21000 Split</item>
      <item>EURAL d.o.o. za proizvodnju i trgovinu, OIB 87435755785, Sveta Nedelja, Poduzetnička 5,Kerestinec</item>
      <item>NIN ELEKTROCOMMERCE, d.o.o. za trgovinu, usluge i proizvodnju elektroopreme, OIB 79652872175, Zona male privrede područja Grabi,Poličnik</item>
      <item>Ana Smoljan Zanki, Trg kneza Višeslava 6,23000 Zadar</item>
      <item>LEGEA ŠPORT d.o.o. za trgovinu, OIB 44892488481, Fra Stjepana Vrljića 12,21260 Imotski</item>
      <item>Jadranko Vidović, Mažuranićevo šetalište  55,21000 Split</item>
      <item>Ankica Čenić dipl. oec., OIB 67541309757, Pupačićeva 1,21000 Split</item>
      <item>FOND ZA RAZVOJ I ZAPOŠLJAVANJE ZAGREB, Preobraženska 4/IV,10000 Zagreb</item>
      <item>Ministarstvo gospodarstva, rada i poduzetništva, Ulica grada Vukovara 78,10000 Zagreb</item>
      <item>Hrvatski Telekom d.d., OIB 81793146560, Savska cesta 32,10000 Zagreb</item>
      <item>Visoki trgovački sud, OIB 97349366519, Berislavićeva 11,10000 Zagreb</item>
      <item>Općinski sud Imotski Zemljišnoknjižni odjel Imotski, OIB 47973067824, Dr. Ante Starčevića 23,21260 Imotski</item>
      <item>Općinski sud Trogir Zemljišno knjižnji odjel, OIB 43584763981, Obala Bana Berislavića 1,21220 Trogir</item>
      <item>Općinski sud Imotski Ovršni odjel, OIB 47973067824, A. Starčevića 23,21260 Imotski</item>
      <item>Porezna uprava Ispostava Trogir, OIB , Blaža Jurja Trogiranina 1,21220 Trogir</item>
      <item>Porezna uprava Split Ispostava Imotski, Ante Starčevića bb,21260 Imotski</item>
      <item>GORTAN-ZADAR društvo s ograničenom odgovornošću za poslove u građevinarstvu, OIB 72185476666, Andrije Hebranga 3,Zadar</item>
      <item>Trgovački sud Split Oglasna ploča, OIB 30842297926, Sukoišanska 6,21000 Split</item>
      <item>Trgovački sud Split Registarski odjel, OIB 30842297926, Sukoišanska 6,21000 Split</item>
      <item>POTENCIJAL za inženjering i usluge društvo s ograničenom odgovornošću, OIB 80072940561, Doverska 37,Split</item>
      <item>WORK, društvo s ograničenom odgovornošću za građevinarstvo, trgovinu, ugostiteljstvo i cestovni prijevoz, OIB 46872257987, 113. Šibenske brigade HV br. 175,Bilice</item>
      <item>Nikola Jurić, B.Berislavića 5,21 000 Split</item>
      <item>Porezna uprava Ispostava Imotski, Ante Starčevića 23,21260 Imotski</item>
      <item>Hrvatska banka za obnovu i razvitak, OIB 26702280390, Strosmayerov trg 9,10000 Zagreb</item>
      <item>OTP banka Hrvatska dioničko društvo, OIB 52508873833, Ulica Domovinskog rata 3,Zadar</item>
      <item>Trgovački sud Split Računovodstvo, OIB 30842297926, Sukoišanska 6,21000 Split</item>
      <item>Trgovački sud Split Pisarnica, OIB 30842297926, Sukoišanska 6,21000 Split</item>
      <item>Financijska agencija REGIONALNI CENTAR SPLIT, OIB 85821130368, Mažuranićevo šetalilšte 24 b,21000 Split</item>
      <item>Grgić &amp; Partneri odvjetničko društvo j.t.d., OIB 16457179668, Put Supavla 1/II,21000 Split</item>
      <item>MINISTARSTVO PODUZETNIŠTVA I OBRTA, Ulica grada Vukovara 78,10000 Zagreb</item>
      <item>MINISTARSTVO FINANCIJA RH Odjel za naplatu državnih jamstava, potraživanja po javnom dugu i ovrhu, OIB 18683136487, Katančićeva 5,10000 Zagreb</item>
      <item>KRAH društvo s ograničenom odgovornošću za proizvodnju, OIB 24923144098, Fra Ivana Rožića 23,21276 Vrgorac</item>
    </izvorni_sadrzaj>
    <derivirana_varijabla naziv="DomainObject.Predmet.SudioniciListAdressOIB_1">
      <item>ALDIKO, d.o.o. za proizvodnju,trgovinu i usluge "u stečaju", OIB 86695892107, Zagvozd/bb,21270 Zagvozd</item>
      <item>OTP banka Hrvatska dioničko društvo, OIB 52508873833, Ulica Domovinskog rata 3,23000 Zadar</item>
      <item>CREDO BANKA d.d. - u prisilnoj likvidaciji, OIB 94141384086, Zrinjsko-Frankopanska 58,21000 Split</item>
      <item>Odvjetničko društvo ŠIŠKO i partneri, j.t.d., OIB 20314590488, Lovretska 1,Split</item>
      <item>NARODNE NOVINE, dioničko društvo za izdavanje i tiskanje Službenog lista Republike Hrvatske, službenih i drugih obrazaca te , OIB 64546066176, Savski Gaj XIII. put 6,10000 Zagreb</item>
      <item>HRVATSKA POŠTANSKA BANKA, dioničko društvo, OIB 87939104217, Jurišićeva 4,10000 Zagreb</item>
      <item>Ivan Galić, Vrh Visoke 10,21000 Split</item>
      <item>ANTE MRKONJIĆ dipl. iur., OIB 84299598589, Kneza Domagoja 3,21260 Zmijavci</item>
      <item>Credo banka dioničko društvo "u stečaju", OIB 94141384086, Zrinjsko-Frankopanska 58,Split</item>
      <item>LOCAT CROATIA društvo s ograničenom odgovornošću za trgovinu i usluge, OIB 34403322678, Heinzelova 33,10000 Zagreb</item>
      <item>Županijsko državno odvjetništvo Građanskko upravni odjel Split, 21000 Split</item>
      <item>Ministarstvo gospodarstva, rada i poduzetništva, OIB 57036237740, Ulica grada Vukovara 78,10000 Zagreb</item>
      <item>Mladen Ćorić, OIB 11835965307, Trg Francuske Republike 12,10000 Zagreb</item>
      <item>HYPO-LEASING KROATIEN, društvo za financiranje, d.o.o., OIB 87064273078, Koranska 16,10000 Zagreb</item>
      <item>Konica Minolta Hrvatska - poslovna rješenja, d.o.o. za trgovinu i usluge, OIB 31697259786, Horvatova 82,10000 Zagreb</item>
      <item>EUROHERC osiguranje d.d. Podružnica Split, OIB 22694857747, Ul.grada Vukovara 282,10000 Zagreb</item>
      <item>Ivica Didak, OIB 76700337614, Velimira Škorpika 24,10000 Zagreb</item>
      <item>GU društvo s ograničenom odgovornošću za trgovinu i zastupanje, OIB 91929234326, Mala Švarča 155,47000 Karlovac</item>
      <item>Marina Tončić-Bota, Teslina 3/II,21000 Split</item>
      <item>TRAST međunarodno otpremništvo, dioničko društvo, OIB 93225891495, Gat sv, Duje 4,21000 Split</item>
      <item>Hrvatski Telekom d.d., OIB 81793146560, Savska cesta 32,10000 Zagreb</item>
      <item>Nada Badurina, Ribarska 4,51000 Rijeka</item>
      <item>Ljerka Šmit-primorac, OIB 23649115570, Nehruov Trg 44,Zagreb</item>
      <item>FORMATOR SIGURNOSNA STAKLA d. o. o., OIB 64828713623, Industrijska zona - Radna zona R 29,51227 Kukuljanovo</item>
      <item>JADRANŠPED-IMOTSKI d.o.o. za prijevoz, trgovinu i usluge, OIB 32986803392, Fra Rajmunda Rudeža 1,21260 Imotski</item>
      <item>STROJOPROMET-ZAGREB d.o.o., OIB 97994010225, Zagrebačka 6,10292 Šenkovec</item>
      <item>Branko Vukšić, Republike Austrije 17/I,10000 Zagreb</item>
      <item>EUROINSPEKT - DRVOKONTROLA društvo s ograničenom odgovornošću za kontrolu robe i inženjering, OIB 32280738674, Preradovićeva 31 A,10000 Zagreb</item>
      <item>HEP-Operator distribucijskog sustava d.o.o. za distribuciju i opskrbu električne energije  ELEKTRODALMACIJA SPLIT, OIB 46830600751, Ulica grada Vukovara 37,10000 Zagreb</item>
      <item>Odvjetničko društvo TOMIĆ &amp; ŠUŠNJAR j.t.d. u likvidaciji, OIB 56842995878, Zelinska 2/1,10000 Zagreb</item>
      <item>HRVATSKE ŠUME društvo s ograničenom odgovornošću, OIB 69693144506, Ul.Ljudevita Farkaša Vukotinovića 2,10000 Zagreb</item>
      <item>MADIRAZZA &amp; PARTNERI, odvjetničko društvo, OIB 37462847637, Masarykova 21,10000 Zagreb</item>
      <item>Hrvatska radiotelevizija, OIB 68419124305, Prisavlje 3,10000 Zagreb</item>
      <item>Odvjetničko društvo HAČIĆ, KALLAY &amp; PARTNERI, društvo s ograničenom odgovornošću, OIB 86709918716, Ilica 1/A,10000 Zagreb</item>
      <item>HYPO - LEASING STEIERMARK društvo s ograničenom odgovornošću za usluge, OIB 64646464586, Garićgradska 18,10000 Zagreb</item>
      <item>BRANKO VUKUŠIĆ, Republike Austrije 17/I,10000 Zagreb</item>
      <item>Credo banka dioničko društvo "u stečaju", OIB 94141384086, Zrinsko - frankopanska 58,21000 Split</item>
      <item>TRGOMETAL za proizvodnju, trgovinu i usluge, društvo s ograničenom odgovornošću, OIB 14669056208, Put Dračanice 8,21204 Dugopolje</item>
      <item>HRVATSKA POŠTANSKA BANKA, dioničko društvo, OIB 87939104217, Jurišićeva 4,10000 Zagreb</item>
      <item>Odvjetničko društvo Vukić,Jelušić,Šulina,Stanković,Jurcan&amp;Jabuka, Nikole Telse 9/V-VI,51000 Rijeka</item>
      <item>KVARNER VIENNA INSURANCE GROUP dioničko društvo za osiguranje, OIB 52848403362, Osječka 46,51000 Rijeka</item>
      <item>DŽAMBO STAKLO d.o.o. za proizvodnju i obradu stakla, OIB 15147758022, Podi/bb,Šibenik</item>
      <item>MICRONIC, d.o.o. za proizvodnju, trgovinu i usluge, OIB 89489773101, Gotovčeva 8,21000 Split</item>
      <item>EURAL d.o.o. za proizvodnju i trgovinu, OIB 87435755785, Sveta Nedelja, Poduzetnička 5,Kerestinec</item>
      <item>NIN ELEKTROCOMMERCE, d.o.o. za trgovinu, usluge i proizvodnju elektroopreme, OIB 79652872175, Zona male privrede područja Grabi,Poličnik</item>
      <item>Ana Smoljan Zanki, Trg kneza Višeslava 6,23000 Zadar</item>
      <item>LEGEA ŠPORT d.o.o. za trgovinu, OIB 44892488481, Fra Stjepana Vrljića 12,21260 Imotski</item>
      <item>Jadranko Vidović, Mažuranićevo šetalište  55,21000 Split</item>
      <item>Ankica Čenić dipl. oec., OIB 67541309757, Pupačićeva 1,21000 Split</item>
      <item>FOND ZA RAZVOJ I ZAPOŠLJAVANJE ZAGREB, Preobraženska 4/IV,10000 Zagreb</item>
      <item>Ministarstvo gospodarstva, rada i poduzetništva, Ulica grada Vukovara 78,10000 Zagreb</item>
      <item>Hrvatski Telekom d.d., OIB 81793146560, Savska cesta 32,10000 Zagreb</item>
      <item>Visoki trgovački sud, OIB 97349366519, Berislavićeva 11,10000 Zagreb</item>
      <item>Općinski sud Imotski Zemljišnoknjižni odjel Imotski, OIB 47973067824, Dr. Ante Starčevića 23,21260 Imotski</item>
      <item>Općinski sud Trogir Zemljišno knjižnji odjel, OIB 43584763981, Obala Bana Berislavića 1,21220 Trogir</item>
      <item>Općinski sud Imotski Ovršni odjel, OIB 47973067824, A. Starčevića 23,21260 Imotski</item>
      <item>Porezna uprava Ispostava Trogir, OIB , Blaža Jurja Trogiranina 1,21220 Trogir</item>
      <item>Porezna uprava Split Ispostava Imotski, Ante Starčevića bb,21260 Imotski</item>
      <item>GORTAN-ZADAR društvo s ograničenom odgovornošću za poslove u građevinarstvu, OIB 72185476666, Andrije Hebranga 3,Zadar</item>
      <item>Trgovački sud Split Oglasna ploča, OIB 30842297926, Sukoišanska 6,21000 Split</item>
      <item>Trgovački sud Split Registarski odjel, OIB 30842297926, Sukoišanska 6,21000 Split</item>
      <item>POTENCIJAL za inženjering i usluge društvo s ograničenom odgovornošću, OIB 80072940561, Doverska 37,Split</item>
      <item>WORK, društvo s ograničenom odgovornošću za građevinarstvo, trgovinu, ugostiteljstvo i cestovni prijevoz, OIB 46872257987, 113. Šibenske brigade HV br. 175,Bilice</item>
      <item>Nikola Jurić, B.Berislavića 5,21 000 Split</item>
      <item>Porezna uprava Ispostava Imotski, Ante Starčevića 23,21260 Imotski</item>
      <item>Hrvatska banka za obnovu i razvitak, OIB 26702280390, Strosmayerov trg 9,10000 Zagreb</item>
      <item>OTP banka Hrvatska dioničko društvo, OIB 52508873833, Ulica Domovinskog rata 3,Zadar</item>
      <item>Trgovački sud Split Računovodstvo, OIB 30842297926, Sukoišanska 6,21000 Split</item>
      <item>Trgovački sud Split Pisarnica, OIB 30842297926, Sukoišanska 6,21000 Split</item>
      <item>Financijska agencija REGIONALNI CENTAR SPLIT, OIB 85821130368, Mažuranićevo šetalilšte 24 b,21000 Split</item>
      <item>Grgić &amp; Partneri odvjetničko društvo j.t.d., OIB 16457179668, Put Supavla 1/II,21000 Split</item>
      <item>MINISTARSTVO PODUZETNIŠTVA I OBRTA, Ulica grada Vukovara 78,10000 Zagreb</item>
      <item>MINISTARSTVO FINANCIJA RH Odjel za naplatu državnih jamstava, potraživanja po javnom dugu i ovrhu, OIB 18683136487, Katančićeva 5,10000 Zagreb</item>
      <item>KRAH društvo s ograničenom odgovornošću za proizvodnju, OIB 24923144098, Fra Ivana Rožića 23,21276 Vrgorac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86695892107</item>
      <item>, OIB 52508873833</item>
      <item>, OIB 94141384086</item>
      <item>, OIB 20314590488</item>
      <item>, OIB 64546066176</item>
      <item>, OIB 87939104217</item>
      <item>, OIB null</item>
      <item>, OIB 84299598589</item>
      <item>, OIB 94141384086</item>
      <item>, OIB 34403322678</item>
      <item>, OIB null</item>
      <item>, OIB 57036237740</item>
      <item>, OIB 11835965307</item>
      <item>, OIB 87064273078</item>
      <item>, OIB 31697259786</item>
      <item>, OIB 22694857747</item>
      <item>, OIB 76700337614</item>
      <item>, OIB 91929234326</item>
      <item>, OIB null</item>
      <item>, OIB 93225891495</item>
      <item>, OIB 81793146560</item>
      <item>, OIB null</item>
      <item>, OIB 23649115570</item>
      <item>, OIB 64828713623</item>
      <item>, OIB 32986803392</item>
      <item>, OIB 97994010225</item>
      <item>, OIB null</item>
      <item>, OIB 32280738674</item>
      <item>, OIB 46830600751</item>
      <item>, OIB 56842995878</item>
      <item>, OIB 69693144506</item>
      <item>, OIB 37462847637</item>
      <item>, OIB 68419124305</item>
      <item>, OIB 86709918716</item>
      <item>, OIB 64646464586</item>
      <item>, OIB null</item>
      <item>, OIB 94141384086</item>
      <item>, OIB 14669056208</item>
      <item>, OIB 87939104217</item>
      <item>, OIB null</item>
      <item>, OIB 52848403362</item>
      <item>, OIB 15147758022</item>
      <item>, OIB 89489773101</item>
      <item>, OIB 87435755785</item>
      <item>, OIB 79652872175</item>
      <item>, OIB null</item>
      <item>, OIB 44892488481</item>
      <item>, OIB null</item>
      <item>, OIB 67541309757</item>
      <item>, OIB null</item>
      <item>, OIB null</item>
      <item>, OIB 81793146560</item>
      <item>, OIB 97349366519</item>
      <item>, OIB 47973067824</item>
      <item>, OIB 43584763981</item>
      <item>, OIB 47973067824</item>
      <item>, OIB </item>
      <item>, OIB null</item>
      <item>, OIB 72185476666</item>
      <item>, OIB 30842297926</item>
      <item>, OIB 30842297926</item>
      <item>, OIB 80072940561</item>
      <item>, OIB 46872257987</item>
      <item>, OIB null</item>
      <item>, OIB null</item>
      <item>, OIB 26702280390</item>
      <item>, OIB 52508873833</item>
      <item>, OIB 30842297926</item>
      <item>, OIB 30842297926</item>
      <item>, OIB 85821130368</item>
      <item>, OIB 16457179668</item>
      <item>, OIB null</item>
      <item>, OIB 18683136487</item>
      <item>, OIB 24923144098</item>
    </izvorni_sadrzaj>
    <derivirana_varijabla naziv="DomainObject.Predmet.SudioniciListNazivOIB_1">
      <item>, OIB 86695892107</item>
      <item>, OIB 52508873833</item>
      <item>, OIB 94141384086</item>
      <item>, OIB 20314590488</item>
      <item>, OIB 64546066176</item>
      <item>, OIB 87939104217</item>
      <item>, OIB null</item>
      <item>, OIB 84299598589</item>
      <item>, OIB 94141384086</item>
      <item>, OIB 34403322678</item>
      <item>, OIB null</item>
      <item>, OIB 57036237740</item>
      <item>, OIB 11835965307</item>
      <item>, OIB 87064273078</item>
      <item>, OIB 31697259786</item>
      <item>, OIB 22694857747</item>
      <item>, OIB 76700337614</item>
      <item>, OIB 91929234326</item>
      <item>, OIB null</item>
      <item>, OIB 93225891495</item>
      <item>, OIB 81793146560</item>
      <item>, OIB null</item>
      <item>, OIB 23649115570</item>
      <item>, OIB 64828713623</item>
      <item>, OIB 32986803392</item>
      <item>, OIB 97994010225</item>
      <item>, OIB null</item>
      <item>, OIB 32280738674</item>
      <item>, OIB 46830600751</item>
      <item>, OIB 56842995878</item>
      <item>, OIB 69693144506</item>
      <item>, OIB 37462847637</item>
      <item>, OIB 68419124305</item>
      <item>, OIB 86709918716</item>
      <item>, OIB 64646464586</item>
      <item>, OIB null</item>
      <item>, OIB 94141384086</item>
      <item>, OIB 14669056208</item>
      <item>, OIB 87939104217</item>
      <item>, OIB null</item>
      <item>, OIB 52848403362</item>
      <item>, OIB 15147758022</item>
      <item>, OIB 89489773101</item>
      <item>, OIB 87435755785</item>
      <item>, OIB 79652872175</item>
      <item>, OIB null</item>
      <item>, OIB 44892488481</item>
      <item>, OIB null</item>
      <item>, OIB 67541309757</item>
      <item>, OIB null</item>
      <item>, OIB null</item>
      <item>, OIB 81793146560</item>
      <item>, OIB 97349366519</item>
      <item>, OIB 47973067824</item>
      <item>, OIB 43584763981</item>
      <item>, OIB 47973067824</item>
      <item>, OIB </item>
      <item>, OIB null</item>
      <item>, OIB 72185476666</item>
      <item>, OIB 30842297926</item>
      <item>, OIB 30842297926</item>
      <item>, OIB 80072940561</item>
      <item>, OIB 46872257987</item>
      <item>, OIB null</item>
      <item>, OIB null</item>
      <item>, OIB 26702280390</item>
      <item>, OIB 52508873833</item>
      <item>, OIB 30842297926</item>
      <item>, OIB 30842297926</item>
      <item>, OIB 85821130368</item>
      <item>, OIB 16457179668</item>
      <item>, OIB null</item>
      <item>, OIB 18683136487</item>
      <item>, OIB 24923144098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936BF2-0CF4-4E42-BB4A-FFF77DD890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1318</properties:Words>
  <properties:Characters>7374</properties:Characters>
  <properties:Lines>166</properties:Lines>
  <properties:Paragraphs>38</properties:Paragraphs>
  <properties:TotalTime>265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2016-11-23T07:18:00Z</dcterms:created>
  <dc:creator>Trgovački sud Split</dc:creator>
  <cp:lastModifiedBy>Katarina Mikulić</cp:lastModifiedBy>
  <cp:lastPrinted>2017-01-03T08:28:00Z</cp:lastPrinted>
  <dcterms:modified xmlns:xsi="http://www.w3.org/2001/XMLSchema-instance" xsi:type="dcterms:W3CDTF">2017-01-03T08:39:00Z</dcterms:modified>
  <cp:revision>31</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