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c9491" w14:paraId="fac9491" w:rsidRDefault="00A96587" w:rsidP="00A96587" w:rsidR="00A96587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St-49/16-4</w:t>
      </w:r>
    </w:p>
    <w:p w:rsidRDefault="00A96587" w:rsidP="00A96587" w:rsidR="00A96587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6587" w:rsidP="00A96587" w:rsidR="00A96587">
      <w:r>
        <w:t xml:space="preserve">         REPUBLIKA HRVATSKA</w:t>
      </w:r>
    </w:p>
    <w:p w:rsidRDefault="00A96587" w:rsidP="00A96587" w:rsidR="00A96587">
      <w:r>
        <w:t xml:space="preserve"> TRGOVAČKI SUD U VARAŽDINU</w:t>
      </w:r>
    </w:p>
    <w:p w:rsidRDefault="00A96587" w:rsidP="00A96587" w:rsidR="00A96587">
      <w:pPr>
        <w:ind w:firstLine="720"/>
      </w:pPr>
      <w:r>
        <w:t xml:space="preserve">         B. Radić 2</w:t>
      </w:r>
    </w:p>
    <w:p w:rsidRDefault="00A96587" w:rsidP="00A96587" w:rsidR="00A96587">
      <w:pPr>
        <w:jc w:val="center"/>
        <w:rPr>
          <w:lang w:val="hr-HR"/>
        </w:rPr>
      </w:pPr>
    </w:p>
    <w:p w:rsidRDefault="00A96587" w:rsidP="00A96587" w:rsidR="00A96587">
      <w:pPr>
        <w:jc w:val="center"/>
        <w:rPr>
          <w:lang w:val="hr-HR"/>
        </w:rPr>
      </w:pPr>
    </w:p>
    <w:p w:rsidRDefault="00A96587" w:rsidP="00A96587" w:rsidR="00A96587">
      <w:pPr>
        <w:jc w:val="both"/>
      </w:pPr>
      <w:r>
        <w:rPr>
          <w:lang w:val="hr-HR"/>
        </w:rPr>
        <w:tab/>
      </w:r>
      <w:r>
        <w:t>Trgovački sud u Varaždinu, po sudskoj savjetnici toga suda, Janji Topol, kao stečajnom sucu u predmetu u povodu zahtjeva Financijske agencije, Regionalni centar Zagreb, Podružnica Varaždin, Augusta Cesarca 2, Varaždin, za pokretanje skraćenog stečajnog postupka protiv dužnika UZGOJ d.o.o., OIB: 14829493049 sa sjedištem u Topljakova ulica 4, 48214 Cirkvena, dana 19. siječnja 2016. godine, temeljem čl. 430. Stečajnog zakona ("Narodne novine" 71/15, u daljnjem tekstu SZ) objavljuje slijedeći</w:t>
      </w:r>
    </w:p>
    <w:p w:rsidRDefault="00A96587" w:rsidP="00A96587" w:rsidR="00A96587">
      <w:pPr>
        <w:jc w:val="both"/>
      </w:pPr>
    </w:p>
    <w:p w:rsidRDefault="00A96587" w:rsidP="00A96587" w:rsidR="00A96587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A96587" w:rsidP="00A96587" w:rsidR="00A96587">
      <w:pPr>
        <w:jc w:val="both"/>
        <w:rPr>
          <w:lang w:val="hr-HR"/>
        </w:rPr>
      </w:pPr>
    </w:p>
    <w:p w:rsidRDefault="00A96587" w:rsidP="00A96587" w:rsidR="00A96587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UZGOJ d.o.o., OIB: 14829493049 sa sjedištem u Topljakova ulica 4, 48214 Cirkvena, iznosi 276.248,97 kn.</w:t>
      </w:r>
    </w:p>
    <w:p w:rsidRDefault="00A96587" w:rsidP="00A96587" w:rsidR="00A96587">
      <w:pPr>
        <w:jc w:val="both"/>
      </w:pPr>
    </w:p>
    <w:p w:rsidRDefault="00A96587" w:rsidP="00A96587" w:rsidR="00A96587">
      <w:pPr>
        <w:jc w:val="both"/>
      </w:pPr>
      <w:r>
        <w:tab/>
        <w:t>II/ Poziva se direktor dužnika Dražen Čorc, OIB: 59106675010, Topljakova Ulica 4, 48214 Cirkvena,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A96587" w:rsidP="00A96587" w:rsidR="00A96587">
      <w:pPr>
        <w:jc w:val="both"/>
      </w:pPr>
    </w:p>
    <w:p w:rsidRDefault="00A96587" w:rsidP="00A96587" w:rsidR="00A96587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A96587" w:rsidP="00A96587" w:rsidR="00A96587">
      <w:pPr>
        <w:jc w:val="both"/>
      </w:pPr>
    </w:p>
    <w:p w:rsidRDefault="00A96587" w:rsidP="00A96587" w:rsidR="00A96587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A96587" w:rsidP="00A96587" w:rsidR="00A96587">
      <w:pPr>
        <w:ind w:firstLine="720"/>
        <w:jc w:val="both"/>
      </w:pPr>
    </w:p>
    <w:p w:rsidRDefault="00A96587" w:rsidP="00A96587" w:rsidR="00A96587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A96587" w:rsidP="00A96587" w:rsidR="00A96587">
      <w:pPr>
        <w:outlineLvl w:val="0"/>
        <w:rPr>
          <w:lang w:val="hr-HR"/>
        </w:rPr>
      </w:pPr>
    </w:p>
    <w:p w:rsidRDefault="00A96587" w:rsidP="00A96587" w:rsidR="00A96587">
      <w:pPr>
        <w:jc w:val="center"/>
        <w:outlineLvl w:val="0"/>
        <w:rPr>
          <w:lang w:val="hr-HR"/>
        </w:rPr>
      </w:pPr>
    </w:p>
    <w:p w:rsidRDefault="00A96587" w:rsidP="00A96587" w:rsidR="00A96587">
      <w:pPr>
        <w:jc w:val="center"/>
        <w:outlineLvl w:val="0"/>
        <w:rPr>
          <w:lang w:val="hr-HR"/>
        </w:rPr>
      </w:pPr>
    </w:p>
    <w:p w:rsidRDefault="00A96587" w:rsidP="00A96587" w:rsidR="00A96587">
      <w:pPr>
        <w:jc w:val="center"/>
        <w:outlineLvl w:val="0"/>
        <w:rPr>
          <w:lang w:val="hr-HR"/>
        </w:rPr>
      </w:pPr>
    </w:p>
    <w:p w:rsidRDefault="00A96587" w:rsidP="00A96587" w:rsidR="00A96587">
      <w:pPr>
        <w:jc w:val="center"/>
        <w:outlineLvl w:val="0"/>
        <w:rPr>
          <w:lang w:val="hr-HR"/>
        </w:rPr>
      </w:pPr>
    </w:p>
    <w:p w:rsidRDefault="00A96587" w:rsidP="00A96587" w:rsidR="00A96587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A96587" w:rsidP="00A96587" w:rsidR="00A96587">
      <w:pPr>
        <w:outlineLvl w:val="0"/>
        <w:rPr>
          <w:lang w:val="hr-HR"/>
        </w:rPr>
      </w:pPr>
    </w:p>
    <w:p w:rsidRDefault="00A96587" w:rsidP="00A96587" w:rsidR="00A96587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13. siječnja 2016. godine,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za otvaranje stečajnog postupka nad dužnikom </w:t>
      </w:r>
      <w:r>
        <w:t>UZGOJ d.o.o., OIB: 14829493049 sa sjedištem u Topljakova ulica 4, 48214 Cirkvena, navodeći da dužnik na dan 1. rujna 2015. u Očevidniku redoslijeda osnova za plaćanje ima evidentirane neizvršene osnove za plaćanje u ukupnom iznosu od 276.248,97 kn te da dužnik nema zaposlenih.</w:t>
      </w:r>
    </w:p>
    <w:p w:rsidRDefault="00A96587" w:rsidP="00A96587" w:rsidR="00A96587">
      <w:pPr>
        <w:jc w:val="both"/>
        <w:outlineLvl w:val="0"/>
        <w:rPr>
          <w:lang w:val="hr-HR"/>
        </w:rPr>
      </w:pPr>
    </w:p>
    <w:p w:rsidRDefault="00A96587" w:rsidP="00A96587" w:rsidR="00A96587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A96587" w:rsidP="00A96587" w:rsidR="00A96587">
      <w:pPr>
        <w:jc w:val="both"/>
        <w:outlineLvl w:val="0"/>
        <w:rPr>
          <w:lang w:val="hr-HR"/>
        </w:rPr>
      </w:pPr>
    </w:p>
    <w:p w:rsidRDefault="00A96587" w:rsidP="00A96587" w:rsidR="00A96587">
      <w:pPr>
        <w:jc w:val="center"/>
        <w:outlineLvl w:val="0"/>
        <w:rPr>
          <w:lang w:val="hr-HR"/>
        </w:rPr>
      </w:pPr>
    </w:p>
    <w:p w:rsidRDefault="00A96587" w:rsidP="00A96587" w:rsidR="00A96587">
      <w:pPr>
        <w:jc w:val="center"/>
        <w:outlineLvl w:val="0"/>
        <w:rPr>
          <w:lang w:val="hr-HR"/>
        </w:rPr>
      </w:pPr>
      <w:r>
        <w:rPr>
          <w:lang w:val="hr-HR"/>
        </w:rPr>
        <w:t>U Varaždinu, 19. siječnja 2016. godine.</w:t>
      </w:r>
    </w:p>
    <w:p w:rsidRDefault="00A96587" w:rsidP="00A96587" w:rsidR="00A96587">
      <w:pPr>
        <w:jc w:val="center"/>
        <w:outlineLvl w:val="0"/>
        <w:rPr>
          <w:lang w:val="hr-HR"/>
        </w:rPr>
      </w:pPr>
    </w:p>
    <w:p w:rsidRDefault="00A96587" w:rsidP="00A96587" w:rsidR="00A96587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A96587" w:rsidP="00A96587" w:rsidR="00A96587">
      <w:pPr>
        <w:jc w:val="center"/>
        <w:outlineLvl w:val="0"/>
        <w:rPr>
          <w:lang w:val="hr-HR"/>
        </w:rPr>
      </w:pPr>
    </w:p>
    <w:p w:rsidRDefault="00A96587" w:rsidP="00A96587" w:rsidR="00A96587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A96587" w:rsidP="00A96587" w:rsidR="00A96587">
      <w:pPr>
        <w:ind w:firstLine="720" w:left="3600"/>
        <w:jc w:val="center"/>
        <w:outlineLvl w:val="0"/>
        <w:rPr>
          <w:lang w:val="hr-HR"/>
        </w:rPr>
      </w:pPr>
    </w:p>
    <w:p w:rsidRDefault="00A96587" w:rsidP="00A96587" w:rsidR="00A96587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A96587" w:rsidP="00A96587" w:rsidR="00A96587">
      <w:pPr>
        <w:ind w:firstLine="720" w:left="3600"/>
        <w:jc w:val="center"/>
        <w:outlineLvl w:val="0"/>
        <w:rPr>
          <w:lang w:val="hr-HR"/>
        </w:rPr>
      </w:pPr>
    </w:p>
    <w:p w:rsidRDefault="00A96587" w:rsidP="00A96587" w:rsidR="00A96587">
      <w:pPr>
        <w:outlineLvl w:val="0"/>
        <w:rPr>
          <w:lang w:val="hr-HR"/>
        </w:rPr>
      </w:pPr>
    </w:p>
    <w:p w:rsidRDefault="00A96587" w:rsidP="00A96587" w:rsidR="00A96587">
      <w:pPr>
        <w:outlineLvl w:val="0"/>
        <w:rPr>
          <w:lang w:val="hr-HR"/>
        </w:rPr>
      </w:pPr>
    </w:p>
    <w:p w:rsidRDefault="00A96587" w:rsidP="00A96587" w:rsidR="00A96587">
      <w:pPr>
        <w:outlineLvl w:val="0"/>
        <w:rPr>
          <w:lang w:val="hr-HR"/>
        </w:rPr>
      </w:pPr>
    </w:p>
    <w:p w:rsidRDefault="00A96587" w:rsidP="00A96587" w:rsidR="00A96587">
      <w:pPr>
        <w:outlineLvl w:val="0"/>
        <w:rPr>
          <w:lang w:val="hr-HR"/>
        </w:rPr>
      </w:pPr>
    </w:p>
    <w:p w:rsidRDefault="00A96587" w:rsidP="00A96587" w:rsidR="00A96587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A96587" w:rsidP="00A96587" w:rsidR="00A96587"/>
    <w:p w:rsidRDefault="00A96587" w:rsidP="00A96587" w:rsidR="00A96587">
      <w:r>
        <w:t>- e-Oglasna ploča suda</w:t>
      </w:r>
    </w:p>
    <w:p w:rsidRDefault="00843274" w:rsidR="00843274"/>
    <w:sectPr w:rsidR="0084327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6587"/>
    <w:rsid w:val="002013BA"/>
    <w:rsid w:val="00843274"/>
    <w:rsid w:val="00A96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658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965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6587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013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013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3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3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3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658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965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6587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013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013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3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3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3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St-49/2016</izvorni_sadrzaj>
    <derivirana_varijabla naziv="DomainObject.Predmet.OznakaBroj_1">St-49/2016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UZGOJ d.o.o. za proizvodnju, trgovinu i usluge</izvorni_sadrzaj>
    <derivirana_varijabla naziv="DomainObject.Predmet.ProtustrankaFormated_1">  UZGOJ d.o.o. za proizvodnju, trgovinu i usluge</derivirana_varijabla>
  </DomainObject.Predmet.ProtustrankaFormated>
  <DomainObject.Predmet.ProtustrankaFormatedOIB>
    <izvorni_sadrzaj>  UZGOJ d.o.o. za proizvodnju, trgovinu i usluge, OIB 14829493049</izvorni_sadrzaj>
    <derivirana_varijabla naziv="DomainObject.Predmet.ProtustrankaFormatedOIB_1">  UZGOJ d.o.o. za proizvodnju, trgovinu i usluge, OIB 14829493049</derivirana_varijabla>
  </DomainObject.Predmet.ProtustrankaFormatedOIB>
  <DomainObject.Predmet.ProtustrankaFormatedWithAdress>
    <izvorni_sadrzaj> UZGOJ d.o.o. za proizvodnju, trgovinu i usluge, Topljakova ulica 4, 48214 Cirkvena</izvorni_sadrzaj>
    <derivirana_varijabla naziv="DomainObject.Predmet.ProtustrankaFormatedWithAdress_1"> UZGOJ d.o.o. za proizvodnju, trgovinu i usluge, Topljakova ulica 4, 48214 Cirkvena</derivirana_varijabla>
  </DomainObject.Predmet.ProtustrankaFormatedWithAdress>
  <DomainObject.Predmet.ProtustrankaFormatedWithAdressOIB>
    <izvorni_sadrzaj> UZGOJ d.o.o. za proizvodnju, trgovinu i usluge, OIB 14829493049, Topljakova ulica 4, 48214 Cirkvena</izvorni_sadrzaj>
    <derivirana_varijabla naziv="DomainObject.Predmet.ProtustrankaFormatedWithAdressOIB_1"> UZGOJ d.o.o. za proizvodnju, trgovinu i usluge, OIB 14829493049, Topljakova ulica 4, 48214 Cirkvena</derivirana_varijabla>
  </DomainObject.Predmet.ProtustrankaFormatedWithAdressOIB>
  <DomainObject.Predmet.ProtustrankaWithAdress>
    <izvorni_sadrzaj>UZGOJ d.o.o. za proizvodnju, trgovinu i usluge Topljakova ulica 4, 48214 Cirkvena</izvorni_sadrzaj>
    <derivirana_varijabla naziv="DomainObject.Predmet.ProtustrankaWithAdress_1">UZGOJ d.o.o. za proizvodnju, trgovinu i usluge Topljakova ulica 4, 48214 Cirkvena</derivirana_varijabla>
  </DomainObject.Predmet.ProtustrankaWithAdress>
  <DomainObject.Predmet.ProtustrankaWithAdressOIB>
    <izvorni_sadrzaj>UZGOJ d.o.o. za proizvodnju, trgovinu i usluge, OIB 14829493049, Topljakova ulica 4, 48214 Cirkvena</izvorni_sadrzaj>
    <derivirana_varijabla naziv="DomainObject.Predmet.ProtustrankaWithAdressOIB_1">UZGOJ d.o.o. za proizvodnju, trgovinu i usluge, OIB 14829493049, Topljakova ulica 4, 48214 Cirkvena</derivirana_varijabla>
  </DomainObject.Predmet.ProtustrankaWithAdressOIB>
  <DomainObject.Predmet.ProtustrankaNazivFormated>
    <izvorni_sadrzaj>UZGOJ d.o.o. za proizvodnju, trgovinu i usluge</izvorni_sadrzaj>
    <derivirana_varijabla naziv="DomainObject.Predmet.ProtustrankaNazivFormated_1">UZGOJ d.o.o. za proizvodnju, trgovinu i usluge</derivirana_varijabla>
  </DomainObject.Predmet.ProtustrankaNazivFormated>
  <DomainObject.Predmet.ProtustrankaNazivFormatedOIB>
    <izvorni_sadrzaj>UZGOJ d.o.o. za proizvodnju, trgovinu i usluge, OIB 14829493049</izvorni_sadrzaj>
    <derivirana_varijabla naziv="DomainObject.Predmet.ProtustrankaNazivFormatedOIB_1">UZGOJ d.o.o. za proizvodnju, trgovinu i usluge, OIB 14829493049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276248.97</izvorni_sadrzaj>
    <derivirana_varijabla naziv="DomainObject.Predmet.TrenutnaVrijednost_1">276248.97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UZGOJ d.o.o. za proizvodnju, trgovinu i usluge</item>
    </izvorni_sadrzaj>
    <derivirana_varijabla naziv="DomainObject.Predmet.ProtuStrankaListFormated_1">
      <item>UZGOJ d.o.o. za proizvodnju, trgovinu i usluge</item>
    </derivirana_varijabla>
  </DomainObject.Predmet.ProtuStrankaListFormated>
  <DomainObject.Predmet.ProtuStrankaListFormatedOIB>
    <izvorni_sadrzaj>
      <item>UZGOJ d.o.o. za proizvodnju, trgovinu i usluge, OIB 14829493049</item>
    </izvorni_sadrzaj>
    <derivirana_varijabla naziv="DomainObject.Predmet.ProtuStrankaListFormatedOIB_1">
      <item>UZGOJ d.o.o. za proizvodnju, trgovinu i usluge, OIB 14829493049</item>
    </derivirana_varijabla>
  </DomainObject.Predmet.ProtuStrankaListFormatedOIB>
  <DomainObject.Predmet.ProtuStrankaListFormatedWithAdress>
    <izvorni_sadrzaj>
      <item>UZGOJ d.o.o. za proizvodnju, trgovinu i usluge, Topljakova ulica 4, 48214 Cirkvena</item>
    </izvorni_sadrzaj>
    <derivirana_varijabla naziv="DomainObject.Predmet.ProtuStrankaListFormatedWithAdress_1">
      <item>UZGOJ d.o.o. za proizvodnju, trgovinu i usluge, Topljakova ulica 4, 48214 Cirkvena</item>
    </derivirana_varijabla>
  </DomainObject.Predmet.ProtuStrankaListFormatedWithAdress>
  <DomainObject.Predmet.ProtuStrankaListFormatedWithAdressOIB>
    <izvorni_sadrzaj>
      <item>UZGOJ d.o.o. za proizvodnju, trgovinu i usluge, OIB 14829493049, Topljakova ulica 4, 48214 Cirkvena</item>
    </izvorni_sadrzaj>
    <derivirana_varijabla naziv="DomainObject.Predmet.ProtuStrankaListFormatedWithAdressOIB_1">
      <item>UZGOJ d.o.o. za proizvodnju, trgovinu i usluge, OIB 14829493049, Topljakova ulica 4, 48214 Cirkvena</item>
    </derivirana_varijabla>
  </DomainObject.Predmet.ProtuStrankaListFormatedWithAdressOIB>
  <DomainObject.Predmet.ProtuStrankaListNazivFormated>
    <izvorni_sadrzaj>
      <item>UZGOJ d.o.o. za proizvodnju, trgovinu i usluge</item>
    </izvorni_sadrzaj>
    <derivirana_varijabla naziv="DomainObject.Predmet.ProtuStrankaListNazivFormated_1">
      <item>UZGOJ d.o.o. za proizvodnju, trgovinu i usluge</item>
    </derivirana_varijabla>
  </DomainObject.Predmet.ProtuStrankaListNazivFormated>
  <DomainObject.Predmet.ProtuStrankaListNazivFormatedOIB>
    <izvorni_sadrzaj>
      <item>UZGOJ d.o.o. za proizvodnju, trgovinu i usluge, OIB 14829493049</item>
    </izvorni_sadrzaj>
    <derivirana_varijabla naziv="DomainObject.Predmet.ProtuStrankaListNazivFormatedOIB_1">
      <item>UZGOJ d.o.o. za proizvodnju, trgovinu i usluge, OIB 14829493049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UZGOJ d.o.o. za proizvodnju, trgovinu i usluge</izvorni_sadrzaj>
    <derivirana_varijabla naziv="DomainObject.Predmet.ProtustrankaIDrugi_1">UZGOJ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UZGOJ d.o.o. za proizvodnju, trgovinu i usluge, OIB 14829493049, Topljakova ulica 4, 48214 Cirkvena</izvorni_sadrzaj>
    <derivirana_varijabla naziv="DomainObject.Predmet.ProtustrankaIDrugiAdressOIB_1">UZGOJ d.o.o. za proizvodnju, trgovinu i usluge, OIB 14829493049, Topljakova ulica 4, 48214 Cirkvena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UZGOJ d.o.o. za proizvodnju, trgovinu i usluge</item>
      <item>Sudski registar</item>
    </izvorni_sadrzaj>
    <derivirana_varijabla naziv="DomainObject.Predmet.SudioniciListNaziv_1">
      <item>Financijska agencija</item>
      <item>UZGOJ d.o.o. za proizvodnju, trgovinu i usluge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UZGOJ d.o.o. za proizvodnju, trgovinu i usluge, OIB 14829493049, Topljakova ulica 4,48214 Cirkvena</item>
      <item>Sudski registar</item>
    </izvorni_sadrzaj>
    <derivirana_varijabla naziv="DomainObject.Predmet.SudioniciListAdressOIB_1">
      <item>Financijska agencija, OIB 85821130368, Ulica grada Vukovara 70,10000 Zagreb</item>
      <item>UZGOJ d.o.o. za proizvodnju, trgovinu i usluge, OIB 14829493049, Topljakova ulica 4,48214 Cirkvena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14829493049</item>
      <item>, OIB null</item>
    </izvorni_sadrzaj>
    <derivirana_varijabla naziv="DomainObject.Predmet.SudioniciListNazivOIB_1">
      <item>, OIB 85821130368</item>
      <item>, OIB 14829493049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2533</properties:Characters>
  <properties:Lines>73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2016-01-19T07:23:00Z</dcterms:created>
  <dc:creator>Tea Meister</dc:creator>
  <cp:lastModifiedBy>Tea Meister</cp:lastModifiedBy>
  <dcterms:modified xmlns:xsi="http://www.w3.org/2001/XMLSchema-instance" xsi:type="dcterms:W3CDTF">2016-01-20T06:19:00Z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