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b4c5" w14:paraId="23bb4c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0007C2">
        <w:rPr>
          <w:color w:themeColor="text1" w:val="000000"/>
        </w:rPr>
        <w:t>BELLEN d.o.o. "u likvidaciji", OIB: 92032150650, Makarska, Primorska 4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 w:rsidR="00E2567B"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0007C2">
        <w:rPr>
          <w:color w:themeColor="text1" w:val="000000"/>
        </w:rPr>
        <w:t>BELLEN d.o.o. "u likvidaciji", OIB: 92032150650, Makarska, Primorska 4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6B7110">
        <w:rPr>
          <w:color w:themeColor="text1" w:val="000000"/>
        </w:rPr>
        <w:t xml:space="preserve">1. rujna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007C2">
        <w:rPr>
          <w:color w:themeColor="text1" w:val="000000"/>
        </w:rPr>
        <w:t>1017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0007C2">
        <w:rPr>
          <w:color w:themeColor="text1" w:val="000000"/>
        </w:rPr>
        <w:t>16.771,14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37CA1">
        <w:rPr>
          <w:color w:themeColor="text1" w:val="000000"/>
        </w:rPr>
        <w:t>2</w:t>
      </w:r>
      <w:r w:rsidR="005B66F2">
        <w:rPr>
          <w:color w:themeColor="text1" w:val="000000"/>
        </w:rPr>
        <w:t>5</w:t>
      </w:r>
      <w:r>
        <w:rPr>
          <w:color w:themeColor="text1" w:val="000000"/>
        </w:rPr>
        <w:t xml:space="preserve">. </w:t>
      </w:r>
      <w:r w:rsidR="005B66F2">
        <w:rPr>
          <w:color w:themeColor="text1" w:val="000000"/>
        </w:rPr>
        <w:t>kolovoz</w:t>
      </w:r>
      <w:r w:rsidR="00486CF1">
        <w:rPr>
          <w:color w:themeColor="text1" w:val="000000"/>
        </w:rPr>
        <w:t>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D2820">
      <w:rPr>
        <w:color w:themeColor="text1" w:val="000000"/>
      </w:rPr>
      <w:t>1</w:t>
    </w:r>
    <w:r w:rsidR="000007C2">
      <w:rPr>
        <w:color w:themeColor="text1" w:val="000000"/>
      </w:rPr>
      <w:t>585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F31B91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3BF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2571"/>
    <w:rsid w:val="00737CA1"/>
    <w:rsid w:val="00737DD6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St-1585/2015</izvorni_sadrzaj>
    <derivirana_varijabla naziv="DomainObject.Predmet.OznakaBroj_1">St-1585/2015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BELLEN društvo s ograničenom odgovornošću za trgovinu i turizam, putnička agencija "u likvidaciji"</izvorni_sadrzaj>
    <derivirana_varijabla naziv="DomainObject.Predmet.ProtustrankaFormated_1">  BELLEN društvo s ograničenom odgovornošću za trgovinu i turizam, putnička agencija "u likvidaciji"</derivirana_varijabla>
  </DomainObject.Predmet.ProtustrankaFormated>
  <DomainObject.Predmet.ProtustrankaFormatedOIB>
    <izvorni_sadrzaj>  BELLEN društvo s ograničenom odgovornošću za trgovinu i turizam, putnička agencija "u likvidaciji", OIB 92032150650</izvorni_sadrzaj>
    <derivirana_varijabla naziv="DomainObject.Predmet.ProtustrankaFormatedOIB_1">  BELLEN društvo s ograničenom odgovornošću za trgovinu i turizam, putnička agencija "u likvidaciji", OIB 92032150650</derivirana_varijabla>
  </DomainObject.Predmet.ProtustrankaFormatedOIB>
  <DomainObject.Predmet.ProtustrankaFormatedWithAdress>
    <izvorni_sadrzaj> BELLEN društvo s ograničenom odgovornošću za trgovinu i turizam, putnička agencija "u likvidaciji", Primorska 4, 21300 Makarska</izvorni_sadrzaj>
    <derivirana_varijabla naziv="DomainObject.Predmet.ProtustrankaFormatedWithAdress_1"> BELLEN društvo s ograničenom odgovornošću za trgovinu i turizam, putnička agencija "u likvidaciji", Primorska 4, 21300 Makarska</derivirana_varijabla>
  </DomainObject.Predmet.ProtustrankaFormatedWithAdress>
  <DomainObject.Predmet.ProtustrankaFormatedWithAdressOIB>
    <izvorni_sadrzaj> BELLEN društvo s ograničenom odgovornošću za trgovinu i turizam, putnička agencija "u likvidaciji", OIB 92032150650, Primorska 4, 21300 Makarska</izvorni_sadrzaj>
    <derivirana_varijabla naziv="DomainObject.Predmet.ProtustrankaFormatedWithAdressOIB_1"> BELLEN društvo s ograničenom odgovornošću za trgovinu i turizam, putnička agencija "u likvidaciji", OIB 92032150650, Primorska 4, 21300 Makarska</derivirana_varijabla>
  </DomainObject.Predmet.ProtustrankaFormatedWithAdressOIB>
  <DomainObject.Predmet.ProtustrankaWithAdress>
    <izvorni_sadrzaj>BELLEN društvo s ograničenom odgovornošću za trgovinu i turizam, putnička agencija "u likvidaciji" Primorska 4, 21300 Makarska</izvorni_sadrzaj>
    <derivirana_varijabla naziv="DomainObject.Predmet.ProtustrankaWithAdress_1">BELLEN društvo s ograničenom odgovornošću za trgovinu i turizam, putnička agencija "u likvidaciji" Primorska 4, 21300 Makarska</derivirana_varijabla>
  </DomainObject.Predmet.ProtustrankaWithAdress>
  <DomainObject.Predmet.ProtustrankaWithAdressOIB>
    <izvorni_sadrzaj>BELLEN društvo s ograničenom odgovornošću za trgovinu i turizam, putnička agencija "u likvidaciji", OIB 92032150650, Primorska 4, 21300 Makarska</izvorni_sadrzaj>
    <derivirana_varijabla naziv="DomainObject.Predmet.ProtustrankaWithAdressOIB_1">BELLEN društvo s ograničenom odgovornošću za trgovinu i turizam, putnička agencija "u likvidaciji", OIB 92032150650, Primorska 4, 21300 Makarska</derivirana_varijabla>
  </DomainObject.Predmet.ProtustrankaWithAdressOIB>
  <DomainObject.Predmet.ProtustrankaNazivFormated>
    <izvorni_sadrzaj>BELLEN društvo s ograničenom odgovornošću za trgovinu i turizam, putnička agencija "u likvidaciji"</izvorni_sadrzaj>
    <derivirana_varijabla naziv="DomainObject.Predmet.ProtustrankaNazivFormated_1">BELLEN društvo s ograničenom odgovornošću za trgovinu i turizam, putnička agencija "u likvidaciji"</derivirana_varijabla>
  </DomainObject.Predmet.ProtustrankaNazivFormated>
  <DomainObject.Predmet.ProtustrankaNazivFormatedOIB>
    <izvorni_sadrzaj>BELLEN društvo s ograničenom odgovornošću za trgovinu i turizam, putnička agencija "u likvidaciji", OIB 92032150650</izvorni_sadrzaj>
    <derivirana_varijabla naziv="DomainObject.Predmet.ProtustrankaNazivFormatedOIB_1">BELLEN društvo s ograničenom odgovornošću za trgovinu i turizam, putnička agencija "u likvidaciji", OIB 92032150650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16771.14</izvorni_sadrzaj>
    <derivirana_varijabla naziv="DomainObject.Predmet.TrenutnaVrijednost_1">16771.14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BELLEN društvo s ograničenom odgovornošću za trgovinu i turizam, putnička agencija "u likvidaciji"</item>
    </izvorni_sadrzaj>
    <derivirana_varijabla naziv="DomainObject.Predmet.ProtuStrankaListFormated_1">
      <item>BELLEN društvo s ograničenom odgovornošću za trgovinu i turizam, putnička agencija "u likvidaciji"</item>
    </derivirana_varijabla>
  </DomainObject.Predmet.ProtuStrankaListFormated>
  <DomainObject.Predmet.ProtuStrankaListFormatedOIB>
    <izvorni_sadrzaj>
      <item>BELLEN društvo s ograničenom odgovornošću za trgovinu i turizam, putnička agencija "u likvidaciji", OIB 92032150650</item>
    </izvorni_sadrzaj>
    <derivirana_varijabla naziv="DomainObject.Predmet.ProtuStrankaListFormatedOIB_1">
      <item>BELLEN društvo s ograničenom odgovornošću za trgovinu i turizam, putnička agencija "u likvidaciji", OIB 92032150650</item>
    </derivirana_varijabla>
  </DomainObject.Predmet.ProtuStrankaListFormatedOIB>
  <DomainObject.Predmet.ProtuStrankaListFormatedWithAdress>
    <izvorni_sadrzaj>
      <item>BELLEN društvo s ograničenom odgovornošću za trgovinu i turizam, putnička agencija "u likvidaciji", Primorska 4, 21300 Makarska</item>
    </izvorni_sadrzaj>
    <derivirana_varijabla naziv="DomainObject.Predmet.ProtuStrankaListFormatedWithAdress_1">
      <item>BELLEN društvo s ograničenom odgovornošću za trgovinu i turizam, putnička agencija "u likvidaciji", Primorska 4, 21300 Makarska</item>
    </derivirana_varijabla>
  </DomainObject.Predmet.ProtuStrankaListFormatedWithAdress>
  <DomainObject.Predmet.ProtuStrankaListFormatedWithAdressOIB>
    <izvorni_sadrzaj>
      <item>BELLEN društvo s ograničenom odgovornošću za trgovinu i turizam, putnička agencija "u likvidaciji", OIB 92032150650, Primorska 4, 21300 Makarska</item>
    </izvorni_sadrzaj>
    <derivirana_varijabla naziv="DomainObject.Predmet.ProtuStrankaListFormatedWithAdressOIB_1">
      <item>BELLEN društvo s ograničenom odgovornošću za trgovinu i turizam, putnička agencija "u likvidaciji", OIB 92032150650, Primorska 4, 21300 Makarska</item>
    </derivirana_varijabla>
  </DomainObject.Predmet.ProtuStrankaListFormatedWithAdressOIB>
  <DomainObject.Predmet.ProtuStrankaListNazivFormated>
    <izvorni_sadrzaj>
      <item>BELLEN društvo s ograničenom odgovornošću za trgovinu i turizam, putnička agencija "u likvidaciji"</item>
    </izvorni_sadrzaj>
    <derivirana_varijabla naziv="DomainObject.Predmet.ProtuStrankaListNazivFormated_1">
      <item>BELLEN društvo s ograničenom odgovornošću za trgovinu i turizam, putnička agencija "u likvidaciji"</item>
    </derivirana_varijabla>
  </DomainObject.Predmet.ProtuStrankaListNazivFormated>
  <DomainObject.Predmet.ProtuStrankaListNazivFormatedOIB>
    <izvorni_sadrzaj>
      <item>BELLEN društvo s ograničenom odgovornošću za trgovinu i turizam, putnička agencija "u likvidaciji", OIB 92032150650</item>
    </izvorni_sadrzaj>
    <derivirana_varijabla naziv="DomainObject.Predmet.ProtuStrankaListNazivFormatedOIB_1">
      <item>BELLEN društvo s ograničenom odgovornošću za trgovinu i turizam, putnička agencija "u likvidaciji", OIB 92032150650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BELLEN društvo s ograničenom odgovornošću za trgovinu i turizam, putnička agencija "u likvidaciji"</izvorni_sadrzaj>
    <derivirana_varijabla naziv="DomainObject.Predmet.ProtustrankaIDrugi_1">BELLEN društvo s ograničenom odgovornošću za trgovinu i turizam, putnička agencija "u likvidaciji"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BELLEN društvo s ograničenom odgovornošću za trgovinu i turizam, putnička agencija "u likvidaciji", OIB 92032150650, Primorska 4, 21300 Makarska</izvorni_sadrzaj>
    <derivirana_varijabla naziv="DomainObject.Predmet.ProtustrankaIDrugiAdressOIB_1">BELLEN društvo s ograničenom odgovornošću za trgovinu i turizam, putnička agencija "u likvidaciji", OIB 92032150650, Primorska 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BELLEN društvo s ograničenom odgovornošću za trgovinu i turizam, putnička agencija "u likvidaciji"</item>
      <item>FINANCIJSKA AGENCIJA RC SPLIT</item>
    </izvorni_sadrzaj>
    <derivirana_varijabla naziv="DomainObject.Predmet.SudioniciListNaziv_1">
      <item>BELLEN društvo s ograničenom odgovornošću za trgovinu i turizam, putnička agencija "u likvidaciji"</item>
      <item>FINANCIJSKA AGENCIJA RC SPLIT</item>
    </derivirana_varijabla>
  </DomainObject.Predmet.SudioniciListNaziv>
  <DomainObject.Predmet.SudioniciListAdressOIB>
    <izvorni_sadrzaj>
      <item>BELLEN društvo s ograničenom odgovornošću za trgovinu i turizam, putnička agencija "u likvidaciji", OIB 92032150650, Primorska 4,21300 Makarska</item>
      <item>FINANCIJSKA AGENCIJA RC SPLIT, OIB 85821130368, Mažuranićevo šetalište 24b,21000 Split</item>
    </izvorni_sadrzaj>
    <derivirana_varijabla naziv="DomainObject.Predmet.SudioniciListAdressOIB_1">
      <item>BELLEN društvo s ograničenom odgovornošću za trgovinu i turizam, putnička agencija "u likvidaciji", OIB 92032150650, Primorska 4,21300 Makarska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92032150650</item>
      <item>, OIB 85821130368</item>
    </izvorni_sadrzaj>
    <derivirana_varijabla naziv="DomainObject.Predmet.SudioniciListNazivOIB_1">
      <item>, OIB 92032150650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1768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2016-08-25T07:21:00Z</cp:lastPrinted>
  <dcterms:modified xmlns:xsi="http://www.w3.org/2001/XMLSchema-instance" xsi:type="dcterms:W3CDTF">2016-08-25T08:03:00Z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