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64882" w14:paraId="c964882" w:rsidRDefault="00E63362" w:rsidP="00E63362" w:rsidR="00E63362" w:rsidRPr="00686108">
      <w:pPr>
        <w:ind w:firstLine="708" w:left="708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</w:p>
    <w:p w:rsidRDefault="004C018A" w:rsidP="00951610" w:rsidR="004C018A">
      <w:pPr>
        <w:rPr>
          <w:b/>
          <w:sz w:val="24"/>
          <w:szCs w:val="24"/>
          <w:lang w:val="hr-HR"/>
        </w:rPr>
      </w:pPr>
    </w:p>
    <w:p w:rsidRDefault="004C018A" w:rsidP="00951610" w:rsidR="004C018A">
      <w:pPr>
        <w:rPr>
          <w:b/>
          <w:sz w:val="24"/>
          <w:szCs w:val="24"/>
          <w:lang w:val="hr-HR"/>
        </w:rPr>
      </w:pPr>
    </w:p>
    <w:p w:rsidRDefault="004C018A" w:rsidP="00951610" w:rsidR="004C018A">
      <w:pPr>
        <w:rPr>
          <w:b/>
          <w:sz w:val="24"/>
          <w:szCs w:val="24"/>
          <w:lang w:val="hr-HR"/>
        </w:rPr>
      </w:pPr>
    </w:p>
    <w:p w:rsidRDefault="004C018A" w:rsidP="00951610" w:rsidR="004C018A">
      <w:pPr>
        <w:rPr>
          <w:b/>
          <w:sz w:val="24"/>
          <w:szCs w:val="24"/>
          <w:lang w:val="hr-HR"/>
        </w:rPr>
      </w:pPr>
    </w:p>
    <w:p w:rsidRDefault="00E63362" w:rsidP="00951610" w:rsidR="00E63362" w:rsidRPr="00686108">
      <w:pPr>
        <w:rPr>
          <w:b/>
          <w:sz w:val="24"/>
          <w:szCs w:val="24"/>
          <w:lang w:val="hr-HR"/>
        </w:rPr>
      </w:pPr>
      <w:r w:rsidRPr="00686108">
        <w:rPr>
          <w:b/>
          <w:sz w:val="24"/>
          <w:szCs w:val="24"/>
          <w:lang w:val="hr-HR"/>
        </w:rPr>
        <w:t>REPUBLIKA HRVATSKA</w:t>
      </w:r>
    </w:p>
    <w:p w:rsidRDefault="00E63362" w:rsidP="00951610" w:rsidR="00E63362" w:rsidRPr="00686108">
      <w:pPr>
        <w:rPr>
          <w:b/>
          <w:sz w:val="24"/>
          <w:szCs w:val="24"/>
          <w:lang w:val="hr-HR"/>
        </w:rPr>
      </w:pPr>
      <w:r w:rsidRPr="00686108">
        <w:rPr>
          <w:b/>
          <w:sz w:val="24"/>
          <w:szCs w:val="24"/>
          <w:lang w:val="hr-HR"/>
        </w:rPr>
        <w:t xml:space="preserve">TRGOVAČKI SUD </w:t>
      </w:r>
      <w:r w:rsidR="00951610" w:rsidRPr="00686108">
        <w:rPr>
          <w:b/>
          <w:sz w:val="24"/>
          <w:szCs w:val="24"/>
          <w:lang w:val="hr-HR"/>
        </w:rPr>
        <w:t>ZADRU</w:t>
      </w:r>
    </w:p>
    <w:p w:rsidRDefault="00951610" w:rsidP="00951610" w:rsidR="00951610" w:rsidRPr="00686108">
      <w:pPr>
        <w:rPr>
          <w:b/>
          <w:sz w:val="24"/>
          <w:szCs w:val="24"/>
          <w:lang w:val="hr-HR"/>
        </w:rPr>
      </w:pPr>
      <w:r w:rsidRPr="00686108">
        <w:rPr>
          <w:b/>
          <w:sz w:val="24"/>
          <w:szCs w:val="24"/>
          <w:lang w:val="hr-HR"/>
        </w:rPr>
        <w:t>Dr. Franje Tuđmana 35</w:t>
      </w:r>
    </w:p>
    <w:p w:rsidRDefault="00E63362" w:rsidR="00E63362" w:rsidRPr="00686108">
      <w:pPr>
        <w:jc w:val="right"/>
        <w:rPr>
          <w:sz w:val="24"/>
          <w:szCs w:val="24"/>
          <w:lang w:val="hr-HR"/>
        </w:rPr>
      </w:pPr>
    </w:p>
    <w:p w:rsidRDefault="00CE7D5C" w:rsidR="00793003" w:rsidRPr="00686108">
      <w:pPr>
        <w:pStyle w:val="Naslov1"/>
        <w:rPr>
          <w:szCs w:val="24"/>
        </w:rPr>
      </w:pPr>
      <w:r w:rsidRPr="00686108">
        <w:rPr>
          <w:szCs w:val="24"/>
        </w:rPr>
        <w:t xml:space="preserve">R </w:t>
      </w:r>
      <w:r w:rsidR="00793003" w:rsidRPr="00686108">
        <w:rPr>
          <w:szCs w:val="24"/>
        </w:rPr>
        <w:t>E P U B L I K A   H R V A T S K A</w:t>
      </w:r>
    </w:p>
    <w:p w:rsidRDefault="00793003" w:rsidR="00793003" w:rsidRPr="00686108">
      <w:pPr>
        <w:pStyle w:val="Naslov1"/>
        <w:rPr>
          <w:szCs w:val="24"/>
        </w:rPr>
      </w:pPr>
    </w:p>
    <w:p w:rsidRDefault="00793003" w:rsidR="00EF4316" w:rsidRPr="00686108">
      <w:pPr>
        <w:pStyle w:val="Naslov1"/>
        <w:rPr>
          <w:szCs w:val="24"/>
        </w:rPr>
      </w:pPr>
      <w:r w:rsidRPr="00686108">
        <w:rPr>
          <w:szCs w:val="24"/>
        </w:rPr>
        <w:t xml:space="preserve">R </w:t>
      </w:r>
      <w:r w:rsidR="00CE7D5C" w:rsidRPr="00686108">
        <w:rPr>
          <w:szCs w:val="24"/>
        </w:rPr>
        <w:t>J E Š E N J E</w:t>
      </w:r>
    </w:p>
    <w:p w:rsidRDefault="00EF4316" w:rsidR="00EF4316" w:rsidRPr="00686108">
      <w:pPr>
        <w:jc w:val="center"/>
        <w:rPr>
          <w:sz w:val="24"/>
          <w:szCs w:val="24"/>
          <w:lang w:val="hr-HR"/>
        </w:rPr>
      </w:pPr>
    </w:p>
    <w:p w:rsidRDefault="00EF4316" w:rsidP="004C018A" w:rsidR="00EF4316" w:rsidRPr="00686108">
      <w:pPr>
        <w:pStyle w:val="Tijeloteksta"/>
        <w:rPr>
          <w:szCs w:val="24"/>
        </w:rPr>
      </w:pPr>
      <w:r w:rsidRPr="00686108">
        <w:rPr>
          <w:szCs w:val="24"/>
        </w:rPr>
        <w:tab/>
      </w:r>
      <w:r w:rsidR="00A448B5" w:rsidRPr="00686108">
        <w:rPr>
          <w:szCs w:val="24"/>
        </w:rPr>
        <w:t xml:space="preserve">Trgovački sud u </w:t>
      </w:r>
      <w:r w:rsidR="00951610" w:rsidRPr="00686108">
        <w:rPr>
          <w:szCs w:val="24"/>
        </w:rPr>
        <w:t>Zadru OIB: 39670464653</w:t>
      </w:r>
      <w:r w:rsidR="00A448B5" w:rsidRPr="00686108">
        <w:rPr>
          <w:szCs w:val="24"/>
        </w:rPr>
        <w:t>, po su</w:t>
      </w:r>
      <w:r w:rsidR="004C018A">
        <w:rPr>
          <w:szCs w:val="24"/>
        </w:rPr>
        <w:t>tkinji</w:t>
      </w:r>
      <w:r w:rsidR="00A448B5" w:rsidRPr="00686108">
        <w:rPr>
          <w:szCs w:val="24"/>
        </w:rPr>
        <w:t xml:space="preserve"> tog suda </w:t>
      </w:r>
      <w:r w:rsidR="000E0307" w:rsidRPr="00686108">
        <w:rPr>
          <w:szCs w:val="24"/>
        </w:rPr>
        <w:t xml:space="preserve">Ani Markač, </w:t>
      </w:r>
      <w:r w:rsidRPr="00686108">
        <w:rPr>
          <w:szCs w:val="24"/>
        </w:rPr>
        <w:t>povodom prijedloga za otvaranje stečajnog postupka na</w:t>
      </w:r>
      <w:r w:rsidR="007B3220" w:rsidRPr="00686108">
        <w:rPr>
          <w:szCs w:val="24"/>
        </w:rPr>
        <w:t>d</w:t>
      </w:r>
      <w:r w:rsidRPr="00686108">
        <w:rPr>
          <w:szCs w:val="24"/>
        </w:rPr>
        <w:t xml:space="preserve"> dužnik</w:t>
      </w:r>
      <w:r w:rsidR="007B3220" w:rsidRPr="00686108">
        <w:rPr>
          <w:szCs w:val="24"/>
        </w:rPr>
        <w:t xml:space="preserve">om </w:t>
      </w:r>
      <w:r w:rsidR="00066E24">
        <w:rPr>
          <w:szCs w:val="24"/>
        </w:rPr>
        <w:t>AUTO MARIĆ jednostavno društvo s ograničenom odgovornošću za prijevoz i trgovinu, Gornji Karin, Ulica kralja Tomislava 6, OIB:27613140653</w:t>
      </w:r>
      <w:r w:rsidR="00CE7D5C" w:rsidRPr="00686108">
        <w:rPr>
          <w:szCs w:val="24"/>
        </w:rPr>
        <w:t xml:space="preserve">, </w:t>
      </w:r>
      <w:r w:rsidRPr="00686108">
        <w:rPr>
          <w:szCs w:val="24"/>
        </w:rPr>
        <w:t xml:space="preserve">dana </w:t>
      </w:r>
      <w:r w:rsidR="0087678B">
        <w:rPr>
          <w:szCs w:val="24"/>
        </w:rPr>
        <w:t>31</w:t>
      </w:r>
      <w:r w:rsidR="00D375BE">
        <w:rPr>
          <w:szCs w:val="24"/>
        </w:rPr>
        <w:t>. ožujka</w:t>
      </w:r>
      <w:r w:rsidR="0053132F" w:rsidRPr="00686108">
        <w:rPr>
          <w:szCs w:val="24"/>
        </w:rPr>
        <w:t xml:space="preserve"> 2016</w:t>
      </w:r>
      <w:r w:rsidRPr="00686108">
        <w:rPr>
          <w:szCs w:val="24"/>
        </w:rPr>
        <w:t>.</w:t>
      </w:r>
      <w:r w:rsidR="001A20B6" w:rsidRPr="00686108">
        <w:rPr>
          <w:szCs w:val="24"/>
        </w:rPr>
        <w:t xml:space="preserve"> </w:t>
      </w:r>
    </w:p>
    <w:p w:rsidRDefault="003E475F" w:rsidR="003E475F" w:rsidRPr="00686108">
      <w:pPr>
        <w:pStyle w:val="Tijeloteksta"/>
        <w:rPr>
          <w:szCs w:val="24"/>
        </w:rPr>
      </w:pPr>
    </w:p>
    <w:p w:rsidRDefault="00CE7D5C" w:rsidR="00EF4316" w:rsidRPr="00686108">
      <w:pPr>
        <w:pStyle w:val="Tijeloteksta"/>
        <w:jc w:val="center"/>
        <w:rPr>
          <w:szCs w:val="24"/>
        </w:rPr>
      </w:pPr>
      <w:r w:rsidRPr="00686108">
        <w:rPr>
          <w:szCs w:val="24"/>
        </w:rPr>
        <w:t>r i j e š i o</w:t>
      </w:r>
      <w:r w:rsidR="00EF4316" w:rsidRPr="00686108">
        <w:rPr>
          <w:szCs w:val="24"/>
        </w:rPr>
        <w:t xml:space="preserve">    j e</w:t>
      </w:r>
    </w:p>
    <w:p w:rsidRDefault="00EF4316" w:rsidR="00EF4316" w:rsidRPr="00686108">
      <w:pPr>
        <w:pStyle w:val="Tijeloteksta"/>
        <w:jc w:val="center"/>
        <w:rPr>
          <w:szCs w:val="24"/>
        </w:rPr>
      </w:pPr>
    </w:p>
    <w:p w:rsidRDefault="003C52FE" w:rsidP="003C52FE" w:rsidR="003C52FE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>I.</w:t>
      </w:r>
      <w:r w:rsidRPr="00686108">
        <w:rPr>
          <w:sz w:val="24"/>
          <w:szCs w:val="24"/>
          <w:lang w:val="hr-HR"/>
        </w:rPr>
        <w:tab/>
        <w:t>Poziva</w:t>
      </w:r>
      <w:r w:rsidR="00A979A1" w:rsidRPr="00686108">
        <w:rPr>
          <w:sz w:val="24"/>
          <w:szCs w:val="24"/>
          <w:lang w:val="hr-HR"/>
        </w:rPr>
        <w:t xml:space="preserve"> se</w:t>
      </w:r>
      <w:r w:rsidR="00066E24">
        <w:rPr>
          <w:sz w:val="24"/>
          <w:szCs w:val="24"/>
          <w:lang w:val="hr-HR"/>
        </w:rPr>
        <w:t xml:space="preserve"> JOSIP MARIĆ, Gornji Karin, Ulica kralja Tomislava 6, OIB:98378182975</w:t>
      </w:r>
      <w:r w:rsidR="00527926">
        <w:rPr>
          <w:sz w:val="24"/>
          <w:szCs w:val="24"/>
          <w:lang w:val="hr-HR"/>
        </w:rPr>
        <w:t xml:space="preserve"> </w:t>
      </w:r>
      <w:r w:rsidRPr="00686108">
        <w:rPr>
          <w:sz w:val="24"/>
          <w:szCs w:val="24"/>
          <w:lang w:val="hr-HR"/>
        </w:rPr>
        <w:t xml:space="preserve"> u roku od </w:t>
      </w:r>
      <w:r w:rsidR="002877F3" w:rsidRPr="00686108">
        <w:rPr>
          <w:sz w:val="24"/>
          <w:szCs w:val="24"/>
          <w:lang w:val="hr-HR"/>
        </w:rPr>
        <w:t>8</w:t>
      </w:r>
      <w:r w:rsidRPr="00686108">
        <w:rPr>
          <w:sz w:val="24"/>
          <w:szCs w:val="24"/>
          <w:lang w:val="hr-HR"/>
        </w:rPr>
        <w:t xml:space="preserve"> dana platiti iznos </w:t>
      </w:r>
      <w:r w:rsidR="002877F3" w:rsidRPr="00686108">
        <w:rPr>
          <w:sz w:val="24"/>
          <w:szCs w:val="24"/>
          <w:lang w:val="hr-HR"/>
        </w:rPr>
        <w:t xml:space="preserve">predujma </w:t>
      </w:r>
      <w:r w:rsidRPr="00686108">
        <w:rPr>
          <w:sz w:val="24"/>
          <w:szCs w:val="24"/>
          <w:lang w:val="hr-HR"/>
        </w:rPr>
        <w:t xml:space="preserve">od </w:t>
      </w:r>
      <w:r w:rsidR="002877F3" w:rsidRPr="00686108">
        <w:rPr>
          <w:sz w:val="24"/>
          <w:szCs w:val="24"/>
          <w:lang w:val="hr-HR"/>
        </w:rPr>
        <w:t>1</w:t>
      </w:r>
      <w:r w:rsidRPr="00686108">
        <w:rPr>
          <w:sz w:val="24"/>
          <w:szCs w:val="24"/>
          <w:lang w:val="hr-HR"/>
        </w:rPr>
        <w:t>.</w:t>
      </w:r>
      <w:r w:rsidR="007B3220" w:rsidRPr="00686108">
        <w:rPr>
          <w:sz w:val="24"/>
          <w:szCs w:val="24"/>
          <w:lang w:val="hr-HR"/>
        </w:rPr>
        <w:t>0</w:t>
      </w:r>
      <w:r w:rsidRPr="00686108">
        <w:rPr>
          <w:sz w:val="24"/>
          <w:szCs w:val="24"/>
          <w:lang w:val="hr-HR"/>
        </w:rPr>
        <w:t xml:space="preserve">00,00 kuna </w:t>
      </w:r>
      <w:r w:rsidR="007718B2" w:rsidRPr="00686108">
        <w:rPr>
          <w:sz w:val="24"/>
          <w:szCs w:val="24"/>
          <w:lang w:val="hr-HR"/>
        </w:rPr>
        <w:t>u Fond za n</w:t>
      </w:r>
      <w:r w:rsidR="00871F4E" w:rsidRPr="00686108">
        <w:rPr>
          <w:sz w:val="24"/>
          <w:szCs w:val="24"/>
          <w:lang w:val="hr-HR"/>
        </w:rPr>
        <w:t>a</w:t>
      </w:r>
      <w:r w:rsidR="007718B2" w:rsidRPr="00686108">
        <w:rPr>
          <w:sz w:val="24"/>
          <w:szCs w:val="24"/>
          <w:lang w:val="hr-HR"/>
        </w:rPr>
        <w:t>mirenje troškova stečajnog postupka</w:t>
      </w:r>
      <w:r w:rsidRPr="00686108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686108">
        <w:rPr>
          <w:sz w:val="24"/>
          <w:szCs w:val="24"/>
          <w:lang w:val="hr-HR"/>
        </w:rPr>
        <w:t>HR</w:t>
      </w:r>
      <w:r w:rsidR="00DD7B90" w:rsidRPr="00686108">
        <w:rPr>
          <w:sz w:val="24"/>
          <w:szCs w:val="24"/>
          <w:lang w:val="hr-HR"/>
        </w:rPr>
        <w:t>4323900011300000857</w:t>
      </w:r>
      <w:r w:rsidR="00FD77E2" w:rsidRPr="00686108">
        <w:rPr>
          <w:sz w:val="24"/>
          <w:szCs w:val="24"/>
          <w:lang w:val="hr-HR"/>
        </w:rPr>
        <w:t xml:space="preserve"> </w:t>
      </w:r>
      <w:r w:rsidRPr="00686108">
        <w:rPr>
          <w:sz w:val="24"/>
          <w:szCs w:val="24"/>
          <w:lang w:val="hr-HR"/>
        </w:rPr>
        <w:t xml:space="preserve">poziv na broj </w:t>
      </w:r>
      <w:r w:rsidR="004C5EC3" w:rsidRPr="00686108">
        <w:rPr>
          <w:sz w:val="24"/>
          <w:szCs w:val="24"/>
          <w:lang w:val="hr-HR"/>
        </w:rPr>
        <w:t>05 100-</w:t>
      </w:r>
      <w:r w:rsidR="00066E24">
        <w:rPr>
          <w:sz w:val="24"/>
          <w:szCs w:val="24"/>
          <w:lang w:val="hr-HR"/>
        </w:rPr>
        <w:t>366</w:t>
      </w:r>
      <w:r w:rsidR="004C5EC3" w:rsidRPr="00686108">
        <w:rPr>
          <w:sz w:val="24"/>
          <w:szCs w:val="24"/>
          <w:lang w:val="hr-HR"/>
        </w:rPr>
        <w:t>-1</w:t>
      </w:r>
      <w:r w:rsidR="00CC2472" w:rsidRPr="00686108">
        <w:rPr>
          <w:sz w:val="24"/>
          <w:szCs w:val="24"/>
          <w:lang w:val="hr-HR"/>
        </w:rPr>
        <w:t>6</w:t>
      </w:r>
      <w:r w:rsidRPr="00686108">
        <w:rPr>
          <w:sz w:val="24"/>
          <w:szCs w:val="24"/>
          <w:lang w:val="hr-HR"/>
        </w:rPr>
        <w:t xml:space="preserve"> te u istom roku u spis dostaviti dokaz o uplati.</w:t>
      </w:r>
    </w:p>
    <w:p w:rsidRDefault="003C52FE" w:rsidP="003C52FE" w:rsidR="003C52FE" w:rsidRPr="00686108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>II.</w:t>
      </w:r>
      <w:r w:rsidRPr="00686108">
        <w:rPr>
          <w:sz w:val="24"/>
          <w:szCs w:val="24"/>
          <w:lang w:val="hr-HR"/>
        </w:rPr>
        <w:tab/>
        <w:t xml:space="preserve">Ako </w:t>
      </w:r>
      <w:r w:rsidR="00FD77E2" w:rsidRPr="00686108">
        <w:rPr>
          <w:sz w:val="24"/>
          <w:szCs w:val="24"/>
          <w:lang w:val="hr-HR"/>
        </w:rPr>
        <w:t>osoba iz točke I. ovog rješenja ne plati predujam u propisano</w:t>
      </w:r>
      <w:r w:rsidR="00E224F2" w:rsidRPr="00686108">
        <w:rPr>
          <w:sz w:val="24"/>
          <w:szCs w:val="24"/>
          <w:lang w:val="hr-HR"/>
        </w:rPr>
        <w:t>m roku, prim</w:t>
      </w:r>
      <w:r w:rsidR="00410D53" w:rsidRPr="00686108">
        <w:rPr>
          <w:sz w:val="24"/>
          <w:szCs w:val="24"/>
          <w:lang w:val="hr-HR"/>
        </w:rPr>
        <w:t>i</w:t>
      </w:r>
      <w:r w:rsidR="00E224F2" w:rsidRPr="00686108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686108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686108">
      <w:pPr>
        <w:jc w:val="center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>Obrazloženje</w:t>
      </w:r>
    </w:p>
    <w:p w:rsidRDefault="003C52FE" w:rsidP="003C52FE" w:rsidR="003C52FE" w:rsidRPr="00686108">
      <w:pPr>
        <w:jc w:val="both"/>
        <w:rPr>
          <w:sz w:val="24"/>
          <w:szCs w:val="24"/>
          <w:u w:val="single"/>
          <w:lang w:val="hr-HR"/>
        </w:rPr>
      </w:pPr>
    </w:p>
    <w:p w:rsidRDefault="003C52FE" w:rsidP="00066E24" w:rsidR="00066E24">
      <w:pPr>
        <w:jc w:val="both"/>
        <w:rPr>
          <w:szCs w:val="24"/>
        </w:rPr>
      </w:pPr>
      <w:r w:rsidRPr="00686108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 w:rsidRPr="00686108">
        <w:rPr>
          <w:sz w:val="24"/>
          <w:szCs w:val="24"/>
          <w:lang w:val="hr-HR"/>
        </w:rPr>
        <w:t xml:space="preserve"> Financijske agencije</w:t>
      </w:r>
      <w:r w:rsidR="004C5EC3" w:rsidRPr="00686108">
        <w:rPr>
          <w:sz w:val="24"/>
          <w:szCs w:val="24"/>
          <w:lang w:val="hr-HR"/>
        </w:rPr>
        <w:t xml:space="preserve"> </w:t>
      </w:r>
      <w:r w:rsidRPr="00686108">
        <w:rPr>
          <w:sz w:val="24"/>
          <w:szCs w:val="24"/>
          <w:lang w:val="hr-HR"/>
        </w:rPr>
        <w:t xml:space="preserve">za otvaranje stečajnog postupka nad dužnikom </w:t>
      </w:r>
      <w:r w:rsidR="00066E24" w:rsidRPr="00066E24">
        <w:rPr>
          <w:sz w:val="24"/>
          <w:szCs w:val="24"/>
        </w:rPr>
        <w:t>AUTO MARIĆ jednostavno društvo s ograničenom odgovornošću za prijevoz i trgovinu, Gornji Karin, Ulica kralja Tomislava 6.</w:t>
      </w:r>
    </w:p>
    <w:p w:rsidRDefault="0049238A" w:rsidP="00066E24" w:rsidR="003C52FE" w:rsidRPr="00686108">
      <w:pPr>
        <w:ind w:firstLine="720"/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 xml:space="preserve">Stoga je sud, </w:t>
      </w:r>
      <w:r w:rsidR="008A0BDF" w:rsidRPr="00686108">
        <w:rPr>
          <w:sz w:val="24"/>
          <w:szCs w:val="24"/>
          <w:lang w:val="hr-HR"/>
        </w:rPr>
        <w:t>temelj</w:t>
      </w:r>
      <w:r w:rsidR="00170C78" w:rsidRPr="00686108">
        <w:rPr>
          <w:sz w:val="24"/>
          <w:szCs w:val="24"/>
          <w:lang w:val="hr-HR"/>
        </w:rPr>
        <w:t>e</w:t>
      </w:r>
      <w:r w:rsidR="008A0BDF" w:rsidRPr="00686108">
        <w:rPr>
          <w:sz w:val="24"/>
          <w:szCs w:val="24"/>
          <w:lang w:val="hr-HR"/>
        </w:rPr>
        <w:t>m</w:t>
      </w:r>
      <w:r w:rsidRPr="00686108">
        <w:rPr>
          <w:sz w:val="24"/>
          <w:szCs w:val="24"/>
          <w:lang w:val="hr-HR"/>
        </w:rPr>
        <w:t xml:space="preserve"> čl. 113. </w:t>
      </w:r>
      <w:r w:rsidR="0093736B" w:rsidRPr="00686108">
        <w:rPr>
          <w:sz w:val="24"/>
          <w:szCs w:val="24"/>
          <w:lang w:val="hr-HR"/>
        </w:rPr>
        <w:t xml:space="preserve">Stečajnog zakona (NN </w:t>
      </w:r>
      <w:r w:rsidRPr="00686108">
        <w:rPr>
          <w:sz w:val="24"/>
          <w:szCs w:val="24"/>
          <w:lang w:val="hr-HR"/>
        </w:rPr>
        <w:t>71</w:t>
      </w:r>
      <w:r w:rsidR="0093736B" w:rsidRPr="00686108">
        <w:rPr>
          <w:sz w:val="24"/>
          <w:szCs w:val="24"/>
          <w:lang w:val="hr-HR"/>
        </w:rPr>
        <w:t>/</w:t>
      </w:r>
      <w:r w:rsidRPr="00686108">
        <w:rPr>
          <w:sz w:val="24"/>
          <w:szCs w:val="24"/>
          <w:lang w:val="hr-HR"/>
        </w:rPr>
        <w:t>2015</w:t>
      </w:r>
      <w:r w:rsidR="0093736B" w:rsidRPr="00686108">
        <w:rPr>
          <w:sz w:val="24"/>
          <w:szCs w:val="24"/>
          <w:lang w:val="hr-HR"/>
        </w:rPr>
        <w:t xml:space="preserve">, dalje u tekstu: SZ) </w:t>
      </w:r>
      <w:r w:rsidRPr="00686108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686108">
        <w:rPr>
          <w:sz w:val="24"/>
          <w:szCs w:val="24"/>
          <w:lang w:val="hr-HR"/>
        </w:rPr>
        <w:t xml:space="preserve">sukladno čl. 110. SZ </w:t>
      </w:r>
      <w:r w:rsidRPr="00686108">
        <w:rPr>
          <w:sz w:val="24"/>
          <w:szCs w:val="24"/>
          <w:lang w:val="hr-HR"/>
        </w:rPr>
        <w:t xml:space="preserve">u roku od </w:t>
      </w:r>
      <w:r w:rsidR="008A0BDF" w:rsidRPr="00686108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686108">
        <w:rPr>
          <w:sz w:val="24"/>
          <w:szCs w:val="24"/>
          <w:lang w:val="hr-HR"/>
        </w:rPr>
        <w:t xml:space="preserve">platiti predujam </w:t>
      </w:r>
      <w:r w:rsidR="008A0BDF" w:rsidRPr="00686108">
        <w:rPr>
          <w:sz w:val="24"/>
          <w:szCs w:val="24"/>
          <w:lang w:val="hr-HR"/>
        </w:rPr>
        <w:t>u Fond za n</w:t>
      </w:r>
      <w:r w:rsidR="00871F4E" w:rsidRPr="00686108">
        <w:rPr>
          <w:sz w:val="24"/>
          <w:szCs w:val="24"/>
          <w:lang w:val="hr-HR"/>
        </w:rPr>
        <w:t>a</w:t>
      </w:r>
      <w:r w:rsidR="008A0BDF" w:rsidRPr="00686108">
        <w:rPr>
          <w:sz w:val="24"/>
          <w:szCs w:val="24"/>
          <w:lang w:val="hr-HR"/>
        </w:rPr>
        <w:t>mirenje troškova stečajnog postupka</w:t>
      </w:r>
      <w:r w:rsidR="00871F4E" w:rsidRPr="00686108">
        <w:rPr>
          <w:sz w:val="24"/>
          <w:szCs w:val="24"/>
          <w:lang w:val="hr-HR"/>
        </w:rPr>
        <w:t xml:space="preserve">, </w:t>
      </w:r>
      <w:r w:rsidR="003C52FE" w:rsidRPr="00686108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686108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686108">
      <w:pPr>
        <w:jc w:val="center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 xml:space="preserve">U </w:t>
      </w:r>
      <w:r w:rsidR="00EE1B9B" w:rsidRPr="00686108">
        <w:rPr>
          <w:sz w:val="24"/>
          <w:szCs w:val="24"/>
          <w:lang w:val="hr-HR"/>
        </w:rPr>
        <w:t>Zadru</w:t>
      </w:r>
      <w:r w:rsidRPr="00686108">
        <w:rPr>
          <w:sz w:val="24"/>
          <w:szCs w:val="24"/>
          <w:lang w:val="hr-HR"/>
        </w:rPr>
        <w:t xml:space="preserve">, </w:t>
      </w:r>
      <w:r w:rsidR="0087678B">
        <w:rPr>
          <w:sz w:val="24"/>
          <w:szCs w:val="24"/>
          <w:lang w:val="hr-HR"/>
        </w:rPr>
        <w:t>31</w:t>
      </w:r>
      <w:r w:rsidR="00D375BE">
        <w:rPr>
          <w:sz w:val="24"/>
          <w:szCs w:val="24"/>
          <w:lang w:val="hr-HR"/>
        </w:rPr>
        <w:t>. ožujka</w:t>
      </w:r>
      <w:r w:rsidR="00190F02" w:rsidRPr="00686108">
        <w:rPr>
          <w:sz w:val="24"/>
          <w:szCs w:val="24"/>
          <w:lang w:val="hr-HR"/>
        </w:rPr>
        <w:t xml:space="preserve"> </w:t>
      </w:r>
      <w:r w:rsidR="0053132F" w:rsidRPr="00686108">
        <w:rPr>
          <w:sz w:val="24"/>
          <w:szCs w:val="24"/>
          <w:lang w:val="hr-HR"/>
        </w:rPr>
        <w:t>2016</w:t>
      </w:r>
      <w:r w:rsidRPr="00686108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686108">
      <w:pPr>
        <w:jc w:val="both"/>
        <w:rPr>
          <w:sz w:val="24"/>
          <w:szCs w:val="24"/>
          <w:lang w:val="hr-HR"/>
        </w:rPr>
      </w:pPr>
    </w:p>
    <w:p w:rsidRDefault="0081153E" w:rsidP="0081153E" w:rsidR="003C52FE" w:rsidRPr="00686108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Za točnost otpravka – ovlaštena službenica</w:t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 xml:space="preserve">    </w:t>
      </w:r>
      <w:r w:rsidR="004C018A">
        <w:rPr>
          <w:sz w:val="24"/>
          <w:szCs w:val="24"/>
          <w:lang w:val="hr-HR"/>
        </w:rPr>
        <w:t>S</w:t>
      </w:r>
      <w:r w:rsidR="00A979A1" w:rsidRPr="00686108">
        <w:rPr>
          <w:sz w:val="24"/>
          <w:szCs w:val="24"/>
          <w:lang w:val="hr-HR"/>
        </w:rPr>
        <w:t>utkinja</w:t>
      </w:r>
    </w:p>
    <w:p w:rsidRDefault="0081153E" w:rsidP="0081153E" w:rsidR="00DD7B90" w:rsidRPr="00686108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Iva Čelica</w:t>
      </w:r>
      <w:r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 xml:space="preserve">   </w:t>
      </w:r>
      <w:r w:rsidR="00A979A1" w:rsidRPr="00686108">
        <w:rPr>
          <w:sz w:val="24"/>
          <w:szCs w:val="24"/>
          <w:lang w:val="hr-HR"/>
        </w:rPr>
        <w:t>Ana Markač</w:t>
      </w:r>
      <w:r>
        <w:rPr>
          <w:sz w:val="24"/>
          <w:szCs w:val="24"/>
          <w:lang w:val="hr-HR"/>
        </w:rPr>
        <w:t>, v.r.</w:t>
      </w:r>
    </w:p>
    <w:p w:rsidRDefault="003C52FE" w:rsidP="003C52FE" w:rsidR="003C52FE" w:rsidRPr="00686108">
      <w:pPr>
        <w:jc w:val="both"/>
        <w:rPr>
          <w:sz w:val="24"/>
          <w:szCs w:val="24"/>
          <w:lang w:val="hr-HR"/>
        </w:rPr>
      </w:pPr>
    </w:p>
    <w:p w:rsidRDefault="003C52FE" w:rsidP="003C52FE" w:rsidR="003C52FE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A979A1" w:rsidP="003C52FE" w:rsidR="00A979A1" w:rsidRPr="00686108">
      <w:pPr>
        <w:jc w:val="both"/>
        <w:rPr>
          <w:sz w:val="24"/>
          <w:szCs w:val="24"/>
          <w:lang w:val="hr-HR"/>
        </w:rPr>
      </w:pPr>
    </w:p>
    <w:p w:rsidRDefault="00DD7B90" w:rsidP="003C52FE" w:rsidR="00DD7B90" w:rsidRPr="00686108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>DNA</w:t>
      </w:r>
      <w:r w:rsidR="003C52FE" w:rsidRPr="00686108">
        <w:rPr>
          <w:sz w:val="24"/>
          <w:szCs w:val="24"/>
          <w:lang w:val="hr-HR"/>
        </w:rPr>
        <w:t>:</w:t>
      </w:r>
    </w:p>
    <w:p w:rsidRDefault="00DD7019" w:rsidP="00C754BB" w:rsidR="00066E24">
      <w:pPr>
        <w:pStyle w:val="Tijeloteksta"/>
        <w:rPr>
          <w:szCs w:val="24"/>
        </w:rPr>
      </w:pPr>
      <w:r>
        <w:rPr>
          <w:szCs w:val="24"/>
        </w:rPr>
        <w:t xml:space="preserve">- </w:t>
      </w:r>
      <w:r w:rsidR="00066E24">
        <w:rPr>
          <w:szCs w:val="24"/>
        </w:rPr>
        <w:t>AUTO MARIĆ jednostavno društvo s ograničenom odgovornošću za prijevoz i trgovinu, Gornji Karin, Ulica kralja Tomislava 6</w:t>
      </w:r>
    </w:p>
    <w:p w:rsidRDefault="00F60E80" w:rsidP="00C754BB" w:rsidR="00F60E80">
      <w:pPr>
        <w:pStyle w:val="Tijeloteksta"/>
        <w:rPr>
          <w:szCs w:val="24"/>
        </w:rPr>
      </w:pPr>
      <w:r w:rsidRPr="00686108">
        <w:rPr>
          <w:szCs w:val="24"/>
        </w:rPr>
        <w:t>- računovodstvo suda</w:t>
      </w:r>
    </w:p>
    <w:p w:rsidRDefault="0087678B" w:rsidP="00C754BB" w:rsidR="0087678B" w:rsidRPr="00686108">
      <w:pPr>
        <w:pStyle w:val="Tijeloteksta"/>
        <w:rPr>
          <w:szCs w:val="24"/>
        </w:rPr>
      </w:pPr>
      <w:r>
        <w:rPr>
          <w:szCs w:val="24"/>
        </w:rPr>
        <w:t>- e-oglasna ploča</w:t>
      </w:r>
    </w:p>
    <w:p w:rsidRDefault="00F60E80" w:rsidP="00AE21DC" w:rsidR="00F60E80" w:rsidRPr="00686108">
      <w:pPr>
        <w:pStyle w:val="Tijeloteksta"/>
        <w:rPr>
          <w:szCs w:val="24"/>
        </w:rPr>
      </w:pPr>
      <w:r w:rsidRPr="00686108">
        <w:rPr>
          <w:szCs w:val="24"/>
        </w:rPr>
        <w:t>- u spis.</w:t>
      </w:r>
    </w:p>
    <w:sectPr w:rsidSect="00BB68B9" w:rsidR="00F60E80" w:rsidRPr="00686108">
      <w:headerReference w:type="even" r:id="rId9"/>
      <w:headerReference w:type="default" r:id="rId10"/>
      <w:headerReference w:type="first" r:id="rId11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F461F7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066E24" w:rsidP="00DD7019" w:rsidR="00DD7019" w:rsidRPr="000E0307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>Poslovni broj: 2 St-366</w:t>
    </w:r>
    <w:r w:rsidR="00DD7019">
      <w:rPr>
        <w:sz w:val="24"/>
        <w:szCs w:val="24"/>
        <w:lang w:val="hr-HR"/>
      </w:rPr>
      <w:t>/16-3</w:t>
    </w:r>
  </w:p>
  <w:p w:rsidRDefault="00EE1B9B" w:rsidP="00DD7B90" w:rsidR="00EE1B9B" w:rsidRPr="00A448B5">
    <w:pPr>
      <w:jc w:val="right"/>
      <w:rPr>
        <w:b/>
        <w:sz w:val="22"/>
        <w:szCs w:val="22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0307" w:rsidP="000E0307" w:rsidR="000E0307" w:rsidRPr="000E0307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>Poslovni broj: 2 St-</w:t>
    </w:r>
    <w:r w:rsidR="00066E24">
      <w:rPr>
        <w:sz w:val="24"/>
        <w:szCs w:val="24"/>
        <w:lang w:val="hr-HR"/>
      </w:rPr>
      <w:t>366</w:t>
    </w:r>
    <w:r w:rsidR="00DD7019">
      <w:rPr>
        <w:sz w:val="24"/>
        <w:szCs w:val="24"/>
        <w:lang w:val="hr-HR"/>
      </w:rPr>
      <w:t>/16-3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61950"/>
    <w:rsid w:val="00066E24"/>
    <w:rsid w:val="00086A8D"/>
    <w:rsid w:val="000D3439"/>
    <w:rsid w:val="000E0307"/>
    <w:rsid w:val="000F48F0"/>
    <w:rsid w:val="001219F1"/>
    <w:rsid w:val="001371C7"/>
    <w:rsid w:val="001544B5"/>
    <w:rsid w:val="00170C78"/>
    <w:rsid w:val="00185441"/>
    <w:rsid w:val="00190F02"/>
    <w:rsid w:val="00193502"/>
    <w:rsid w:val="001A20B6"/>
    <w:rsid w:val="001A5ECC"/>
    <w:rsid w:val="001F08BA"/>
    <w:rsid w:val="0020059B"/>
    <w:rsid w:val="002043CB"/>
    <w:rsid w:val="00222030"/>
    <w:rsid w:val="00230D12"/>
    <w:rsid w:val="00256749"/>
    <w:rsid w:val="0027022E"/>
    <w:rsid w:val="002877F3"/>
    <w:rsid w:val="002D33E5"/>
    <w:rsid w:val="002F3568"/>
    <w:rsid w:val="003328D9"/>
    <w:rsid w:val="00333629"/>
    <w:rsid w:val="003C52FE"/>
    <w:rsid w:val="003E475F"/>
    <w:rsid w:val="00410D53"/>
    <w:rsid w:val="00421825"/>
    <w:rsid w:val="00434741"/>
    <w:rsid w:val="00477F3D"/>
    <w:rsid w:val="0049238A"/>
    <w:rsid w:val="004C018A"/>
    <w:rsid w:val="004C3D10"/>
    <w:rsid w:val="004C5EC3"/>
    <w:rsid w:val="00527926"/>
    <w:rsid w:val="0053132F"/>
    <w:rsid w:val="00587D0B"/>
    <w:rsid w:val="0059486F"/>
    <w:rsid w:val="005A78A8"/>
    <w:rsid w:val="006325FF"/>
    <w:rsid w:val="00645D3A"/>
    <w:rsid w:val="0065029E"/>
    <w:rsid w:val="00675F3E"/>
    <w:rsid w:val="00686108"/>
    <w:rsid w:val="00697CE6"/>
    <w:rsid w:val="006D7447"/>
    <w:rsid w:val="00742494"/>
    <w:rsid w:val="007718B2"/>
    <w:rsid w:val="00793003"/>
    <w:rsid w:val="00793DB9"/>
    <w:rsid w:val="007B3220"/>
    <w:rsid w:val="007C48AB"/>
    <w:rsid w:val="007E206B"/>
    <w:rsid w:val="0081153E"/>
    <w:rsid w:val="0082407F"/>
    <w:rsid w:val="00824168"/>
    <w:rsid w:val="00871F4E"/>
    <w:rsid w:val="0087678B"/>
    <w:rsid w:val="00885CFC"/>
    <w:rsid w:val="008A0BDF"/>
    <w:rsid w:val="008A35BC"/>
    <w:rsid w:val="008B261F"/>
    <w:rsid w:val="008D613B"/>
    <w:rsid w:val="0093736B"/>
    <w:rsid w:val="00951610"/>
    <w:rsid w:val="009D1CA9"/>
    <w:rsid w:val="009D373A"/>
    <w:rsid w:val="009D495D"/>
    <w:rsid w:val="009D4A3A"/>
    <w:rsid w:val="00A329F3"/>
    <w:rsid w:val="00A366C8"/>
    <w:rsid w:val="00A448B5"/>
    <w:rsid w:val="00A665ED"/>
    <w:rsid w:val="00A81822"/>
    <w:rsid w:val="00A92C32"/>
    <w:rsid w:val="00A979A1"/>
    <w:rsid w:val="00AB3330"/>
    <w:rsid w:val="00AD38DE"/>
    <w:rsid w:val="00AE21DC"/>
    <w:rsid w:val="00B11191"/>
    <w:rsid w:val="00B17CD4"/>
    <w:rsid w:val="00B22FEB"/>
    <w:rsid w:val="00BB68B9"/>
    <w:rsid w:val="00C54D98"/>
    <w:rsid w:val="00C754BB"/>
    <w:rsid w:val="00CA58CD"/>
    <w:rsid w:val="00CC2472"/>
    <w:rsid w:val="00CC3B20"/>
    <w:rsid w:val="00CE7D5C"/>
    <w:rsid w:val="00D00E37"/>
    <w:rsid w:val="00D24022"/>
    <w:rsid w:val="00D330A2"/>
    <w:rsid w:val="00D35D28"/>
    <w:rsid w:val="00D37004"/>
    <w:rsid w:val="00D375BE"/>
    <w:rsid w:val="00DA50A1"/>
    <w:rsid w:val="00DD7019"/>
    <w:rsid w:val="00DD7B90"/>
    <w:rsid w:val="00DE3274"/>
    <w:rsid w:val="00E2152F"/>
    <w:rsid w:val="00E224F2"/>
    <w:rsid w:val="00E40632"/>
    <w:rsid w:val="00E43699"/>
    <w:rsid w:val="00E63362"/>
    <w:rsid w:val="00E86D0C"/>
    <w:rsid w:val="00EC423A"/>
    <w:rsid w:val="00EC441C"/>
    <w:rsid w:val="00EE1B9B"/>
    <w:rsid w:val="00EF4316"/>
    <w:rsid w:val="00EF58FF"/>
    <w:rsid w:val="00F00884"/>
    <w:rsid w:val="00F36775"/>
    <w:rsid w:val="00F461F7"/>
    <w:rsid w:val="00F60E80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61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61F7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61F7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61F7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61F7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61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61F7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61F7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61F7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61F7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366</izvorni_sadrzaj>
    <derivirana_varijabla naziv="DomainObject.Predmet.Broj_1">366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St-366/2016</izvorni_sadrzaj>
    <derivirana_varijabla naziv="DomainObject.Predmet.OznakaBroj_1">St-366/2016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MARIĆ jednostavno društvo s ograničenom odgovornošću za prijevoz i trgovinu</izvorni_sadrzaj>
    <derivirana_varijabla naziv="DomainObject.Predmet.ProtustrankaFormated_1">  AUTO MARIĆ jednostavno društvo s ograničenom odgovornošću za prijevoz i trgovinu</derivirana_varijabla>
  </DomainObject.Predmet.ProtustrankaFormated>
  <DomainObject.Predmet.ProtustrankaFormatedOIB>
    <izvorni_sadrzaj>  AUTO MARIĆ jednostavno društvo s ograničenom odgovornošću za prijevoz i trgovinu, OIB 27613140653</izvorni_sadrzaj>
    <derivirana_varijabla naziv="DomainObject.Predmet.ProtustrankaFormatedOIB_1">  AUTO MARIĆ jednostavno društvo s ograničenom odgovornošću za prijevoz i trgovinu, OIB 27613140653</derivirana_varijabla>
  </DomainObject.Predmet.ProtustrankaFormatedOIB>
  <DomainObject.Predmet.ProtustrankaFormatedWithAdress>
    <izvorni_sadrzaj> AUTO MARIĆ jednostavno društvo s ograničenom odgovornošću za prijevoz i trgovinu, Ulica kralja Tomislava 6, 23450 Gornji Karin</izvorni_sadrzaj>
    <derivirana_varijabla naziv="DomainObject.Predmet.ProtustrankaFormatedWithAdress_1"> AUTO MARIĆ jednostavno društvo s ograničenom odgovornošću za prijevoz i trgovinu, Ulica kralja Tomislava 6, 23450 Gornji Karin</derivirana_varijabla>
  </DomainObject.Predmet.ProtustrankaFormatedWithAdress>
  <DomainObject.Predmet.ProtustrankaFormatedWithAdressOIB>
    <izvorni_sadrzaj> AUTO MARIĆ jednostavno društvo s ograničenom odgovornošću za prijevoz i trgovinu, OIB 27613140653, Ulica kralja Tomislava 6, 23450 Gornji Karin</izvorni_sadrzaj>
    <derivirana_varijabla naziv="DomainObject.Predmet.ProtustrankaFormatedWithAdressOIB_1"> AUTO MARIĆ jednostavno društvo s ograničenom odgovornošću za prijevoz i trgovinu, OIB 27613140653, Ulica kralja Tomislava 6, 23450 Gornji Karin</derivirana_varijabla>
  </DomainObject.Predmet.ProtustrankaFormatedWithAdressOIB>
  <DomainObject.Predmet.ProtustrankaWithAdress>
    <izvorni_sadrzaj>AUTO MARIĆ jednostavno društvo s ograničenom odgovornošću za prijevoz i trgovinu Ulica kralja Tomislava 6, 23450 Gornji Karin</izvorni_sadrzaj>
    <derivirana_varijabla naziv="DomainObject.Predmet.ProtustrankaWithAdress_1">AUTO MARIĆ jednostavno društvo s ograničenom odgovornošću za prijevoz i trgovinu Ulica kralja Tomislava 6, 23450 Gornji Karin</derivirana_varijabla>
  </DomainObject.Predmet.ProtustrankaWithAdress>
  <DomainObject.Predmet.ProtustrankaWithAdressOIB>
    <izvorni_sadrzaj>AUTO MARIĆ jednostavno društvo s ograničenom odgovornošću za prijevoz i trgovinu, OIB 27613140653, Ulica kralja Tomislava 6, 23450 Gornji Karin</izvorni_sadrzaj>
    <derivirana_varijabla naziv="DomainObject.Predmet.ProtustrankaWithAdressOIB_1">AUTO MARIĆ jednostavno društvo s ograničenom odgovornošću za prijevoz i trgovinu, OIB 27613140653, Ulica kralja Tomislava 6, 23450 Gornji Karin</derivirana_varijabla>
  </DomainObject.Predmet.ProtustrankaWithAdressOIB>
  <DomainObject.Predmet.ProtustrankaNazivFormated>
    <izvorni_sadrzaj>AUTO MARIĆ jednostavno društvo s ograničenom odgovornošću za prijevoz i trgovinu</izvorni_sadrzaj>
    <derivirana_varijabla naziv="DomainObject.Predmet.ProtustrankaNazivFormated_1">AUTO MARIĆ jednostavno društvo s ograničenom odgovornošću za prijevoz i trgovinu</derivirana_varijabla>
  </DomainObject.Predmet.ProtustrankaNazivFormated>
  <DomainObject.Predmet.ProtustrankaNazivFormatedOIB>
    <izvorni_sadrzaj>AUTO MARIĆ jednostavno društvo s ograničenom odgovornošću za prijevoz i trgovinu, OIB 27613140653</izvorni_sadrzaj>
    <derivirana_varijabla naziv="DomainObject.Predmet.ProtustrankaNazivFormatedOIB_1">AUTO MARIĆ jednostavno društvo s ograničenom odgovornošću za prijevoz i trgovinu, OIB 27613140653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AUTO MARIĆ jednostavno društvo s ograničenom odgovornošću za prijevoz i trgovinu</item>
    </izvorni_sadrzaj>
    <derivirana_varijabla naziv="DomainObject.Predmet.ProtuStrankaListFormated_1">
      <item>AUTO MARIĆ jednostavno društvo s ograničenom odgovornošću za prijevoz i trgovinu</item>
    </derivirana_varijabla>
  </DomainObject.Predmet.ProtuStrankaListFormated>
  <DomainObject.Predmet.ProtuStrankaListFormatedOIB>
    <izvorni_sadrzaj>
      <item>AUTO MARIĆ jednostavno društvo s ograničenom odgovornošću za prijevoz i trgovinu, OIB 27613140653</item>
    </izvorni_sadrzaj>
    <derivirana_varijabla naziv="DomainObject.Predmet.ProtuStrankaListFormatedOIB_1">
      <item>AUTO MARIĆ jednostavno društvo s ograničenom odgovornošću za prijevoz i trgovinu, OIB 27613140653</item>
    </derivirana_varijabla>
  </DomainObject.Predmet.ProtuStrankaListFormatedOIB>
  <DomainObject.Predmet.ProtuStrankaListFormatedWithAdress>
    <izvorni_sadrzaj>
      <item>AUTO MARIĆ jednostavno društvo s ograničenom odgovornošću za prijevoz i trgovinu, Ulica kralja Tomislava 6, 23450 Gornji Karin</item>
    </izvorni_sadrzaj>
    <derivirana_varijabla naziv="DomainObject.Predmet.ProtuStrankaListFormatedWithAdress_1">
      <item>AUTO MARIĆ jednostavno društvo s ograničenom odgovornošću za prijevoz i trgovinu, Ulica kralja Tomislava 6, 23450 Gornji Karin</item>
    </derivirana_varijabla>
  </DomainObject.Predmet.ProtuStrankaListFormatedWithAdress>
  <DomainObject.Predmet.ProtuStrankaListFormatedWithAdressOIB>
    <izvorni_sadrzaj>
      <item>AUTO MARIĆ jednostavno društvo s ograničenom odgovornošću za prijevoz i trgovinu, OIB 27613140653, Ulica kralja Tomislava 6, 23450 Gornji Karin</item>
    </izvorni_sadrzaj>
    <derivirana_varijabla naziv="DomainObject.Predmet.ProtuStrankaListFormatedWithAdressOIB_1">
      <item>AUTO MARIĆ jednostavno društvo s ograničenom odgovornošću za prijevoz i trgovinu, OIB 27613140653, Ulica kralja Tomislava 6, 23450 Gornji Karin</item>
    </derivirana_varijabla>
  </DomainObject.Predmet.ProtuStrankaListFormatedWithAdressOIB>
  <DomainObject.Predmet.ProtuStrankaListNazivFormated>
    <izvorni_sadrzaj>
      <item>AUTO MARIĆ jednostavno društvo s ograničenom odgovornošću za prijevoz i trgovinu</item>
    </izvorni_sadrzaj>
    <derivirana_varijabla naziv="DomainObject.Predmet.ProtuStrankaListNazivFormated_1">
      <item>AUTO MARIĆ jednostavno društvo s ograničenom odgovornošću za prijevoz i trgovinu</item>
    </derivirana_varijabla>
  </DomainObject.Predmet.ProtuStrankaListNazivFormated>
  <DomainObject.Predmet.ProtuStrankaListNazivFormatedOIB>
    <izvorni_sadrzaj>
      <item>AUTO MARIĆ jednostavno društvo s ograničenom odgovornošću za prijevoz i trgovinu, OIB 27613140653</item>
    </izvorni_sadrzaj>
    <derivirana_varijabla naziv="DomainObject.Predmet.ProtuStrankaListNazivFormatedOIB_1">
      <item>AUTO MARIĆ jednostavno društvo s ograničenom odgovornošću za prijevoz i trgovinu, OIB 27613140653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2016.</izvorni_sadrzaj>
    <derivirana_varijabla naziv="DomainObject.Datum_1">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AUTO MARIĆ jednostavno društvo s ograničenom odgovornošću za prijevoz i trgovinu</izvorni_sadrzaj>
    <derivirana_varijabla naziv="DomainObject.Predmet.ProtustrankaIDrugi_1">AUTO MARIĆ jednostavno društvo s ograničenom odgovornošću za prijevoz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AUTO MARIĆ jednostavno društvo s ograničenom odgovornošću za prijevoz i trgovinu, OIB 27613140653, Ulica kralja Tomislava 6, 23450 Gornji Karin</izvorni_sadrzaj>
    <derivirana_varijabla naziv="DomainObject.Predmet.ProtustrankaIDrugiAdressOIB_1">AUTO MARIĆ jednostavno društvo s ograničenom odgovornošću za prijevoz i trgovinu, OIB 27613140653, Ulica kralja Tomislava 6, 23450 Gornji Karin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AUTO MARIĆ jednostavno društvo s ograničenom odgovornošću za prijevoz i trgovinu</item>
    </izvorni_sadrzaj>
    <derivirana_varijabla naziv="DomainObject.Predmet.SudioniciListNaziv_1">
      <item>FINA</item>
      <item>AUTO MARIĆ jednostavno društvo s ograničenom odgovornošću za prijevoz i trgovinu</item>
    </derivirana_varijabla>
  </DomainObject.Predmet.SudioniciListNaziv>
  <DomainObject.Predmet.SudioniciListAdressOIB>
    <izvorni_sadrzaj>
      <item>FINA, OIB 85821130368</item>
      <item>AUTO MARIĆ jednostavno društvo s ograničenom odgovornošću za prijevoz i trgovinu, OIB 27613140653, Ulica kralja Tomislava 6,23450 Gornji Karin</item>
    </izvorni_sadrzaj>
    <derivirana_varijabla naziv="DomainObject.Predmet.SudioniciListAdressOIB_1">
      <item>FINA, OIB 85821130368</item>
      <item>AUTO MARIĆ jednostavno društvo s ograničenom odgovornošću za prijevoz i trgovinu, OIB 27613140653, Ulica kralja Tomislava 6,23450 Gornji Karin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27613140653</item>
    </izvorni_sadrzaj>
    <derivirana_varijabla naziv="DomainObject.Predmet.SudioniciListNazivOIB_1">
      <item>, OIB 85821130368</item>
      <item>, OIB 27613140653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DB02E3-CE98-4A47-9355-1C90E7DAAD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361</properties:Words>
  <properties:Characters>1857</properties:Characters>
  <properties:Lines>61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2226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2016-03-14T09:28:00Z</dcterms:created>
  <dc:creator>Ante Kačić</dc:creator>
  <cp:lastModifiedBy>Merlina Klišmanić</cp:lastModifiedBy>
  <cp:lastPrinted>2016-03-23T07:59:00Z</cp:lastPrinted>
  <dcterms:modified xmlns:xsi="http://www.w3.org/2001/XMLSchema-instance" xsi:type="dcterms:W3CDTF">2016-04-06T09:43:00Z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