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174b0" w14:paraId="38174b0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005FE">
        <w:rPr>
          <w:b/>
        </w:rPr>
        <w:t>1</w:t>
      </w:r>
      <w:r w:rsidR="001A239C">
        <w:rPr>
          <w:b/>
        </w:rPr>
        <w:t>6</w:t>
      </w:r>
      <w:r w:rsidR="00E0173B">
        <w:rPr>
          <w:b/>
        </w:rPr>
        <w:t>3</w:t>
      </w:r>
      <w:r w:rsidR="00CE139C">
        <w:rPr>
          <w:b/>
        </w:rPr>
        <w:t>2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E0173B">
        <w:rPr>
          <w:lang w:val="hr-HR"/>
        </w:rPr>
        <w:t xml:space="preserve"> </w:t>
      </w:r>
      <w:r w:rsidR="00E0173B" w:rsidRPr="00E0173B">
        <w:rPr>
          <w:lang w:val="hr-HR"/>
        </w:rPr>
        <w:t>9014 PRIJEVOZ j.d.o.o. za prijevoz, usluge i putnička agencija</w:t>
      </w:r>
      <w:r w:rsidR="00CE139C">
        <w:rPr>
          <w:lang w:val="hr-HR"/>
        </w:rPr>
        <w:t>,</w:t>
      </w:r>
      <w:r w:rsidR="00E0173B">
        <w:rPr>
          <w:lang w:val="hr-HR"/>
        </w:rPr>
        <w:t>OIB:</w:t>
      </w:r>
      <w:r w:rsidR="00E0173B" w:rsidRPr="00E0173B">
        <w:t xml:space="preserve"> </w:t>
      </w:r>
      <w:r w:rsidR="00E0173B" w:rsidRPr="00E0173B">
        <w:rPr>
          <w:lang w:val="hr-HR"/>
        </w:rPr>
        <w:t>69685056258</w:t>
      </w:r>
      <w:r w:rsidR="00E0173B">
        <w:rPr>
          <w:lang w:val="hr-HR"/>
        </w:rPr>
        <w:t xml:space="preserve">,Split, Jeretova 1C, </w:t>
      </w:r>
      <w:r w:rsidR="00CE139C">
        <w:rPr>
          <w:lang w:val="hr-HR"/>
        </w:rPr>
        <w:t xml:space="preserve"> </w:t>
      </w:r>
      <w:r w:rsidR="00543152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</w:t>
      </w:r>
      <w:r w:rsidR="00C91C38">
        <w:rPr>
          <w:lang w:val="hr-HR"/>
        </w:rPr>
        <w:t>15.veljače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C91C38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E0173B">
        <w:rPr>
          <w:lang w:val="hr-HR"/>
        </w:rPr>
        <w:t xml:space="preserve"> </w:t>
      </w:r>
      <w:r w:rsidR="00E0173B" w:rsidRPr="00E0173B">
        <w:rPr>
          <w:lang w:val="hr-HR"/>
        </w:rPr>
        <w:t>9014 PRIJEVOZ j.d.o.o. za prijevoz, usluge i putnička agencija</w:t>
      </w:r>
      <w:r w:rsidR="00E0173B">
        <w:rPr>
          <w:lang w:val="hr-HR"/>
        </w:rPr>
        <w:t>,OIB:</w:t>
      </w:r>
      <w:r w:rsidR="00E0173B" w:rsidRPr="00E0173B">
        <w:t xml:space="preserve"> </w:t>
      </w:r>
      <w:r w:rsidR="00E0173B" w:rsidRPr="00E0173B">
        <w:rPr>
          <w:lang w:val="hr-HR"/>
        </w:rPr>
        <w:t>69685056258</w:t>
      </w:r>
      <w:r w:rsidR="00E0173B">
        <w:rPr>
          <w:lang w:val="hr-HR"/>
        </w:rPr>
        <w:t>, Split, Jeretova 1C</w:t>
      </w:r>
      <w:r w:rsidR="003901CA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C91C38">
        <w:rPr>
          <w:lang w:val="hr-HR"/>
        </w:rPr>
        <w:t>0</w:t>
      </w:r>
      <w:r w:rsidR="00E0173B">
        <w:rPr>
          <w:lang w:val="hr-HR"/>
        </w:rPr>
        <w:t>7</w:t>
      </w:r>
      <w:r w:rsidR="00C91C38">
        <w:rPr>
          <w:lang w:val="hr-HR"/>
        </w:rPr>
        <w:t>.</w:t>
      </w:r>
      <w:r w:rsidR="00CE139C">
        <w:rPr>
          <w:lang w:val="hr-HR"/>
        </w:rPr>
        <w:t xml:space="preserve"> srpnja</w:t>
      </w:r>
      <w:r w:rsidR="00C91C38">
        <w:rPr>
          <w:lang w:val="hr-HR"/>
        </w:rPr>
        <w:t xml:space="preserve"> 2016.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E0173B">
        <w:rPr>
          <w:rFonts w:eastAsia="Calibri"/>
        </w:rPr>
        <w:t>64.400,19</w:t>
      </w:r>
      <w:r w:rsidR="00050111">
        <w:rPr>
          <w:rFonts w:eastAsia="Calibri"/>
        </w:rPr>
        <w:t xml:space="preserve"> </w:t>
      </w:r>
      <w:r w:rsidR="002927BC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>U Splitu,</w:t>
      </w:r>
      <w:r w:rsidR="00C91C38">
        <w:rPr>
          <w:lang w:val="hr-HR"/>
        </w:rPr>
        <w:t>15.veljače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6EC7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4098A"/>
    <w:rsid w:val="00950EF7"/>
    <w:rsid w:val="0095582F"/>
    <w:rsid w:val="009D7F17"/>
    <w:rsid w:val="009F1FD2"/>
    <w:rsid w:val="00A15466"/>
    <w:rsid w:val="00A238D9"/>
    <w:rsid w:val="00A27957"/>
    <w:rsid w:val="00A32656"/>
    <w:rsid w:val="00A46958"/>
    <w:rsid w:val="00A56DF0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87F74"/>
    <w:rsid w:val="00BB006E"/>
    <w:rsid w:val="00BD26E6"/>
    <w:rsid w:val="00C20D62"/>
    <w:rsid w:val="00C36CDE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6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E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E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E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E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6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E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E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E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E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St-1632/2016</izvorni_sadrzaj>
    <derivirana_varijabla naziv="DomainObject.Predmet.OznakaBroj_1">St-1632/2016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</izvorni_sadrzaj>
    <derivirana_varijabla naziv="DomainObject.Predmet.PrimjedbaSuca_1">Čl. 429. st.1. SZ</derivirana_varijabla>
  </DomainObject.Predmet.PrimjedbaSuca>
  <DomainObject.Predmet.ProtustrankaFormated>
    <izvorni_sadrzaj>  9014 PRIJEVOZ j.d.o.o. za prijevoz, usluge i putnička agencija</izvorni_sadrzaj>
    <derivirana_varijabla naziv="DomainObject.Predmet.ProtustrankaFormated_1">  9014 PRIJEVOZ j.d.o.o. za prijevoz, usluge i putnička agencija</derivirana_varijabla>
  </DomainObject.Predmet.ProtustrankaFormated>
  <DomainObject.Predmet.ProtustrankaFormatedOIB>
    <izvorni_sadrzaj>  9014 PRIJEVOZ j.d.o.o. za prijevoz, usluge i putnička agencija, OIB 69685056258</izvorni_sadrzaj>
    <derivirana_varijabla naziv="DomainObject.Predmet.ProtustrankaFormatedOIB_1">  9014 PRIJEVOZ j.d.o.o. za prijevoz, usluge i putnička agencija, OIB 69685056258</derivirana_varijabla>
  </DomainObject.Predmet.ProtustrankaFormatedOIB>
  <DomainObject.Predmet.ProtustrankaFormatedWithAdress>
    <izvorni_sadrzaj> 9014 PRIJEVOZ j.d.o.o. za prijevoz, usluge i putnička agencija, Jeretova 1/C, 21000 Split</izvorni_sadrzaj>
    <derivirana_varijabla naziv="DomainObject.Predmet.ProtustrankaFormatedWithAdress_1"> 9014 PRIJEVOZ j.d.o.o. za prijevoz, usluge i putnička agencija, Jeretova 1/C, 21000 Split</derivirana_varijabla>
  </DomainObject.Predmet.ProtustrankaFormatedWithAdress>
  <DomainObject.Predmet.ProtustrankaFormatedWithAdressOIB>
    <izvorni_sadrzaj> 9014 PRIJEVOZ j.d.o.o. za prijevoz, usluge i putnička agencija, OIB 69685056258, Jeretova 1/C, 21000 Split</izvorni_sadrzaj>
    <derivirana_varijabla naziv="DomainObject.Predmet.ProtustrankaFormatedWithAdressOIB_1"> 9014 PRIJEVOZ j.d.o.o. za prijevoz, usluge i putnička agencija, OIB 69685056258, Jeretova 1/C, 21000 Split</derivirana_varijabla>
  </DomainObject.Predmet.ProtustrankaFormatedWithAdressOIB>
  <DomainObject.Predmet.ProtustrankaWithAdress>
    <izvorni_sadrzaj>9014 PRIJEVOZ j.d.o.o. za prijevoz, usluge i putnička agencija Jeretova 1/C, 21000 Split</izvorni_sadrzaj>
    <derivirana_varijabla naziv="DomainObject.Predmet.ProtustrankaWithAdress_1">9014 PRIJEVOZ j.d.o.o. za prijevoz, usluge i putnička agencija Jeretova 1/C, 21000 Split</derivirana_varijabla>
  </DomainObject.Predmet.ProtustrankaWithAdress>
  <DomainObject.Predmet.ProtustrankaWithAdressOIB>
    <izvorni_sadrzaj>9014 PRIJEVOZ j.d.o.o. za prijevoz, usluge i putnička agencija, OIB 69685056258, Jeretova 1/C, 21000 Split</izvorni_sadrzaj>
    <derivirana_varijabla naziv="DomainObject.Predmet.ProtustrankaWithAdressOIB_1">9014 PRIJEVOZ j.d.o.o. za prijevoz, usluge i putnička agencija, OIB 69685056258, Jeretova 1/C, 21000 Split</derivirana_varijabla>
  </DomainObject.Predmet.ProtustrankaWithAdressOIB>
  <DomainObject.Predmet.ProtustrankaNazivFormated>
    <izvorni_sadrzaj>9014 PRIJEVOZ j.d.o.o. za prijevoz, usluge i putnička agencija</izvorni_sadrzaj>
    <derivirana_varijabla naziv="DomainObject.Predmet.ProtustrankaNazivFormated_1">9014 PRIJEVOZ j.d.o.o. za prijevoz, usluge i putnička agencija</derivirana_varijabla>
  </DomainObject.Predmet.ProtustrankaNazivFormated>
  <DomainObject.Predmet.ProtustrankaNazivFormatedOIB>
    <izvorni_sadrzaj>9014 PRIJEVOZ j.d.o.o. za prijevoz, usluge i putnička agencija, OIB 69685056258</izvorni_sadrzaj>
    <derivirana_varijabla naziv="DomainObject.Predmet.ProtustrankaNazivFormatedOIB_1">9014 PRIJEVOZ j.d.o.o. za prijevoz, usluge i putnička agencija, OIB 69685056258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64400.19</izvorni_sadrzaj>
    <derivirana_varijabla naziv="DomainObject.Predmet.TrenutnaVrijednost_1">64400.19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9014 PRIJEVOZ j.d.o.o. za prijevoz, usluge i putnička agencija</item>
    </izvorni_sadrzaj>
    <derivirana_varijabla naziv="DomainObject.Predmet.ProtuStrankaListFormated_1">
      <item>9014 PRIJEVOZ j.d.o.o. za prijevoz, usluge i putnička agencija</item>
    </derivirana_varijabla>
  </DomainObject.Predmet.ProtuStrankaListFormated>
  <DomainObject.Predmet.ProtuStrankaListFormatedOIB>
    <izvorni_sadrzaj>
      <item>9014 PRIJEVOZ j.d.o.o. za prijevoz, usluge i putnička agencija, OIB 69685056258</item>
    </izvorni_sadrzaj>
    <derivirana_varijabla naziv="DomainObject.Predmet.ProtuStrankaListFormatedOIB_1">
      <item>9014 PRIJEVOZ j.d.o.o. za prijevoz, usluge i putnička agencija, OIB 69685056258</item>
    </derivirana_varijabla>
  </DomainObject.Predmet.ProtuStrankaListFormatedOIB>
  <DomainObject.Predmet.ProtuStrankaListFormatedWithAdress>
    <izvorni_sadrzaj>
      <item>9014 PRIJEVOZ j.d.o.o. za prijevoz, usluge i putnička agencija, Jeretova 1/C, 21000 Split</item>
    </izvorni_sadrzaj>
    <derivirana_varijabla naziv="DomainObject.Predmet.ProtuStrankaListFormatedWithAdress_1">
      <item>9014 PRIJEVOZ j.d.o.o. za prijevoz, usluge i putnička agencija, Jeretova 1/C, 21000 Split</item>
    </derivirana_varijabla>
  </DomainObject.Predmet.ProtuStrankaListFormatedWithAdress>
  <DomainObject.Predmet.ProtuStrankaListFormatedWithAdressOIB>
    <izvorni_sadrzaj>
      <item>9014 PRIJEVOZ j.d.o.o. za prijevoz, usluge i putnička agencija, OIB 69685056258, Jeretova 1/C, 21000 Split</item>
    </izvorni_sadrzaj>
    <derivirana_varijabla naziv="DomainObject.Predmet.ProtuStrankaListFormatedWithAdressOIB_1">
      <item>9014 PRIJEVOZ j.d.o.o. za prijevoz, usluge i putnička agencija, OIB 69685056258, Jeretova 1/C, 21000 Split</item>
    </derivirana_varijabla>
  </DomainObject.Predmet.ProtuStrankaListFormatedWithAdressOIB>
  <DomainObject.Predmet.ProtuStrankaListNazivFormated>
    <izvorni_sadrzaj>
      <item>9014 PRIJEVOZ j.d.o.o. za prijevoz, usluge i putnička agencija</item>
    </izvorni_sadrzaj>
    <derivirana_varijabla naziv="DomainObject.Predmet.ProtuStrankaListNazivFormated_1">
      <item>9014 PRIJEVOZ j.d.o.o. za prijevoz, usluge i putnička agencija</item>
    </derivirana_varijabla>
  </DomainObject.Predmet.ProtuStrankaListNazivFormated>
  <DomainObject.Predmet.ProtuStrankaListNazivFormatedOIB>
    <izvorni_sadrzaj>
      <item>9014 PRIJEVOZ j.d.o.o. za prijevoz, usluge i putnička agencija, OIB 69685056258</item>
    </izvorni_sadrzaj>
    <derivirana_varijabla naziv="DomainObject.Predmet.ProtuStrankaListNazivFormatedOIB_1">
      <item>9014 PRIJEVOZ j.d.o.o. za prijevoz, usluge i putnička agencija, OIB 69685056258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9014 PRIJEVOZ j.d.o.o. za prijevoz, usluge i putnička agencija</izvorni_sadrzaj>
    <derivirana_varijabla naziv="DomainObject.Predmet.ProtustrankaIDrugi_1">9014 PRIJEVOZ j.d.o.o. za prijevoz, usluge i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9014 PRIJEVOZ j.d.o.o. za prijevoz, usluge i putnička agencija, OIB 69685056258, Jeretova 1/C, 21000 Split</izvorni_sadrzaj>
    <derivirana_varijabla naziv="DomainObject.Predmet.ProtustrankaIDrugiAdressOIB_1">9014 PRIJEVOZ j.d.o.o. za prijevoz, usluge i putnička agencija, OIB 69685056258, Jeretova 1/C,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9014 PRIJEVOZ j.d.o.o. za prijevoz, usluge i putnička agencija</item>
      <item>FINANCIJSKA AGENCIJA, RC SPLIT</item>
    </izvorni_sadrzaj>
    <derivirana_varijabla naziv="DomainObject.Predmet.SudioniciListNaziv_1">
      <item>9014 PRIJEVOZ j.d.o.o. za prijevoz, usluge i putnička agencija</item>
      <item>FINANCIJSKA AGENCIJA, RC SPLIT</item>
    </derivirana_varijabla>
  </DomainObject.Predmet.SudioniciListNaziv>
  <DomainObject.Predmet.SudioniciListAdressOIB>
    <izvorni_sadrzaj>
      <item>9014 PRIJEVOZ j.d.o.o. za prijevoz, usluge i putnička agencija, OIB 69685056258, Jeretova 1/C,21000 Split</item>
      <item>FINANCIJSKA AGENCIJA, RC SPLIT, OIB 85821130368, Mažuranićevo šetalište 24 b,21000 Split</item>
    </izvorni_sadrzaj>
    <derivirana_varijabla naziv="DomainObject.Predmet.SudioniciListAdressOIB_1">
      <item>9014 PRIJEVOZ j.d.o.o. za prijevoz, usluge i putnička agencija, OIB 69685056258, Jeretova 1/C,21000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69685056258</item>
      <item>, OIB 85821130368</item>
    </izvorni_sadrzaj>
    <derivirana_varijabla naziv="DomainObject.Predmet.SudioniciListNazivOIB_1">
      <item>, OIB 69685056258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045689-837B-4FBE-B100-604FEB7DA5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348</properties:Words>
  <properties:Characters>1917</properties:Characters>
  <properties:Lines>48</properties:Lines>
  <properties:Paragraphs>16</properties:Paragraphs>
  <properties:TotalTime>569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2017-02-15T11:51:00Z</cp:lastPrinted>
  <dcterms:modified xmlns:xsi="http://www.w3.org/2001/XMLSchema-instance" xsi:type="dcterms:W3CDTF">2017-02-15T11:52:00Z</dcterms:modified>
  <cp:revision>197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