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8457" w14:paraId="ac4845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E3B36">
        <w:t>344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DE3B36">
        <w:t>HERUS REZIDENCIJALA d.o.o., Split, Poljička cesta 39</w:t>
      </w:r>
      <w:r w:rsidR="00FC1843">
        <w:t xml:space="preserve">, </w:t>
      </w:r>
      <w:r w:rsidR="00F06DE1">
        <w:t>OIB</w:t>
      </w:r>
      <w:r w:rsidR="00DE3B36">
        <w:t>: 29216419690</w:t>
      </w:r>
      <w:r w:rsidR="00297AA2">
        <w:t xml:space="preserve">, </w:t>
      </w:r>
      <w:r w:rsidR="00DE3B36">
        <w:t>MBS: 060256329</w:t>
      </w:r>
      <w:r w:rsidR="005662CB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E3B36" w:rsidRPr="00DE3B36">
        <w:t xml:space="preserve">HERUS REZIDENCIJALA d.o.o., Split, Poljička cesta 39, OIB: 29216419690, MBS: 060256329, </w:t>
      </w:r>
      <w:r w:rsidR="00D36A52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DE3B36">
        <w:t>u od 1520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DE3B36">
        <w:t>28.094,59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DE3B36">
        <w:t>3. ST-1344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67E7A"/>
    <w:rsid w:val="00770151"/>
    <w:rsid w:val="00776F7C"/>
    <w:rsid w:val="00787AFC"/>
    <w:rsid w:val="007C2272"/>
    <w:rsid w:val="007D3062"/>
    <w:rsid w:val="007E26A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BF339C"/>
    <w:rsid w:val="00C46474"/>
    <w:rsid w:val="00C65F8D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288A"/>
    <w:rsid w:val="00DC05B1"/>
    <w:rsid w:val="00DC05CF"/>
    <w:rsid w:val="00DE3B36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5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5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St-1344/2015</izvorni_sadrzaj>
    <derivirana_varijabla naziv="DomainObject.Predmet.OznakaBroj_1">St-1344/2015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REZIDENCIJALA,  d.o.o. za usluge</izvorni_sadrzaj>
    <derivirana_varijabla naziv="DomainObject.Predmet.ProtustrankaFormated_1">  HERUS REZIDENCIJALA,  d.o.o. za usluge</derivirana_varijabla>
  </DomainObject.Predmet.ProtustrankaFormated>
  <DomainObject.Predmet.ProtustrankaFormatedOIB>
    <izvorni_sadrzaj>  HERUS REZIDENCIJALA,  d.o.o. za usluge, OIB 29216419690</izvorni_sadrzaj>
    <derivirana_varijabla naziv="DomainObject.Predmet.ProtustrankaFormatedOIB_1">  HERUS REZIDENCIJALA,  d.o.o. za usluge, OIB 29216419690</derivirana_varijabla>
  </DomainObject.Predmet.ProtustrankaFormatedOIB>
  <DomainObject.Predmet.ProtustrankaFormatedWithAdress>
    <izvorni_sadrzaj> HERUS REZIDENCIJALA,  d.o.o. za usluge, Poljička cesta 39, 21000 Split</izvorni_sadrzaj>
    <derivirana_varijabla naziv="DomainObject.Predmet.ProtustrankaFormatedWithAdress_1"> HERUS REZIDENCIJALA,  d.o.o. za usluge, Poljička cesta 39, 21000 Split</derivirana_varijabla>
  </DomainObject.Predmet.ProtustrankaFormatedWithAdress>
  <DomainObject.Predmet.ProtustrankaFormatedWithAdressOIB>
    <izvorni_sadrzaj> HERUS REZIDENCIJALA,  d.o.o. za usluge, OIB 29216419690, Poljička cesta 39, 21000 Split</izvorni_sadrzaj>
    <derivirana_varijabla naziv="DomainObject.Predmet.ProtustrankaFormatedWithAdressOIB_1"> HERUS REZIDENCIJALA,  d.o.o. za usluge, OIB 29216419690, Poljička cesta 39, 21000 Split</derivirana_varijabla>
  </DomainObject.Predmet.ProtustrankaFormatedWithAdressOIB>
  <DomainObject.Predmet.ProtustrankaWithAdress>
    <izvorni_sadrzaj>HERUS REZIDENCIJALA,  d.o.o. za usluge Poljička cesta 39, 21000 Split</izvorni_sadrzaj>
    <derivirana_varijabla naziv="DomainObject.Predmet.ProtustrankaWithAdress_1">HERUS REZIDENCIJALA,  d.o.o. za usluge Poljička cesta 39, 21000 Split</derivirana_varijabla>
  </DomainObject.Predmet.ProtustrankaWithAdress>
  <DomainObject.Predmet.ProtustrankaWithAdressOIB>
    <izvorni_sadrzaj>HERUS REZIDENCIJALA,  d.o.o. za usluge, OIB 29216419690, Poljička cesta 39, 21000 Split</izvorni_sadrzaj>
    <derivirana_varijabla naziv="DomainObject.Predmet.ProtustrankaWithAdressOIB_1">HERUS REZIDENCIJALA,  d.o.o. za usluge, OIB 29216419690, Poljička cesta 39, 21000 Split</derivirana_varijabla>
  </DomainObject.Predmet.ProtustrankaWithAdressOIB>
  <DomainObject.Predmet.ProtustrankaNazivFormated>
    <izvorni_sadrzaj>HERUS REZIDENCIJALA,  d.o.o. za usluge</izvorni_sadrzaj>
    <derivirana_varijabla naziv="DomainObject.Predmet.ProtustrankaNazivFormated_1">HERUS REZIDENCIJALA,  d.o.o. za usluge</derivirana_varijabla>
  </DomainObject.Predmet.ProtustrankaNazivFormated>
  <DomainObject.Predmet.ProtustrankaNazivFormatedOIB>
    <izvorni_sadrzaj>HERUS REZIDENCIJALA,  d.o.o. za usluge, OIB 29216419690</izvorni_sadrzaj>
    <derivirana_varijabla naziv="DomainObject.Predmet.ProtustrankaNazivFormatedOIB_1">HERUS REZIDENCIJALA,  d.o.o. za usluge, OIB 29216419690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28094.59</izvorni_sadrzaj>
    <derivirana_varijabla naziv="DomainObject.Predmet.TrenutnaVrijednost_1">28094.59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HERUS REZIDENCIJALA,  d.o.o. za usluge</item>
    </izvorni_sadrzaj>
    <derivirana_varijabla naziv="DomainObject.Predmet.ProtuStrankaListFormated_1">
      <item>HERUS REZIDENCIJALA,  d.o.o. za usluge</item>
    </derivirana_varijabla>
  </DomainObject.Predmet.ProtuStrankaListFormated>
  <DomainObject.Predmet.ProtuStrankaListFormatedOIB>
    <izvorni_sadrzaj>
      <item>HERUS REZIDENCIJALA,  d.o.o. za usluge, OIB 29216419690</item>
    </izvorni_sadrzaj>
    <derivirana_varijabla naziv="DomainObject.Predmet.ProtuStrankaListFormatedOIB_1">
      <item>HERUS REZIDENCIJALA,  d.o.o. za usluge, OIB 29216419690</item>
    </derivirana_varijabla>
  </DomainObject.Predmet.ProtuStrankaListFormatedOIB>
  <DomainObject.Predmet.ProtuStrankaListFormatedWithAdress>
    <izvorni_sadrzaj>
      <item>HERUS REZIDENCIJALA,  d.o.o. za usluge, Poljička cesta 39, 21000 Split</item>
    </izvorni_sadrzaj>
    <derivirana_varijabla naziv="DomainObject.Predmet.ProtuStrankaListFormatedWithAdress_1">
      <item>HERUS REZIDENCIJALA,  d.o.o. za usluge, Poljička cesta 39, 21000 Split</item>
    </derivirana_varijabla>
  </DomainObject.Predmet.ProtuStrankaListFormatedWithAdress>
  <DomainObject.Predmet.ProtuStrankaListFormatedWithAdressOIB>
    <izvorni_sadrzaj>
      <item>HERUS REZIDENCIJALA,  d.o.o. za usluge, OIB 29216419690, Poljička cesta 39, 21000 Split</item>
    </izvorni_sadrzaj>
    <derivirana_varijabla naziv="DomainObject.Predmet.ProtuStrankaListFormatedWithAdressOIB_1">
      <item>HERUS REZIDENCIJALA,  d.o.o. za usluge, OIB 29216419690, Poljička cesta 39, 21000 Split</item>
    </derivirana_varijabla>
  </DomainObject.Predmet.ProtuStrankaListFormatedWithAdressOIB>
  <DomainObject.Predmet.ProtuStrankaListNazivFormated>
    <izvorni_sadrzaj>
      <item>HERUS REZIDENCIJALA,  d.o.o. za usluge</item>
    </izvorni_sadrzaj>
    <derivirana_varijabla naziv="DomainObject.Predmet.ProtuStrankaListNazivFormated_1">
      <item>HERUS REZIDENCIJALA,  d.o.o. za usluge</item>
    </derivirana_varijabla>
  </DomainObject.Predmet.ProtuStrankaListNazivFormated>
  <DomainObject.Predmet.ProtuStrankaListNazivFormatedOIB>
    <izvorni_sadrzaj>
      <item>HERUS REZIDENCIJALA,  d.o.o. za usluge, OIB 29216419690</item>
    </izvorni_sadrzaj>
    <derivirana_varijabla naziv="DomainObject.Predmet.ProtuStrankaListNazivFormatedOIB_1">
      <item>HERUS REZIDENCIJALA,  d.o.o. za usluge, OIB 29216419690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HERUS REZIDENCIJALA,  d.o.o. za usluge</izvorni_sadrzaj>
    <derivirana_varijabla naziv="DomainObject.Predmet.ProtustrankaIDrugi_1">HERUS REZIDENCIJALA,  d.o.o. za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HERUS REZIDENCIJALA,  d.o.o. za usluge, OIB 29216419690, Poljička cesta 39, 21000 Split</izvorni_sadrzaj>
    <derivirana_varijabla naziv="DomainObject.Predmet.ProtustrankaIDrugiAdressOIB_1">HERUS REZIDENCIJALA,  d.o.o. za usluge, OIB 29216419690,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HERUS REZIDENCIJALA,  d.o.o. za usluge</item>
      <item>FINANCIJSKA AGENCIJA,RC SPLIT</item>
    </izvorni_sadrzaj>
    <derivirana_varijabla naziv="DomainObject.Predmet.SudioniciListNaziv_1">
      <item>HERUS REZIDENCIJALA,  d.o.o. za usluge</item>
      <item>FINANCIJSKA AGENCIJA,RC SPLIT</item>
    </derivirana_varijabla>
  </DomainObject.Predmet.SudioniciListNaziv>
  <DomainObject.Predmet.SudioniciListAdressOIB>
    <izvorni_sadrzaj>
      <item>HERUS REZIDENCIJALA,  d.o.o. za usluge, OIB 29216419690, Poljička cesta 39,21000 Split</item>
      <item>FINANCIJSKA AGENCIJA,RC SPLIT, OIB 85821130368, Mažuranićevo šetalište 24b,21000 Split</item>
    </izvorni_sadrzaj>
    <derivirana_varijabla naziv="DomainObject.Predmet.SudioniciListAdressOIB_1">
      <item>HERUS REZIDENCIJALA,  d.o.o. za usluge, OIB 29216419690, Poljička cesta 39,21000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29216419690</item>
      <item>, OIB 85821130368</item>
    </izvorni_sadrzaj>
    <derivirana_varijabla naziv="DomainObject.Predmet.SudioniciListNazivOIB_1">
      <item>, OIB 29216419690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2015-12-02T09:30:00Z</dcterms:created>
  <dc:creator>Lari Glavaš</dc:creator>
  <cp:lastModifiedBy>Lari Glavaš</cp:lastModifiedBy>
  <cp:lastPrinted>2015-12-02T09:30:00Z</cp:lastPrinted>
  <dcterms:modified xmlns:xsi="http://www.w3.org/2001/XMLSchema-instance" xsi:type="dcterms:W3CDTF">2015-12-02T09:30:00Z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