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2f2a" w14:paraId="a392f2a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F136E2">
        <w:t>2280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 w:rsidRPr="007E56AE">
      <w:pPr>
        <w:jc w:val="both"/>
      </w:pPr>
      <w:r w:rsidRPr="00C66890">
        <w:t xml:space="preserve">Trgovački sud u Zagrebu, po sucu Maji Jurovicki, u stečajnom postupku u povodu prijedloga predlagatelja FINANCIJSKE AGENCIJE, Zagreb, Ulica grada Vukovara 70, OIB: 85821130368, za otvaranje stečajnog postupka nad dužnikom  </w:t>
      </w:r>
      <w:r w:rsidR="006B062D" w:rsidRPr="00C66890">
        <w:t xml:space="preserve">NEKA STRES POČNE </w:t>
      </w:r>
      <w:r w:rsidRPr="00C66890">
        <w:t>j.d.o.o. za ugostiteljstvo, proizvodnju i trgovinu, OIB: 19594887668, MBS: 0</w:t>
      </w:r>
      <w:r>
        <w:t>80855982, Zagreb, Dubrava 234</w:t>
      </w:r>
      <w:r w:rsidR="00CE2634" w:rsidRPr="00CE2634">
        <w:t xml:space="preserve">, </w:t>
      </w:r>
      <w:r w:rsidR="007E56AE">
        <w:t>02. studenog 2017.</w:t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6F3529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6B062D" w:rsidRPr="006B062D">
        <w:t>NEKA STRES POČNE j.d.o.o. za ugostiteljstvo, proizvodnju i trgovinu, OIB: 19594887668, MBS:</w:t>
      </w:r>
      <w:r w:rsidR="006B062D">
        <w:t xml:space="preserve"> 080855982, Zagreb, Dubrava 234.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1E635E">
        <w:t xml:space="preserve">dana </w:t>
      </w:r>
      <w:r w:rsidR="001E635E">
        <w:t>02. studenog</w:t>
      </w:r>
      <w:r w:rsidR="0058225A" w:rsidRPr="001E635E">
        <w:t xml:space="preserve"> 2017. u </w:t>
      </w:r>
      <w:r w:rsidR="001E635E">
        <w:t>12</w:t>
      </w:r>
      <w:r w:rsidR="0058225A" w:rsidRPr="001E635E">
        <w:t xml:space="preserve"> sati i 00 </w:t>
      </w:r>
      <w:r w:rsidR="00B46603" w:rsidRPr="001E635E">
        <w:t xml:space="preserve"> </w:t>
      </w:r>
      <w:r w:rsidR="00BE19F1" w:rsidRPr="001E635E">
        <w:t>minuta.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342C0">
        <w:t xml:space="preserve">Biserka Šmit-Sabolić </w:t>
      </w:r>
      <w:r w:rsidR="003C78FA">
        <w:t xml:space="preserve">OIB: </w:t>
      </w:r>
      <w:r w:rsidR="000342C0">
        <w:t>63081779137 iz Kutine, Crkvena 26.</w:t>
      </w:r>
    </w:p>
    <w:p w:rsidRDefault="00833A14" w:rsidP="00833A14" w:rsidR="00833A14">
      <w:pPr>
        <w:jc w:val="both"/>
      </w:pPr>
    </w:p>
    <w:p w:rsidRDefault="00DB441F" w:rsidP="00152F9B" w:rsidR="006F3529">
      <w:pPr>
        <w:jc w:val="both"/>
      </w:pPr>
      <w:r>
        <w:t xml:space="preserve">III. Zaključuje se stečajni postupak nad dužnikom </w:t>
      </w:r>
      <w:r w:rsidR="006B062D" w:rsidRPr="006B062D">
        <w:t>NEKA STRES POČNE j.d.o.o. za ugostiteljstvo, proizvodnju i trgovinu, OIB: 19594887668, MBS:</w:t>
      </w:r>
      <w:r w:rsidR="006B062D">
        <w:t xml:space="preserve"> 080855982, Zagreb, Dubrava 234.</w:t>
      </w:r>
    </w:p>
    <w:p w:rsidRDefault="006B062D" w:rsidP="00152F9B" w:rsidR="006B062D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136E2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>
        <w:t xml:space="preserve">  </w:t>
      </w:r>
      <w:r w:rsidR="00F136E2" w:rsidRPr="00F136E2">
        <w:t>NEKA STRES POČNE j.d.o.o. za ugostiteljstvo, proizvodnju i trgovinu, OIB: 19594887668, MBS:</w:t>
      </w:r>
      <w:r w:rsidR="00F136E2">
        <w:t xml:space="preserve"> 080855982, Zagreb, Dubrava 234.</w:t>
      </w:r>
    </w:p>
    <w:p w:rsidRDefault="00AA78A7" w:rsidP="00AA78A7" w:rsidR="00DB441F">
      <w:pPr>
        <w:jc w:val="both"/>
      </w:pPr>
      <w:r>
        <w:t xml:space="preserve">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F136E2">
        <w:t>273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</w:t>
      </w:r>
      <w:r w:rsidR="00DB441F">
        <w:lastRenderedPageBreak/>
        <w:t xml:space="preserve">ukupnom iznosu od </w:t>
      </w:r>
      <w:r w:rsidR="00F136E2">
        <w:t xml:space="preserve">27.526,47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430D5">
        <w:t>05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B363A" w:rsidP="001602A5" w:rsidR="00DB441F">
      <w:pPr>
        <w:jc w:val="both"/>
      </w:pPr>
      <w:r>
        <w:t>11.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B363A">
        <w:t xml:space="preserve">11.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B2B8E" w:rsidRPr="005B2B8E">
        <w:t>11.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1A1A47">
        <w:t xml:space="preserve">02. studenog </w:t>
      </w:r>
      <w:r w:rsidR="005B2B8E" w:rsidRPr="005B2B8E">
        <w:t>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F74A18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F74A18" w:rsidP="004F5146" w:rsidR="00F74A18">
      <w:pPr>
        <w:jc w:val="right"/>
      </w:pPr>
      <w:r>
        <w:t>za točnost otpravka-ovlašteni službenik</w:t>
      </w:r>
    </w:p>
    <w:p w:rsidRDefault="00F74A18" w:rsidP="004F5146" w:rsidR="00F74A18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74A1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136E2">
          <w:t>2280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1A47"/>
    <w:rsid w:val="001A684C"/>
    <w:rsid w:val="001B363A"/>
    <w:rsid w:val="001C53D4"/>
    <w:rsid w:val="001E635E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66D9"/>
    <w:rsid w:val="005A7F3D"/>
    <w:rsid w:val="005B2B8E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A70C0"/>
    <w:rsid w:val="006B062D"/>
    <w:rsid w:val="006B10DF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E56AE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910DEA"/>
    <w:rsid w:val="0093718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74A18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2280</izvorni_sadrzaj>
    <derivirana_varijabla naziv="DomainObject.Predmet.Broj_1">2280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St-2280/2016</izvorni_sadrzaj>
    <derivirana_varijabla naziv="DomainObject.Predmet.OznakaBroj_1">St-2280/2016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Neka stres počne j.d.o.o. za ugostiteljstvo, proizvodnju i trgovinu zastupanog po punomoćniku Dean Letica</izvorni_sadrzaj>
    <derivirana_varijabla naziv="DomainObject.Predmet.ProtustrankaFormated_1">  Neka stres počne j.d.o.o. za ugostiteljstvo, proizvodnju i trgovinu zastupanog po punomoćniku Dean Letica</derivirana_varijabla>
  </DomainObject.Predmet.ProtustrankaFormated>
  <DomainObject.Predmet.ProtustrankaFormatedOIB>
    <izvorni_sadrzaj>  Neka stres počne j.d.o.o. za ugostiteljstvo, proizvodnju i trgovinu, OIB 19594887668 zastupanog po punomoćniku Dean Letica</izvorni_sadrzaj>
    <derivirana_varijabla naziv="DomainObject.Predmet.ProtustrankaFormatedOIB_1">  Neka stres počne j.d.o.o. za ugostiteljstvo, proizvodnju i trgovinu, OIB 19594887668 zastupanog po punomoćniku Dean Letica</derivirana_varijabla>
  </DomainObject.Predmet.ProtustrankaFormatedOIB>
  <DomainObject.Predmet.ProtustrankaFormatedWithAdress>
    <izvorni_sadrzaj> Neka stres počne j.d.o.o. za ugostiteljstvo, proizvodnju i trgovinu, Dubrava 234, 10000 Zagreb zastupanog po punomoćniku Dean Letica</izvorni_sadrzaj>
    <derivirana_varijabla naziv="DomainObject.Predmet.ProtustrankaFormatedWithAdress_1"> Neka stres počne j.d.o.o. za ugostiteljstvo, proizvodnju i trgovinu, Dubrava 234, 10000 Zagreb zastupanog po punomoćniku Dean Letica</derivirana_varijabla>
  </DomainObject.Predmet.ProtustrankaFormatedWithAdress>
  <DomainObject.Predmet.ProtustrankaFormatedWithAdressOIB>
    <izvorni_sadrzaj> Neka stres počne j.d.o.o. za ugostiteljstvo, proizvodnju i trgovinu, OIB 19594887668, Dubrava 234, 10000 Zagreb zastupanog po punomoćniku Dean Letica</izvorni_sadrzaj>
    <derivirana_varijabla naziv="DomainObject.Predmet.ProtustrankaFormatedWithAdressOIB_1"> Neka stres počne j.d.o.o. za ugostiteljstvo, proizvodnju i trgovinu, OIB 19594887668, Dubrava 234, 10000 Zagreb zastupanog po punomoćniku Dean Letica</derivirana_varijabla>
  </DomainObject.Predmet.ProtustrankaFormatedWithAdressOIB>
  <DomainObject.Predmet.ProtustrankaWithAdress>
    <izvorni_sadrzaj>Neka stres počne j.d.o.o. za ugostiteljstvo, proizvodnju i trgovinu Dubrava 234, 10000 Zagreb</izvorni_sadrzaj>
    <derivirana_varijabla naziv="DomainObject.Predmet.ProtustrankaWithAdress_1">Neka stres počne j.d.o.o. za ugostiteljstvo, proizvodnju i trgovinu Dubrava 234, 10000 Zagreb</derivirana_varijabla>
  </DomainObject.Predmet.ProtustrankaWithAdress>
  <DomainObject.Predmet.ProtustrankaWithAdressOIB>
    <izvorni_sadrzaj>Neka stres počne j.d.o.o. za ugostiteljstvo, proizvodnju i trgovinu, OIB 19594887668, Dubrava 234, 10000 Zagreb</izvorni_sadrzaj>
    <derivirana_varijabla naziv="DomainObject.Predmet.ProtustrankaWithAdressOIB_1">Neka stres počne j.d.o.o. za ugostiteljstvo, proizvodnju i trgovinu, OIB 19594887668, Dubrava 234, 10000 Zagreb</derivirana_varijabla>
  </DomainObject.Predmet.ProtustrankaWithAdressOIB>
  <DomainObject.Predmet.ProtustrankaNazivFormated>
    <izvorni_sadrzaj>Neka stres počne j.d.o.o. za ugostiteljstvo, proizvodnju i trgovinu</izvorni_sadrzaj>
    <derivirana_varijabla naziv="DomainObject.Predmet.ProtustrankaNazivFormated_1">Neka stres počne j.d.o.o. za ugostiteljstvo, proizvodnju i trgovinu</derivirana_varijabla>
  </DomainObject.Predmet.ProtustrankaNazivFormated>
  <DomainObject.Predmet.ProtustrankaNazivFormatedOIB>
    <izvorni_sadrzaj>Neka stres počne j.d.o.o. za ugostiteljstvo, proizvodnju i trgovinu, OIB 19594887668</izvorni_sadrzaj>
    <derivirana_varijabla naziv="DomainObject.Predmet.ProtustrankaNazivFormatedOIB_1">Neka stres počne j.d.o.o. za ugostiteljstvo, proizvodnju i trgovinu, OIB 19594887668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Neka stres počne j.d.o.o. za ugostiteljstvo, proizvodnju i trgovinu zastupanog po punomoćniku Dean Letica</item>
    </izvorni_sadrzaj>
    <derivirana_varijabla naziv="DomainObject.Predmet.ProtuStrankaListFormated_1">
      <item>Neka stres počne j.d.o.o. za ugostiteljstvo, proizvodnju i trgovinu zastupanog po punomoćniku Dean Letica</item>
    </derivirana_varijabla>
  </DomainObject.Predmet.ProtuStrankaListFormated>
  <DomainObject.Predmet.ProtuStrankaListFormatedOIB>
    <izvorni_sadrzaj>
      <item>Neka stres počne j.d.o.o. za ugostiteljstvo, proizvodnju i trgovinu, OIB 19594887668 zastupanog po punomoćniku Dean Letica</item>
    </izvorni_sadrzaj>
    <derivirana_varijabla naziv="DomainObject.Predmet.ProtuStrankaListFormatedOIB_1">
      <item>Neka stres počne j.d.o.o. za ugostiteljstvo, proizvodnju i trgovinu, OIB 19594887668 zastupanog po punomoćniku Dean Letica</item>
    </derivirana_varijabla>
  </DomainObject.Predmet.ProtuStrankaListFormatedOIB>
  <DomainObject.Predmet.ProtuStrankaListFormatedWithAdress>
    <izvorni_sadrzaj>
      <item>Neka stres počne j.d.o.o. za ugostiteljstvo, proizvodnju i trgovinu, Dubrava 234, 10000 Zagreb zastupanog po punomoćniku Dean Letica</item>
    </izvorni_sadrzaj>
    <derivirana_varijabla naziv="DomainObject.Predmet.ProtuStrankaListFormatedWithAdress_1">
      <item>Neka stres počne j.d.o.o. za ugostiteljstvo, proizvodnju i trgovinu, Dubrava 234, 10000 Zagreb zastupanog po punomoćniku Dean Letica</item>
    </derivirana_varijabla>
  </DomainObject.Predmet.ProtuStrankaListFormatedWithAdress>
  <DomainObject.Predmet.ProtuStrankaListFormatedWithAdressOIB>
    <izvorni_sadrzaj>
      <item>Neka stres počne j.d.o.o. za ugostiteljstvo, proizvodnju i trgovinu, OIB 19594887668, Dubrava 234, 10000 Zagreb zastupanog po punomoćniku Dean Letica</item>
    </izvorni_sadrzaj>
    <derivirana_varijabla naziv="DomainObject.Predmet.ProtuStrankaListFormatedWithAdressOIB_1">
      <item>Neka stres počne j.d.o.o. za ugostiteljstvo, proizvodnju i trgovinu, OIB 19594887668, Dubrava 234, 10000 Zagreb zastupanog po punomoćniku Dean Letica</item>
    </derivirana_varijabla>
  </DomainObject.Predmet.ProtuStrankaListFormatedWithAdressOIB>
  <DomainObject.Predmet.ProtuStrankaListNazivFormated>
    <izvorni_sadrzaj>
      <item>Neka stres počne j.d.o.o. za ugostiteljstvo, proizvodnju i trgovinu</item>
    </izvorni_sadrzaj>
    <derivirana_varijabla naziv="DomainObject.Predmet.ProtuStrankaListNazivFormated_1">
      <item>Neka stres počne j.d.o.o. za ugostiteljstvo, proizvodnju i trgovinu</item>
    </derivirana_varijabla>
  </DomainObject.Predmet.ProtuStrankaListNazivFormated>
  <DomainObject.Predmet.ProtuStrankaListNazivFormatedOIB>
    <izvorni_sadrzaj>
      <item>Neka stres počne j.d.o.o. za ugostiteljstvo, proizvodnju i trgovinu, OIB 19594887668</item>
    </izvorni_sadrzaj>
    <derivirana_varijabla naziv="DomainObject.Predmet.ProtuStrankaListNazivFormatedOIB_1">
      <item>Neka stres počne j.d.o.o. za ugostiteljstvo, proizvodnju i trgovinu, OIB 19594887668</item>
    </derivirana_varijabla>
  </DomainObject.Predmet.ProtuStrankaListNazivFormatedOIB>
  <DomainObject.Predmet.OstaliListFormated>
    <izvorni_sadrzaj>
      <item>Dean Letica punomoćnik sudionika u postupku Neka stres počne j.d.o.o. za ugostiteljstvo, proizvodnju i trgovinu</item>
    </izvorni_sadrzaj>
    <derivirana_varijabla naziv="DomainObject.Predmet.OstaliListFormated_1">
      <item>Dean Letica punomoćnik sudionika u postupku Neka stres počne j.d.o.o. za ugostiteljstvo, proizvodnju i trgovinu</item>
    </derivirana_varijabla>
  </DomainObject.Predmet.OstaliListFormated>
  <DomainObject.Predmet.OstaliListFormatedOIB>
    <izvorni_sadrzaj>
      <item>Dean Letica, OIB 95157739814 punomoćnik sudionika u postupku Neka stres počne j.d.o.o. za ugostiteljstvo, proizvodnju i trgovinu</item>
    </izvorni_sadrzaj>
    <derivirana_varijabla naziv="DomainObject.Predmet.OstaliListFormatedOIB_1">
      <item>Dean Letica, OIB 95157739814 punomoćnik sudionika u postupku Neka stres počne j.d.o.o. za ugostiteljstvo, proizvodnju i trgovinu</item>
    </derivirana_varijabla>
  </DomainObject.Predmet.OstaliListFormatedOIB>
  <DomainObject.Predmet.OstaliListFormatedWithAdress>
    <izvorni_sadrzaj>
      <item>Dean Letica, Dubrava 234, 10000 Zagreb punomoćnik sudionika u postupku Neka stres počne j.d.o.o. za ugostiteljstvo, proizvodnju i trgovinu</item>
    </izvorni_sadrzaj>
    <derivirana_varijabla naziv="DomainObject.Predmet.OstaliListFormatedWithAdress_1">
      <item>Dean Letica, Dubrava 234, 10000 Zagreb punomoćnik sudionika u postupku Neka stres počne j.d.o.o. za ugostiteljstvo, proizvodnju i trgovinu</item>
    </derivirana_varijabla>
  </DomainObject.Predmet.OstaliListFormatedWithAdress>
  <DomainObject.Predmet.OstaliListFormatedWithAdressOIB>
    <izvorni_sadrzaj>
      <item>Dean Letica, OIB 95157739814, Dubrava 234, 10000 Zagreb punomoćnik sudionika u postupku Neka stres počne j.d.o.o. za ugostiteljstvo, proizvodnju i trgovinu</item>
    </izvorni_sadrzaj>
    <derivirana_varijabla naziv="DomainObject.Predmet.OstaliListFormatedWithAdressOIB_1">
      <item>Dean Letica, OIB 95157739814, Dubrava 234, 10000 Zagreb punomoćnik sudionika u postupku Neka stres počne j.d.o.o. za ugostiteljstvo, proizvodnju i trgovinu</item>
    </derivirana_varijabla>
  </DomainObject.Predmet.OstaliListFormatedWithAdressOIB>
  <DomainObject.Predmet.OstaliListNazivFormated>
    <izvorni_sadrzaj>
      <item>Dean Letica</item>
    </izvorni_sadrzaj>
    <derivirana_varijabla naziv="DomainObject.Predmet.OstaliListNazivFormated_1">
      <item>Dean Letica</item>
    </derivirana_varijabla>
  </DomainObject.Predmet.OstaliListNazivFormated>
  <DomainObject.Predmet.OstaliListNazivFormatedOIB>
    <izvorni_sadrzaj>
      <item>Dean Letica, OIB 95157739814</item>
    </izvorni_sadrzaj>
    <derivirana_varijabla naziv="DomainObject.Predmet.OstaliListNazivFormatedOIB_1">
      <item>Dean Letica, OIB 95157739814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Neka stres počne j.d.o.o. za ugostiteljstvo, proizvodnju i trgovinu</izvorni_sadrzaj>
    <derivirana_varijabla naziv="DomainObject.Predmet.ProtustrankaIDrugi_1">Neka stres počne j.d.o.o. za ugostiteljstvo,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Neka stres počne j.d.o.o. za ugostiteljstvo, proizvodnju i trgovinu, OIB 19594887668, Dubrava 234, 10000 Zagreb</izvorni_sadrzaj>
    <derivirana_varijabla naziv="DomainObject.Predmet.ProtustrankaIDrugiAdressOIB_1">Neka stres počne j.d.o.o. za ugostiteljstvo, proizvodnju i trgovinu, OIB 19594887668,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Neka stres počne j.d.o.o. za ugostiteljstvo, proizvodnju i trgovinu</item>
      <item>Dean Letica</item>
    </izvorni_sadrzaj>
    <derivirana_varijabla naziv="DomainObject.Predmet.SudioniciListNaziv_1">
      <item>FINA Regionalni centar Zagreb</item>
      <item>Neka stres počne j.d.o.o. za ugostiteljstvo, proizvodnju i trgovinu</item>
      <item>Dean Letica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Neka stres počne j.d.o.o. za ugostiteljstvo, proizvodnju i trgovinu, OIB 19594887668, Dubrava 234,10000 Zagreb</item>
      <item>Dean Letica, OIB 95157739814, Dubrava 234,10000 Zagreb</item>
    </izvorni_sadrzaj>
    <derivirana_varijabla naziv="DomainObject.Predmet.SudioniciListAdressOIB_1">
      <item>FINA Regionalni centar Zagreb, OIB 85821130368, Trg svibanjskih žrtava 1995. br. 1,10000 Zagreb</item>
      <item>Neka stres počne j.d.o.o. za ugostiteljstvo, proizvodnju i trgovinu, OIB 19594887668, Dubrava 234,10000 Zagreb</item>
      <item>Dean Letica, OIB 95157739814, Dubrava 234,10000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19594887668</item>
      <item>, OIB 95157739814</item>
    </izvorni_sadrzaj>
    <derivirana_varijabla naziv="DomainObject.Predmet.SudioniciListNazivOIB_1">
      <item>, OIB 85821130368</item>
      <item>, OIB 19594887668</item>
      <item>, OIB 95157739814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381DA-1B42-4F08-9B6F-9155B13E2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5051</properties:Characters>
  <properties:Lines>108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2017-10-31T11:29:00Z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2017-11-02T08:39:00Z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