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5d25" w14:paraId="39e5d2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 xml:space="preserve">                5. St-464/2017-2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F1470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SAMO-STAN j.d.o.o. za usluge, Zagreb, 4. Trnjanski zavoj 22, MBS: 080845021, OIB: 81186518471, 12. listopada</w:t>
      </w:r>
      <w:r w:rsidRPr="009F1470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SAMO-STAN j.d.o.o. za usluge, Zagreb, 4. Trnjanski zavoj 22, MBS: 080845021, OIB: 81186518471.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II. Saziva se ročište</w:t>
      </w:r>
      <w:r w:rsidRPr="009F1470">
        <w:rPr>
          <w:rFonts w:cs="Times New Roman" w:eastAsia="Times New Roman"/>
          <w:b/>
          <w:szCs w:val="20"/>
          <w:lang w:eastAsia="hr-HR"/>
        </w:rPr>
        <w:t xml:space="preserve"> </w:t>
      </w:r>
      <w:r w:rsidRPr="009F1470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10,20 sati u ovome sudu u Bjelovaru, Šetalište dr. </w:t>
      </w:r>
      <w:proofErr w:type="spellStart"/>
      <w:r w:rsidRPr="009F147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F147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F147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F147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- zakonski zastupnik dužnika Nikola </w:t>
      </w:r>
      <w:proofErr w:type="spellStart"/>
      <w:r w:rsidRPr="009F1470">
        <w:rPr>
          <w:rFonts w:cs="Times New Roman" w:eastAsia="Times New Roman"/>
          <w:szCs w:val="20"/>
          <w:lang w:eastAsia="hr-HR"/>
        </w:rPr>
        <w:t>Bašadur</w:t>
      </w:r>
      <w:proofErr w:type="spellEnd"/>
      <w:r w:rsidRPr="009F1470">
        <w:rPr>
          <w:rFonts w:cs="Times New Roman" w:eastAsia="Times New Roman"/>
          <w:szCs w:val="20"/>
          <w:lang w:eastAsia="hr-HR"/>
        </w:rPr>
        <w:t xml:space="preserve">.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III. Nalaže se zakonskom zastupniku dužnika Nikoli </w:t>
      </w:r>
      <w:proofErr w:type="spellStart"/>
      <w:r w:rsidRPr="009F1470">
        <w:rPr>
          <w:rFonts w:cs="Times New Roman" w:eastAsia="Times New Roman"/>
          <w:szCs w:val="20"/>
          <w:lang w:eastAsia="hr-HR"/>
        </w:rPr>
        <w:t>Bašaduru</w:t>
      </w:r>
      <w:proofErr w:type="spellEnd"/>
      <w:r w:rsidRPr="009F1470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Obrazloženje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travnja 2016. Trgovačkom sudu u Zagrebu podnijela prijedlog za otvaranje stečajnog postupka nad dužnikom</w:t>
      </w:r>
      <w:r w:rsidRPr="009F1470">
        <w:rPr>
          <w:rFonts w:cs="Times New Roman" w:eastAsia="Times New Roman"/>
          <w:szCs w:val="20"/>
          <w:lang w:eastAsia="hr-HR"/>
        </w:rPr>
        <w:t xml:space="preserve"> SAMO-STAN j.d.o.o. za usluge, Zagreb, 4. Trnjanski zavoj 22.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523 dana, u ukupnom iznosu od 78.537,65 kn, u koji iznos je uračunata kamata i naknada </w:t>
      </w:r>
      <w:r w:rsidRPr="009F147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9F147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St-3625/2016 ustupljen je Trgovačkom sudu u Bjelovaru  na daljnji postupak.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523 dana, u ukupnom iznosu od  </w:t>
      </w:r>
      <w:bookmarkStart w:name="_GoBack" w:id="0"/>
      <w:bookmarkEnd w:id="0"/>
      <w:r w:rsidRPr="009F1470">
        <w:rPr>
          <w:rFonts w:cs="Times New Roman" w:eastAsia="Times New Roman"/>
          <w:szCs w:val="20"/>
          <w:lang w:eastAsia="hr-HR"/>
        </w:rPr>
        <w:t>78.537,65 kn i 1 zaposlenog.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U Bjelovaru, 12. listopada</w:t>
      </w:r>
      <w:r w:rsidRPr="009F1470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STEČAJNI SUDAC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F1470" w:rsidP="009F1470" w:rsidR="009F1470" w:rsidRPr="009F147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F1470" w:rsidP="009F1470" w:rsidR="009F1470" w:rsidRPr="009F147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F147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147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1470" w:rsidP="009F1470" w:rsidR="009F1470" w:rsidRPr="009F1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470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1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St-464/2017-2</izvorni_sadrzaj>
    <derivirana_varijabla naziv="DomainObject.Oznaka_1">St-464/2017-2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SAMO-STAN j.d.o.o. za usluge zastupanog po punomoćniku Nikola Bašadur</izvorni_sadrzaj>
    <derivirana_varijabla naziv="DomainObject.Predmet.ProtustrankaFormated_1">  SAMO-STAN j.d.o.o. za usluge zastupanog po punomoćniku Nikola Bašadur</derivirana_varijabla>
  </DomainObject.Predmet.ProtustrankaFormated>
  <DomainObject.Predmet.ProtustrankaFormatedOIB>
    <izvorni_sadrzaj>  SAMO-STAN j.d.o.o. za usluge, OIB 81186518471 zastupanog po punomoćniku Nikola Bašadur</izvorni_sadrzaj>
    <derivirana_varijabla naziv="DomainObject.Predmet.ProtustrankaFormatedOIB_1">  SAMO-STAN j.d.o.o. za usluge, OIB 81186518471 zastupanog po punomoćniku Nikola Bašadur</derivirana_varijabla>
  </DomainObject.Predmet.ProtustrankaFormatedOIB>
  <DomainObject.Predmet.ProtustrankaFormatedWithAdress>
    <izvorni_sadrzaj> SAMO-STAN j.d.o.o. za usluge, 4. Trnjanski zavoj 22, 10000 Zagreb zastupanog po punomoćniku Nikola Bašadur</izvorni_sadrzaj>
    <derivirana_varijabla naziv="DomainObject.Predmet.ProtustrankaFormatedWithAdress_1"> SAMO-STAN j.d.o.o. za usluge, 4. Trnjanski zavoj 22, 10000 Zagreb zastupanog po punomoćniku Nikola Bašadur</derivirana_varijabla>
  </DomainObject.Predmet.ProtustrankaFormatedWithAdress>
  <DomainObject.Predmet.ProtustrankaFormatedWithAdressOIB>
    <izvorni_sadrzaj> SAMO-STAN j.d.o.o. za usluge, OIB 81186518471, 4. Trnjanski zavoj 22, 10000 Zagreb zastupanog po punomoćniku Nikola Bašadur</izvorni_sadrzaj>
    <derivirana_varijabla naziv="DomainObject.Predmet.ProtustrankaFormatedWithAdressOIB_1"> SAMO-STAN j.d.o.o. za usluge, OIB 81186518471, 4. Trnjanski zavoj 22, 10000 Zagreb zastupanog po punomoćniku Nikola Bašadur</derivirana_varijabla>
  </DomainObject.Predmet.ProtustrankaFormatedWithAdressOIB>
  <DomainObject.Predmet.ProtustrankaWithAdress>
    <izvorni_sadrzaj>SAMO-STAN j.d.o.o. za usluge 4. Trnjanski zavoj 22, 10000 Zagreb</izvorni_sadrzaj>
    <derivirana_varijabla naziv="DomainObject.Predmet.ProtustrankaWithAdress_1">SAMO-STAN j.d.o.o. za usluge 4. Trnjanski zavoj 22, 10000 Zagreb</derivirana_varijabla>
  </DomainObject.Predmet.ProtustrankaWithAdress>
  <DomainObject.Predmet.ProtustrankaWithAdressOIB>
    <izvorni_sadrzaj>SAMO-STAN j.d.o.o. za usluge, OIB 81186518471, 4. Trnjanski zavoj 22, 10000 Zagreb</izvorni_sadrzaj>
    <derivirana_varijabla naziv="DomainObject.Predmet.ProtustrankaWithAdressOIB_1">SAMO-STAN j.d.o.o. za usluge, OIB 81186518471, 4. Trnjanski zavoj 22, 10000 Zagreb</derivirana_varijabla>
  </DomainObject.Predmet.ProtustrankaWithAdressOIB>
  <DomainObject.Predmet.ProtustrankaNazivFormated>
    <izvorni_sadrzaj>SAMO-STAN j.d.o.o. za usluge</izvorni_sadrzaj>
    <derivirana_varijabla naziv="DomainObject.Predmet.ProtustrankaNazivFormated_1">SAMO-STAN j.d.o.o. za usluge</derivirana_varijabla>
  </DomainObject.Predmet.ProtustrankaNazivFormated>
  <DomainObject.Predmet.ProtustrankaNazivFormatedOIB>
    <izvorni_sadrzaj>SAMO-STAN j.d.o.o. za usluge, OIB 81186518471</izvorni_sadrzaj>
    <derivirana_varijabla naziv="DomainObject.Predmet.ProtustrankaNazivFormatedOIB_1">SAMO-STAN j.d.o.o. za usluge, OIB 81186518471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SAMO-STAN j.d.o.o. za usluge zastupanog po punomoćniku Nikola Bašadur</item>
    </izvorni_sadrzaj>
    <derivirana_varijabla naziv="DomainObject.Predmet.ProtuStrankaListFormated_1">
      <item>SAMO-STAN j.d.o.o. za usluge zastupanog po punomoćniku Nikola Bašadur</item>
    </derivirana_varijabla>
  </DomainObject.Predmet.ProtuStrankaListFormated>
  <DomainObject.Predmet.ProtuStrankaListFormatedOIB>
    <izvorni_sadrzaj>
      <item>SAMO-STAN j.d.o.o. za usluge, OIB 81186518471 zastupanog po punomoćniku Nikola Bašadur</item>
    </izvorni_sadrzaj>
    <derivirana_varijabla naziv="DomainObject.Predmet.ProtuStrankaListFormatedOIB_1">
      <item>SAMO-STAN j.d.o.o. za usluge, OIB 81186518471 zastupanog po punomoćniku Nikola Bašadur</item>
    </derivirana_varijabla>
  </DomainObject.Predmet.ProtuStrankaListFormatedOIB>
  <DomainObject.Predmet.ProtuStrankaListFormatedWithAdress>
    <izvorni_sadrzaj>
      <item>SAMO-STAN j.d.o.o. za usluge, 4. Trnjanski zavoj 22, 10000 Zagreb zastupanog po punomoćniku Nikola Bašadur</item>
    </izvorni_sadrzaj>
    <derivirana_varijabla naziv="DomainObject.Predmet.ProtuStrankaListFormatedWithAdress_1">
      <item>SAMO-STAN j.d.o.o. za usluge, 4. Trnjanski zavoj 22, 10000 Zagreb zastupanog po punomoćniku Nikola Bašadur</item>
    </derivirana_varijabla>
  </DomainObject.Predmet.ProtuStrankaListFormatedWithAdress>
  <DomainObject.Predmet.ProtuStrankaListFormatedWithAdressOIB>
    <izvorni_sadrzaj>
      <item>SAMO-STAN j.d.o.o. za usluge, OIB 81186518471, 4. Trnjanski zavoj 22, 10000 Zagreb zastupanog po punomoćniku Nikola Bašadur</item>
    </izvorni_sadrzaj>
    <derivirana_varijabla naziv="DomainObject.Predmet.ProtuStrankaListFormatedWithAdressOIB_1">
      <item>SAMO-STAN j.d.o.o. za usluge, OIB 81186518471, 4. Trnjanski zavoj 22, 10000 Zagreb zastupanog po punomoćniku Nikola Bašadur</item>
    </derivirana_varijabla>
  </DomainObject.Predmet.ProtuStrankaListFormatedWithAdressOIB>
  <DomainObject.Predmet.ProtuStrankaListNazivFormated>
    <izvorni_sadrzaj>
      <item>SAMO-STAN j.d.o.o. za usluge</item>
    </izvorni_sadrzaj>
    <derivirana_varijabla naziv="DomainObject.Predmet.ProtuStrankaListNazivFormated_1">
      <item>SAMO-STAN j.d.o.o. za usluge</item>
    </derivirana_varijabla>
  </DomainObject.Predmet.ProtuStrankaListNazivFormated>
  <DomainObject.Predmet.ProtuStrankaListNazivFormatedOIB>
    <izvorni_sadrzaj>
      <item>SAMO-STAN j.d.o.o. za usluge, OIB 81186518471</item>
    </izvorni_sadrzaj>
    <derivirana_varijabla naziv="DomainObject.Predmet.ProtuStrankaListNazivFormatedOIB_1">
      <item>SAMO-STAN j.d.o.o. za usluge, OIB 81186518471</item>
    </derivirana_varijabla>
  </DomainObject.Predmet.ProtuStrankaListNazivFormatedOIB>
  <DomainObject.Predmet.OstaliListFormated>
    <izvorni_sadrzaj>
      <item>Nikola Bašadur punomoćnik sudionika u postupku SAMO-STAN j.d.o.o. za usluge</item>
    </izvorni_sadrzaj>
    <derivirana_varijabla naziv="DomainObject.Predmet.OstaliListFormated_1">
      <item>Nikola Bašadur punomoćnik sudionika u postupku SAMO-STAN j.d.o.o. za usluge</item>
    </derivirana_varijabla>
  </DomainObject.Predmet.OstaliListFormated>
  <DomainObject.Predmet.OstaliListFormatedOIB>
    <izvorni_sadrzaj>
      <item>Nikola Bašadur, OIB 09534886778 punomoćnik sudionika u postupku SAMO-STAN j.d.o.o. za usluge</item>
    </izvorni_sadrzaj>
    <derivirana_varijabla naziv="DomainObject.Predmet.OstaliListFormatedOIB_1">
      <item>Nikola Bašadur, OIB 09534886778 punomoćnik sudionika u postupku SAMO-STAN j.d.o.o. za usluge</item>
    </derivirana_varijabla>
  </DomainObject.Predmet.OstaliListFormatedOIB>
  <DomainObject.Predmet.OstaliListFormatedWithAdress>
    <izvorni_sadrzaj>
      <item>Nikola Bašadur, Trnjanski zavoj IV. 22, 10000 Zagreb punomoćnik sudionika u postupku SAMO-STAN j.d.o.o. za usluge</item>
    </izvorni_sadrzaj>
    <derivirana_varijabla naziv="DomainObject.Predmet.OstaliListFormatedWithAdress_1">
      <item>Nikola Bašadur, Trnjanski zavoj IV. 22, 10000 Zagreb punomoćnik sudionika u postupku SAMO-STAN j.d.o.o. za usluge</item>
    </derivirana_varijabla>
  </DomainObject.Predmet.OstaliListFormatedWithAdress>
  <DomainObject.Predmet.OstaliListFormatedWithAdressOIB>
    <izvorni_sadrzaj>
      <item>Nikola Bašadur, OIB 09534886778, Trnjanski zavoj IV. 22, 10000 Zagreb punomoćnik sudionika u postupku SAMO-STAN j.d.o.o. za usluge</item>
    </izvorni_sadrzaj>
    <derivirana_varijabla naziv="DomainObject.Predmet.OstaliListFormatedWithAdressOIB_1">
      <item>Nikola Bašadur, OIB 09534886778, Trnjanski zavoj IV. 22, 10000 Zagreb punomoćnik sudionika u postupku SAMO-STAN j.d.o.o. za usluge</item>
    </derivirana_varijabla>
  </DomainObject.Predmet.OstaliListFormatedWithAdressOIB>
  <DomainObject.Predmet.OstaliListNazivFormated>
    <izvorni_sadrzaj>
      <item>Nikola Bašadur</item>
    </izvorni_sadrzaj>
    <derivirana_varijabla naziv="DomainObject.Predmet.OstaliListNazivFormated_1">
      <item>Nikola Bašadur</item>
    </derivirana_varijabla>
  </DomainObject.Predmet.OstaliListNazivFormated>
  <DomainObject.Predmet.OstaliListNazivFormatedOIB>
    <izvorni_sadrzaj>
      <item>Nikola Bašadur, OIB 09534886778</item>
    </izvorni_sadrzaj>
    <derivirana_varijabla naziv="DomainObject.Predmet.OstaliListNazivFormatedOIB_1">
      <item>Nikola Bašadur, OIB 09534886778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St-464/2017-2</izvorni_sadrzaj>
    <derivirana_varijabla naziv="DomainObject.PoslovniBrojDokumenta_1">St-464/2017-2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SAMO-STAN j.d.o.o. za usluge</izvorni_sadrzaj>
    <derivirana_varijabla naziv="DomainObject.Predmet.ProtustrankaIDrugi_1">SAMO-STAN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SAMO-STAN j.d.o.o. za usluge, OIB 81186518471, 4. Trnjanski zavoj 22, 10000 Zagreb</izvorni_sadrzaj>
    <derivirana_varijabla naziv="DomainObject.Predmet.ProtustrankaIDrugiAdressOIB_1">SAMO-STAN j.d.o.o. za usluge, OIB 81186518471,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SAMO-STAN j.d.o.o. za usluge</item>
      <item>FINA Regionalni centar Zagreb</item>
      <item>Nikola Bašadur</item>
    </izvorni_sadrzaj>
    <derivirana_varijabla naziv="DomainObject.Predmet.SudioniciListNaziv_1">
      <item>SAMO-STAN j.d.o.o. za usluge</item>
      <item>FINA Regionalni centar Zagreb</item>
      <item>Nikola Bašadur</item>
    </derivirana_varijabla>
  </DomainObject.Predmet.SudioniciListNaziv>
  <DomainObject.Predmet.SudioniciListAdressOIB>
    <izvorni_sadrzaj>
      <item>SAMO-STAN j.d.o.o. za usluge, OIB 81186518471, 4. Trnjanski zavoj 22,10000 Zagreb</item>
      <item>FINA Regionalni centar Zagreb, OIB 85821130368, Trg svibanjskih žrtava 1995. br. 1,10000 Zagreb</item>
      <item>Nikola Bašadur, OIB 09534886778, Trnjanski zavoj IV. 22,10000 Zagreb</item>
    </izvorni_sadrzaj>
    <derivirana_varijabla naziv="DomainObject.Predmet.SudioniciListAdressOIB_1">
      <item>SAMO-STAN j.d.o.o. za usluge, OIB 81186518471, 4. Trnjanski zavoj 22,10000 Zagreb</item>
      <item>FINA Regionalni centar Zagreb, OIB 85821130368, Trg svibanjskih žrtava 1995. br. 1,10000 Zagreb</item>
      <item>Nikola Bašadur, OIB 09534886778, Trnjanski zavoj IV.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84183-3DF5-4997-8FCE-4E8256EBB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3194</properties:Characters>
  <properties:Lines>89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