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2270" w14:paraId="bfd2270" w:rsidRDefault="0052246D" w:rsidP="00910611" w:rsidR="0052246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46D" w:rsidP="00910611" w:rsidR="0052246D">
      <w:r>
        <w:rPr>
          <w:rFonts w:eastAsia="MS Mincho"/>
        </w:rPr>
        <w:t xml:space="preserve">   REPUBLIKA HRVATSKA</w:t>
      </w:r>
    </w:p>
    <w:p w:rsidRDefault="0052246D" w:rsidP="00910611" w:rsidR="0052246D">
      <w:r>
        <w:rPr>
          <w:rFonts w:eastAsia="MS Mincho"/>
        </w:rPr>
        <w:t>TRGOVAČKI SUD U RIJECI</w:t>
      </w:r>
    </w:p>
    <w:p w:rsidRDefault="0052246D" w:rsidR="0052246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84595" w:rsidP="007153F9" w:rsidR="005D7A9F">
      <w:pPr>
        <w:jc w:val="right"/>
      </w:pPr>
      <w:r>
        <w:t>Poslovni broj15 St-</w:t>
      </w:r>
      <w:r w:rsidR="007B1E3C">
        <w:t>732/16-43</w:t>
      </w:r>
    </w:p>
    <w:p w:rsidRDefault="005C6888" w:rsidP="007153F9" w:rsidR="005C6888">
      <w:pPr>
        <w:jc w:val="right"/>
      </w:pPr>
    </w:p>
    <w:p w:rsidRDefault="00CF2097" w:rsidP="00C030A5" w:rsidR="00C030A5" w:rsidRPr="005C6888">
      <w:pPr>
        <w:jc w:val="center"/>
        <w:rPr>
          <w:bCs/>
        </w:rPr>
      </w:pPr>
      <w:r w:rsidRPr="005C6888">
        <w:tab/>
      </w:r>
      <w:r w:rsidR="00C030A5" w:rsidRPr="005C6888">
        <w:rPr>
          <w:bCs/>
        </w:rPr>
        <w:t>R E P U B L I K A    H R V A T S K A</w:t>
      </w:r>
    </w:p>
    <w:p w:rsidRDefault="00C030A5" w:rsidP="00C030A5" w:rsidR="00C030A5" w:rsidRPr="005C6888">
      <w:pPr>
        <w:jc w:val="center"/>
        <w:rPr>
          <w:bCs/>
        </w:rPr>
      </w:pPr>
    </w:p>
    <w:p w:rsidRDefault="00C030A5" w:rsidP="00C030A5" w:rsidR="00C030A5" w:rsidRPr="005C6888">
      <w:pPr>
        <w:jc w:val="center"/>
        <w:rPr>
          <w:bCs/>
        </w:rPr>
      </w:pPr>
      <w:r w:rsidRPr="005C6888">
        <w:rPr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691F66" w:rsidP="00184595" w:rsidR="00184595">
      <w:pPr>
        <w:jc w:val="both"/>
      </w:pPr>
      <w:r>
        <w:tab/>
      </w:r>
      <w:r w:rsidR="00184595">
        <w:t xml:space="preserve">Trgovački sud u Rijeci, OIB 88785964957 po sucu pojedincu Danieli Korlević, u </w:t>
      </w:r>
      <w:r w:rsidR="007B1E3C" w:rsidRPr="007B1E3C">
        <w:t>nastavku postupka radi naknadne diobe Stečajne mase iza dužnika TEHOMARKT – PROMO d.o.o. za trgovinu i usluge Rijeka, Ciottina 24, OIB  87394686211</w:t>
      </w:r>
      <w:r w:rsidR="00184595" w:rsidRPr="005C4E70">
        <w:t>,</w:t>
      </w:r>
      <w:r w:rsidR="00184595">
        <w:t xml:space="preserve"> dana </w:t>
      </w:r>
      <w:r w:rsidR="006A7890">
        <w:t>17</w:t>
      </w:r>
      <w:r w:rsidR="007B1E3C">
        <w:t>. rujna</w:t>
      </w:r>
      <w:r w:rsidR="00363191">
        <w:t xml:space="preserve"> 2018. godine</w:t>
      </w:r>
      <w:r w:rsidR="00184595">
        <w:t xml:space="preserve"> </w:t>
      </w:r>
    </w:p>
    <w:p w:rsidRDefault="003856E2" w:rsidP="00184595" w:rsidR="003856E2">
      <w:pPr>
        <w:jc w:val="both"/>
      </w:pPr>
    </w:p>
    <w:p w:rsidRDefault="00F655E1" w:rsidP="00F655E1" w:rsidR="00CF2097" w:rsidRPr="00F37808">
      <w:pPr>
        <w:jc w:val="center"/>
      </w:pPr>
      <w:r w:rsidRPr="00F37808">
        <w:t>z a k l j u č i o    j  e</w:t>
      </w:r>
    </w:p>
    <w:p w:rsidRDefault="00ED0071" w:rsidP="00DC350A" w:rsidR="005C4E70">
      <w:pPr>
        <w:ind w:firstLine="709"/>
        <w:jc w:val="both"/>
      </w:pPr>
      <w:r>
        <w:t xml:space="preserve"> </w:t>
      </w:r>
    </w:p>
    <w:p w:rsidRDefault="00064E7A" w:rsidP="00341325" w:rsidR="006A7890">
      <w:pPr>
        <w:jc w:val="both"/>
      </w:pPr>
      <w:r>
        <w:tab/>
      </w:r>
      <w:r w:rsidR="009701AE">
        <w:t>Nalaže se Agenciji da uplatitelj</w:t>
      </w:r>
      <w:r w:rsidR="00341325">
        <w:t xml:space="preserve">u </w:t>
      </w:r>
    </w:p>
    <w:p w:rsidRDefault="006A7890" w:rsidP="006A7890" w:rsidR="00CE6783">
      <w:pPr>
        <w:pStyle w:val="Odlomakpopisa"/>
        <w:numPr>
          <w:ilvl w:val="0"/>
          <w:numId w:val="14"/>
        </w:numPr>
        <w:jc w:val="both"/>
      </w:pPr>
      <w:r>
        <w:t>AKTIVA KAPITAL d.o.o. Gračišće, Marcani 131/c, OIB 60869680078</w:t>
      </w:r>
      <w:r w:rsidR="00341325">
        <w:t xml:space="preserve"> </w:t>
      </w:r>
      <w:r w:rsidR="00CE6783">
        <w:t xml:space="preserve">vrati jamčevinu u iznosu </w:t>
      </w:r>
      <w:r>
        <w:t>29.847,53</w:t>
      </w:r>
      <w:r w:rsidR="00CE6783">
        <w:t xml:space="preserve"> kn uplaćenu na poseban račun Agencije dana </w:t>
      </w:r>
      <w:r>
        <w:t>06</w:t>
      </w:r>
      <w:r w:rsidR="00CE6783">
        <w:t xml:space="preserve">. </w:t>
      </w:r>
      <w:r>
        <w:t xml:space="preserve">kolovoza </w:t>
      </w:r>
      <w:r w:rsidR="00CE6783">
        <w:t>2018. godine, na račun broj IBAN</w:t>
      </w:r>
      <w:r w:rsidR="00341325">
        <w:t xml:space="preserve"> HR</w:t>
      </w:r>
      <w:r>
        <w:t>35 2500 0091 1013 9786 1 i</w:t>
      </w:r>
    </w:p>
    <w:p w:rsidRDefault="006A7890" w:rsidP="006A7890" w:rsidR="006A7890">
      <w:pPr>
        <w:pStyle w:val="Odlomakpopisa"/>
        <w:numPr>
          <w:ilvl w:val="0"/>
          <w:numId w:val="14"/>
        </w:numPr>
        <w:jc w:val="both"/>
      </w:pPr>
      <w:r>
        <w:t>PROJEKT 8 j.d.o.o. Gračišće, Marcani 131/c, OIB 96713080933 vrati jamčevinu u iznosu 16.282,20 kn uplaćenu na poseban račun Agencije dana 06. kolovoza 2018. godine, na račun broj IBAN HR41 2407 0001 1000 3770 9.</w:t>
      </w:r>
    </w:p>
    <w:p w:rsidRDefault="00CE6783" w:rsidP="006F6533" w:rsidR="006F6533">
      <w:pPr>
        <w:pStyle w:val="Odlomakpopisa"/>
        <w:jc w:val="both"/>
      </w:pPr>
      <w:r>
        <w:t xml:space="preserve"> </w:t>
      </w:r>
    </w:p>
    <w:p w:rsidRDefault="00CF2097" w:rsidP="009D5461" w:rsidR="009D5461">
      <w:pPr>
        <w:jc w:val="center"/>
      </w:pPr>
      <w:r w:rsidRPr="00C030A5">
        <w:t>U Rijeci,</w:t>
      </w:r>
      <w:r w:rsidR="003856E2" w:rsidRPr="00C030A5">
        <w:t xml:space="preserve"> </w:t>
      </w:r>
      <w:r w:rsidR="006A7890">
        <w:t>17</w:t>
      </w:r>
      <w:r w:rsidR="007B1E3C">
        <w:t>. rujna</w:t>
      </w:r>
      <w:r w:rsidR="00587923">
        <w:t xml:space="preserve"> 2018.</w:t>
      </w:r>
      <w:r w:rsidR="00363191">
        <w:t xml:space="preserve"> godine</w:t>
      </w:r>
    </w:p>
    <w:p w:rsidRDefault="000C113C" w:rsidP="009D5461" w:rsidR="000C113C">
      <w:pPr>
        <w:jc w:val="center"/>
      </w:pPr>
    </w:p>
    <w:p w:rsidRDefault="009D5461" w:rsidP="00DF60EF" w:rsidR="00CF2097" w:rsidRPr="009D546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60EF">
        <w:t xml:space="preserve"> </w:t>
      </w:r>
      <w:r>
        <w:t>S</w:t>
      </w:r>
      <w:r w:rsidR="00CF2097" w:rsidRPr="00C030A5">
        <w:t>udac</w:t>
      </w:r>
    </w:p>
    <w:p w:rsidRDefault="00C030A5" w:rsidP="00315C9D" w:rsidR="00D75C61" w:rsidRPr="00341325">
      <w:pPr>
        <w:ind w:firstLine="708" w:left="1416"/>
        <w:jc w:val="right"/>
        <w:rPr>
          <w:sz w:val="40"/>
        </w:rPr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63098B">
        <w:t xml:space="preserve"> </w:t>
      </w:r>
      <w:r w:rsidR="00315C9D">
        <w:t xml:space="preserve"> </w:t>
      </w:r>
    </w:p>
    <w:p w:rsidRDefault="00DF60EF" w:rsidP="00CB1D81" w:rsidR="005C6888">
      <w:pPr>
        <w:ind w:firstLine="708" w:left="1416"/>
        <w:jc w:val="right"/>
      </w:pPr>
      <w:r>
        <w:t xml:space="preserve"> </w:t>
      </w:r>
    </w:p>
    <w:p w:rsidRDefault="00CF2097" w:rsidP="00566EE0" w:rsidR="005C6888">
      <w:pPr>
        <w:ind w:hanging="2160" w:left="2160"/>
        <w:jc w:val="both"/>
        <w:rPr>
          <w:sz w:val="22"/>
        </w:rPr>
      </w:pPr>
      <w:r w:rsidRPr="00C030A5">
        <w:rPr>
          <w:b/>
        </w:rPr>
        <w:t>UPUTA O PRAVNOM LIJEKU:</w:t>
      </w:r>
      <w:r w:rsidR="005A54D5" w:rsidRPr="00566EE0">
        <w:rPr>
          <w:b/>
          <w:sz w:val="22"/>
        </w:rPr>
        <w:t xml:space="preserve"> </w:t>
      </w:r>
      <w:r w:rsidRPr="00566EE0">
        <w:rPr>
          <w:sz w:val="22"/>
        </w:rPr>
        <w:tab/>
      </w:r>
    </w:p>
    <w:p w:rsidRDefault="00CF2097" w:rsidP="00566EE0" w:rsidR="00137FA6" w:rsidRPr="005C6888">
      <w:pPr>
        <w:ind w:hanging="2160" w:left="2160"/>
        <w:jc w:val="both"/>
      </w:pPr>
      <w:r w:rsidRPr="005C6888">
        <w:t>Protiv zaključka nije dopušten</w:t>
      </w:r>
      <w:r w:rsidR="00633464" w:rsidRPr="005C6888">
        <w:t xml:space="preserve"> pravni lijek (čl.19. st.7</w:t>
      </w:r>
      <w:r w:rsidRPr="005C6888">
        <w:t>. SZ)</w:t>
      </w:r>
      <w:r w:rsidR="003856E2" w:rsidRPr="005C6888">
        <w:t>.</w:t>
      </w:r>
    </w:p>
    <w:sectPr w:rsidR="00137FA6" w:rsidRPr="005C6888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24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6128"/>
    <w:multiLevelType w:val="hybridMultilevel"/>
    <w:tmpl w:val="56602F5A"/>
    <w:lvl w:tplc="9EE8C90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707754"/>
    <w:multiLevelType w:val="hybridMultilevel"/>
    <w:tmpl w:val="A6E415B2"/>
    <w:lvl w:tplc="158022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F1265"/>
    <w:multiLevelType w:val="hybridMultilevel"/>
    <w:tmpl w:val="608E8FA2"/>
    <w:lvl w:tplc="701EC140" w:ilvl="0">
      <w:start w:val="5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15D7F78"/>
    <w:multiLevelType w:val="hybridMultilevel"/>
    <w:tmpl w:val="B10A43D0"/>
    <w:lvl w:tplc="A4A28214" w:ilvl="0">
      <w:start w:val="3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8BF0748"/>
    <w:multiLevelType w:val="hybridMultilevel"/>
    <w:tmpl w:val="1118278C"/>
    <w:lvl w:tplc="70D647CE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904E52"/>
    <w:multiLevelType w:val="hybridMultilevel"/>
    <w:tmpl w:val="A3324244"/>
    <w:lvl w:tplc="471417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767CE9"/>
    <w:multiLevelType w:val="hybridMultilevel"/>
    <w:tmpl w:val="68A0405A"/>
    <w:lvl w:tplc="2EA623A2" w:ilvl="0">
      <w:start w:val="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5A151983"/>
    <w:multiLevelType w:val="hybridMultilevel"/>
    <w:tmpl w:val="09821D84"/>
    <w:lvl w:tplc="DE0E4CA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5DA66222"/>
    <w:multiLevelType w:val="hybridMultilevel"/>
    <w:tmpl w:val="95DA782C"/>
    <w:lvl w:tplc="F1CEF228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3EB3F40"/>
    <w:multiLevelType w:val="hybridMultilevel"/>
    <w:tmpl w:val="6D98F866"/>
    <w:lvl w:tplc="86026CB8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612660D"/>
    <w:multiLevelType w:val="hybridMultilevel"/>
    <w:tmpl w:val="CE02D974"/>
    <w:lvl w:tplc="4E10176C" w:ilvl="0">
      <w:start w:val="1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2"/>
  </w:num>
  <w:num w:numId="5">
    <w:abstractNumId w:val="13"/>
  </w:num>
  <w:num w:numId="6">
    <w:abstractNumId w:val="10"/>
  </w:num>
  <w:num w:numId="7">
    <w:abstractNumId w:val="2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  <w:num w:numId="12">
    <w:abstractNumId w:val="7"/>
  </w:num>
  <w:num w:numId="13">
    <w:abstractNumId w:val="9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4211"/>
    <w:rsid w:val="00015AEA"/>
    <w:rsid w:val="00037CF8"/>
    <w:rsid w:val="000456F5"/>
    <w:rsid w:val="00064E7A"/>
    <w:rsid w:val="0007077A"/>
    <w:rsid w:val="000C113C"/>
    <w:rsid w:val="000C1E86"/>
    <w:rsid w:val="000D7FC6"/>
    <w:rsid w:val="00114D3A"/>
    <w:rsid w:val="0012562B"/>
    <w:rsid w:val="00126A75"/>
    <w:rsid w:val="00137FA6"/>
    <w:rsid w:val="00184595"/>
    <w:rsid w:val="001D4983"/>
    <w:rsid w:val="00212631"/>
    <w:rsid w:val="002331C1"/>
    <w:rsid w:val="002452E9"/>
    <w:rsid w:val="00261AB4"/>
    <w:rsid w:val="00262B97"/>
    <w:rsid w:val="00262EF1"/>
    <w:rsid w:val="002920B0"/>
    <w:rsid w:val="002E032E"/>
    <w:rsid w:val="002E0F1A"/>
    <w:rsid w:val="002F0423"/>
    <w:rsid w:val="00315C9D"/>
    <w:rsid w:val="00341325"/>
    <w:rsid w:val="00356E22"/>
    <w:rsid w:val="00357A68"/>
    <w:rsid w:val="00363191"/>
    <w:rsid w:val="003667D5"/>
    <w:rsid w:val="0038297C"/>
    <w:rsid w:val="003856E2"/>
    <w:rsid w:val="003D10CA"/>
    <w:rsid w:val="003D7418"/>
    <w:rsid w:val="003E1D54"/>
    <w:rsid w:val="003E6764"/>
    <w:rsid w:val="004640EA"/>
    <w:rsid w:val="004736E8"/>
    <w:rsid w:val="004761A2"/>
    <w:rsid w:val="00492107"/>
    <w:rsid w:val="004A5BF4"/>
    <w:rsid w:val="004B3624"/>
    <w:rsid w:val="004E0BF5"/>
    <w:rsid w:val="004E45F1"/>
    <w:rsid w:val="0050007D"/>
    <w:rsid w:val="0052246D"/>
    <w:rsid w:val="0053388B"/>
    <w:rsid w:val="0055034E"/>
    <w:rsid w:val="0055081F"/>
    <w:rsid w:val="005614F5"/>
    <w:rsid w:val="00563286"/>
    <w:rsid w:val="00566EE0"/>
    <w:rsid w:val="00574F74"/>
    <w:rsid w:val="00587923"/>
    <w:rsid w:val="005A1DF1"/>
    <w:rsid w:val="005A54D5"/>
    <w:rsid w:val="005B24FC"/>
    <w:rsid w:val="005C4E70"/>
    <w:rsid w:val="005C6888"/>
    <w:rsid w:val="005D7A9F"/>
    <w:rsid w:val="00610F04"/>
    <w:rsid w:val="00613529"/>
    <w:rsid w:val="0063098B"/>
    <w:rsid w:val="0063236F"/>
    <w:rsid w:val="00633464"/>
    <w:rsid w:val="00681C29"/>
    <w:rsid w:val="00691F66"/>
    <w:rsid w:val="006924E3"/>
    <w:rsid w:val="006A550D"/>
    <w:rsid w:val="006A7327"/>
    <w:rsid w:val="006A7890"/>
    <w:rsid w:val="006B1693"/>
    <w:rsid w:val="006D6796"/>
    <w:rsid w:val="006F6533"/>
    <w:rsid w:val="007153F9"/>
    <w:rsid w:val="00774D5F"/>
    <w:rsid w:val="007A7718"/>
    <w:rsid w:val="007B1E3C"/>
    <w:rsid w:val="007C35E2"/>
    <w:rsid w:val="007C35F0"/>
    <w:rsid w:val="007C7FE2"/>
    <w:rsid w:val="00845FCA"/>
    <w:rsid w:val="00855D79"/>
    <w:rsid w:val="00866C97"/>
    <w:rsid w:val="008A4553"/>
    <w:rsid w:val="008D4EC3"/>
    <w:rsid w:val="008E0829"/>
    <w:rsid w:val="008E093F"/>
    <w:rsid w:val="008E198E"/>
    <w:rsid w:val="00933AD1"/>
    <w:rsid w:val="009436A4"/>
    <w:rsid w:val="009701AE"/>
    <w:rsid w:val="009861A0"/>
    <w:rsid w:val="009D5461"/>
    <w:rsid w:val="009D7B72"/>
    <w:rsid w:val="00A30545"/>
    <w:rsid w:val="00A45C96"/>
    <w:rsid w:val="00A54FED"/>
    <w:rsid w:val="00A9249E"/>
    <w:rsid w:val="00AB52EE"/>
    <w:rsid w:val="00AC2300"/>
    <w:rsid w:val="00AD1150"/>
    <w:rsid w:val="00B10A9F"/>
    <w:rsid w:val="00B829A7"/>
    <w:rsid w:val="00BB4F3E"/>
    <w:rsid w:val="00BC28E8"/>
    <w:rsid w:val="00BE1236"/>
    <w:rsid w:val="00C030A5"/>
    <w:rsid w:val="00C759EB"/>
    <w:rsid w:val="00C93A51"/>
    <w:rsid w:val="00CB1D81"/>
    <w:rsid w:val="00CB76FF"/>
    <w:rsid w:val="00CC386D"/>
    <w:rsid w:val="00CD239B"/>
    <w:rsid w:val="00CE6783"/>
    <w:rsid w:val="00CF2097"/>
    <w:rsid w:val="00CF45D0"/>
    <w:rsid w:val="00D20015"/>
    <w:rsid w:val="00D31A22"/>
    <w:rsid w:val="00D337F8"/>
    <w:rsid w:val="00D75C61"/>
    <w:rsid w:val="00D76C69"/>
    <w:rsid w:val="00D84CF9"/>
    <w:rsid w:val="00D8701E"/>
    <w:rsid w:val="00D877EA"/>
    <w:rsid w:val="00DC350A"/>
    <w:rsid w:val="00DC5E89"/>
    <w:rsid w:val="00DD233D"/>
    <w:rsid w:val="00DE5DF6"/>
    <w:rsid w:val="00DF60EF"/>
    <w:rsid w:val="00E0202A"/>
    <w:rsid w:val="00E20CA2"/>
    <w:rsid w:val="00E61928"/>
    <w:rsid w:val="00E75692"/>
    <w:rsid w:val="00E96693"/>
    <w:rsid w:val="00ED0071"/>
    <w:rsid w:val="00EF582D"/>
    <w:rsid w:val="00F07540"/>
    <w:rsid w:val="00F25E49"/>
    <w:rsid w:val="00F364E8"/>
    <w:rsid w:val="00F37808"/>
    <w:rsid w:val="00F46208"/>
    <w:rsid w:val="00F6092D"/>
    <w:rsid w:val="00F655E1"/>
    <w:rsid w:val="00F7623B"/>
    <w:rsid w:val="00F77890"/>
    <w:rsid w:val="00F83195"/>
    <w:rsid w:val="00FA3662"/>
    <w:rsid w:val="00FC0B81"/>
    <w:rsid w:val="00FE4409"/>
    <w:rsid w:val="00F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32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32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90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641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8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69076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St-199/13</izvorni_sadrzaj>
    <derivirana_varijabla naziv="DomainObject.Predmet.PrimjedbaSuca_1">Nastavak postupka radi naknadne diobe,
veza St-199/13</derivirana_varijabla>
  </DomainObject.Predmet.PrimjedbaSuca>
  <DomainObject.Predmet.ProtustrankaFormated>
    <izvorni_sadrzaj>  Stečajna masa TEHOMARKT - PROMO d.o.o. Pula</izvorni_sadrzaj>
    <derivirana_varijabla naziv="DomainObject.Predmet.ProtustrankaFormated_1">  Stečajna masa TEHOMARKT - PROMO d.o.o. Pula</derivirana_varijabla>
  </DomainObject.Predmet.ProtustrankaFormated>
  <DomainObject.Predmet.ProtustrankaFormatedOIB>
    <izvorni_sadrzaj>  Stečajna masa TEHOMARKT - PROMO d.o.o. Pula, OIB 87394686211</izvorni_sadrzaj>
    <derivirana_varijabla naziv="DomainObject.Predmet.ProtustrankaFormatedOIB_1">  Stečajna masa TEHOMARKT - PROMO d.o.o. Pula, OIB 87394686211</derivirana_varijabla>
  </DomainObject.Predmet.ProtustrankaFormatedOIB>
  <DomainObject.Predmet.ProtustrankaFormatedWithAdress>
    <izvorni_sadrzaj> Stečajna masa TEHOMARKT - PROMO d.o.o. Pula, Šijanska 1a, 52100 Pula</izvorni_sadrzaj>
    <derivirana_varijabla naziv="DomainObject.Predmet.ProtustrankaFormatedWithAdress_1"> Stečajna masa TEHOMARKT - PROMO d.o.o. Pula, Šijanska 1a, 52100 Pula</derivirana_varijabla>
  </DomainObject.Predmet.ProtustrankaFormatedWithAdress>
  <DomainObject.Predmet.ProtustrankaFormatedWithAdressOIB>
    <izvorni_sadrzaj> Stečajna masa TEHOMARKT - PROMO d.o.o. Pula, OIB 87394686211, Šijanska 1a, 52100 Pula</izvorni_sadrzaj>
    <derivirana_varijabla naziv="DomainObject.Predmet.ProtustrankaFormatedWithAdressOIB_1"> Stečajna masa TEHOMARKT - PROMO d.o.o. Pula, OIB 87394686211, Šijanska 1a, 52100 Pula</derivirana_varijabla>
  </DomainObject.Predmet.ProtustrankaFormatedWithAdressOIB>
  <DomainObject.Predmet.ProtustrankaWithAdress>
    <izvorni_sadrzaj>Stečajna masa TEHOMARKT - PROMO d.o.o. Pula Šijanska 1a, 52100 Pula</izvorni_sadrzaj>
    <derivirana_varijabla naziv="DomainObject.Predmet.ProtustrankaWithAdress_1">Stečajna masa TEHOMARKT - PROMO d.o.o. Pula Šijanska 1a, 52100 Pula</derivirana_varijabla>
  </DomainObject.Predmet.ProtustrankaWithAdress>
  <DomainObject.Predmet.ProtustrankaWithAdressOIB>
    <izvorni_sadrzaj>Stečajna masa TEHOMARKT - PROMO d.o.o. Pula, OIB 87394686211, Šijanska 1a, 52100 Pula</izvorni_sadrzaj>
    <derivirana_varijabla naziv="DomainObject.Predmet.ProtustrankaWithAdressOIB_1">Stečajna masa TEHOMARKT - PROMO d.o.o. Pula, OIB 87394686211, Šijanska 1a, 52100 Pula</derivirana_varijabla>
  </DomainObject.Predmet.ProtustrankaWithAdressOIB>
  <DomainObject.Predmet.ProtustrankaNazivFormated>
    <izvorni_sadrzaj>Stečajna masa TEHOMARKT - PROMO d.o.o. Pula</izvorni_sadrzaj>
    <derivirana_varijabla naziv="DomainObject.Predmet.ProtustrankaNazivFormated_1">Stečajna masa TEHOMARKT - PROMO d.o.o. Pula</derivirana_varijabla>
  </DomainObject.Predmet.ProtustrankaNazivFormated>
  <DomainObject.Predmet.ProtustrankaNazivFormatedOIB>
    <izvorni_sadrzaj>Stečajna masa TEHOMARKT - PROMO d.o.o. Pula, OIB 87394686211</izvorni_sadrzaj>
    <derivirana_varijabla naziv="DomainObject.Predmet.ProtustrankaNazivFormatedOIB_1">Stečajna masa TEHOMARKT - PROMO d.o.o. Pula, OIB 87394686211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Pula</izvorni_sadrzaj>
    <derivirana_varijabla naziv="DomainObject.Predmet.StrankaFormated_1">  POREZNA UPRAVA  Pula</derivirana_varijabla>
  </DomainObject.Predmet.StrankaFormated>
  <DomainObject.Predmet.StrankaFormatedOIB>
    <izvorni_sadrzaj>  POREZNA UPRAVA  Pula, OIB 18683136487</izvorni_sadrzaj>
    <derivirana_varijabla naziv="DomainObject.Predmet.StrankaFormatedOIB_1">  POREZNA UPRAVA  Pula, OIB 18683136487</derivirana_varijabla>
  </DomainObject.Predmet.StrankaFormatedOIB>
  <DomainObject.Predmet.StrankaFormatedWithAdress>
    <izvorni_sadrzaj> POREZNA UPRAVA  Pula, Carrarina 5, 52100 Pula</izvorni_sadrzaj>
    <derivirana_varijabla naziv="DomainObject.Predmet.StrankaFormatedWithAdress_1"> POREZNA UPRAVA  Pula, Carrarina 5, 52100 Pula</derivirana_varijabla>
  </DomainObject.Predmet.StrankaFormatedWithAdress>
  <DomainObject.Predmet.StrankaFormatedWithAdressOIB>
    <izvorni_sadrzaj> POREZNA UPRAVA  Pula, OIB 18683136487, Carrarina 5, 52100 Pula</izvorni_sadrzaj>
    <derivirana_varijabla naziv="DomainObject.Predmet.StrankaFormatedWithAdressOIB_1"> POREZNA UPRAVA  Pula, OIB 18683136487, Carrarina 5, 52100 Pula</derivirana_varijabla>
  </DomainObject.Predmet.StrankaFormatedWithAdressOIB>
  <DomainObject.Predmet.StrankaWithAdress>
    <izvorni_sadrzaj>POREZNA UPRAVA  Pula Carrarina 5,52100 Pula</izvorni_sadrzaj>
    <derivirana_varijabla naziv="DomainObject.Predmet.StrankaWithAdress_1">POREZNA UPRAVA  Pula Carrarina 5,52100 Pula</derivirana_varijabla>
  </DomainObject.Predmet.StrankaWithAdress>
  <DomainObject.Predmet.StrankaWithAdressOIB>
    <izvorni_sadrzaj>POREZNA UPRAVA  Pula, OIB 18683136487, Carrarina 5,52100 Pula</izvorni_sadrzaj>
    <derivirana_varijabla naziv="DomainObject.Predmet.StrankaWithAdressOIB_1">POREZNA UPRAVA  Pula, OIB 18683136487, Carrarina 5,52100 Pula</derivirana_varijabla>
  </DomainObject.Predmet.StrankaWithAdressOIB>
  <DomainObject.Predmet.StrankaNazivFormated>
    <izvorni_sadrzaj>POREZNA UPRAVA  Pula</izvorni_sadrzaj>
    <derivirana_varijabla naziv="DomainObject.Predmet.StrankaNazivFormated_1">POREZNA UPRAVA  Pula</derivirana_varijabla>
  </DomainObject.Predmet.StrankaNazivFormated>
  <DomainObject.Predmet.StrankaNazivFormatedOIB>
    <izvorni_sadrzaj>POREZNA UPRAVA  Pula, OIB 18683136487</izvorni_sadrzaj>
    <derivirana_varijabla naziv="DomainObject.Predmet.StrankaNazivFormatedOIB_1">POREZNA UPRAVA  Pula,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Pula</item>
    </izvorni_sadrzaj>
    <derivirana_varijabla naziv="DomainObject.Predmet.StrankaListFormated_1">
      <item>POREZNA UPRAVA  Pula</item>
    </derivirana_varijabla>
  </DomainObject.Predmet.StrankaListFormated>
  <DomainObject.Predmet.StrankaListFormatedOIB>
    <izvorni_sadrzaj>
      <item>POREZNA UPRAVA  Pula, OIB 18683136487</item>
    </izvorni_sadrzaj>
    <derivirana_varijabla naziv="DomainObject.Predmet.StrankaListFormatedOIB_1">
      <item>POREZNA UPRAVA  Pula, OIB 18683136487</item>
    </derivirana_varijabla>
  </DomainObject.Predmet.StrankaListFormatedOIB>
  <DomainObject.Predmet.StrankaListFormatedWithAdress>
    <izvorni_sadrzaj>
      <item>POREZNA UPRAVA  Pula, Carrarina 5, 52100 Pula</item>
    </izvorni_sadrzaj>
    <derivirana_varijabla naziv="DomainObject.Predmet.StrankaListFormatedWithAdress_1">
      <item>POREZNA UPRAVA  Pula, Carrarina 5, 52100 Pula</item>
    </derivirana_varijabla>
  </DomainObject.Predmet.StrankaListFormatedWithAdress>
  <DomainObject.Predmet.StrankaListFormatedWithAdressOIB>
    <izvorni_sadrzaj>
      <item>POREZNA UPRAVA  Pula, OIB 18683136487, Carrarina 5, 52100 Pula</item>
    </izvorni_sadrzaj>
    <derivirana_varijabla naziv="DomainObject.Predmet.StrankaListFormatedWithAdressOIB_1">
      <item>POREZNA UPRAVA  Pula, OIB 18683136487, Carrarina 5, 52100 Pula</item>
    </derivirana_varijabla>
  </DomainObject.Predmet.StrankaListFormatedWithAdressOIB>
  <DomainObject.Predmet.StrankaListNazivFormated>
    <izvorni_sadrzaj>
      <item>POREZNA UPRAVA  Pula</item>
    </izvorni_sadrzaj>
    <derivirana_varijabla naziv="DomainObject.Predmet.StrankaListNazivFormated_1">
      <item>POREZNA UPRAVA  Pula</item>
    </derivirana_varijabla>
  </DomainObject.Predmet.StrankaListNazivFormated>
  <DomainObject.Predmet.StrankaListNazivFormatedOIB>
    <izvorni_sadrzaj>
      <item>POREZNA UPRAVA  Pula, OIB 18683136487</item>
    </izvorni_sadrzaj>
    <derivirana_varijabla naziv="DomainObject.Predmet.StrankaListNazivFormatedOIB_1">
      <item>POREZNA UPRAVA  Pula, OIB 18683136487</item>
    </derivirana_varijabla>
  </DomainObject.Predmet.StrankaListNazivFormatedOIB>
  <DomainObject.Predmet.ProtuStrankaListFormated>
    <izvorni_sadrzaj>
      <item>Stečajna masa TEHOMARKT - PROMO d.o.o. Pula</item>
    </izvorni_sadrzaj>
    <derivirana_varijabla naziv="DomainObject.Predmet.ProtuStrankaListFormated_1">
      <item>Stečajna masa TEHOMARKT - PROMO d.o.o. Pula</item>
    </derivirana_varijabla>
  </DomainObject.Predmet.ProtuStrankaListFormated>
  <DomainObject.Predmet.ProtuStrankaListFormatedOIB>
    <izvorni_sadrzaj>
      <item>Stečajna masa TEHOMARKT - PROMO d.o.o. Pula, OIB 87394686211</item>
    </izvorni_sadrzaj>
    <derivirana_varijabla naziv="DomainObject.Predmet.ProtuStrankaListFormatedOIB_1">
      <item>Stečajna masa TEHOMARKT - PROMO d.o.o. Pula, OIB 87394686211</item>
    </derivirana_varijabla>
  </DomainObject.Predmet.ProtuStrankaListFormatedOIB>
  <DomainObject.Predmet.ProtuStrankaListFormatedWithAdress>
    <izvorni_sadrzaj>
      <item>Stečajna masa TEHOMARKT - PROMO d.o.o. Pula, Šijanska 1a, 52100 Pula</item>
    </izvorni_sadrzaj>
    <derivirana_varijabla naziv="DomainObject.Predmet.ProtuStrankaListFormatedWithAdress_1">
      <item>Stečajna masa TEHOMARKT - PROMO d.o.o. Pula, Šijanska 1a, 52100 Pula</item>
    </derivirana_varijabla>
  </DomainObject.Predmet.ProtuStrankaListFormatedWithAdress>
  <DomainObject.Predmet.ProtuStrankaListFormatedWithAdressOIB>
    <izvorni_sadrzaj>
      <item>Stečajna masa TEHOMARKT - PROMO d.o.o. Pula, OIB 87394686211, Šijanska 1a, 52100 Pula</item>
    </izvorni_sadrzaj>
    <derivirana_varijabla naziv="DomainObject.Predmet.ProtuStrankaListFormatedWithAdressOIB_1">
      <item>Stečajna masa TEHOMARKT - PROMO d.o.o. Pula, OIB 87394686211, Šijanska 1a, 52100 Pula</item>
    </derivirana_varijabla>
  </DomainObject.Predmet.ProtuStrankaListFormatedWithAdressOIB>
  <DomainObject.Predmet.ProtuStrankaListNazivFormated>
    <izvorni_sadrzaj>
      <item>Stečajna masa TEHOMARKT - PROMO d.o.o. Pula</item>
    </izvorni_sadrzaj>
    <derivirana_varijabla naziv="DomainObject.Predmet.ProtuStrankaListNazivFormated_1">
      <item>Stečajna masa TEHOMARKT - PROMO d.o.o. Pula</item>
    </derivirana_varijabla>
  </DomainObject.Predmet.ProtuStrankaListNazivFormated>
  <DomainObject.Predmet.ProtuStrankaListNazivFormatedOIB>
    <izvorni_sadrzaj>
      <item>Stečajna masa TEHOMARKT - PROMO d.o.o. Pula, OIB 87394686211</item>
    </izvorni_sadrzaj>
    <derivirana_varijabla naziv="DomainObject.Predmet.ProtuStrankaListNazivFormatedOIB_1">
      <item>Stečajna masa TEHOMARKT - PROMO d.o.o. Pula, OIB 87394686211</item>
    </derivirana_varijabla>
  </DomainObject.Predmet.ProtuStrankaListNazivFormatedOIB>
  <DomainObject.Predmet.OstaliList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_1">
      <item>Tatjana Starčević</item>
      <item>Željko Perčinlić</item>
      <item>Višnja Rosenberg Volarić</item>
      <item>Tatjana Starčević</item>
    </derivirana_varijabla>
  </DomainObject.Predmet.OstaliListFormated>
  <DomainObject.Predmet.OstaliList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OIB_1">
      <item>Tatjana Starčević</item>
      <item>Željko Perčinlić</item>
      <item>Višnja Rosenberg Volarić</item>
      <item>Tatjana Starčević</item>
    </derivirana_varijabla>
  </DomainObject.Predmet.OstaliListFormatedOIB>
  <DomainObject.Predmet.OstaliListFormatedWithAdress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_1">
      <item>Tatjana Starčević</item>
      <item>Željko Perčinlić</item>
      <item>Višnja Rosenberg Volarić</item>
      <item>Tatjana Starčević</item>
    </derivirana_varijabla>
  </DomainObject.Predmet.OstaliListFormatedWithAdress>
  <DomainObject.Predmet.OstaliListFormatedWithAdressOIB>
    <izvorni_sadrzaj>
      <item>Tatjana Starčević</item>
      <item>Željko Perčinlić</item>
      <item>Višnja Rosenberg Volarić</item>
      <item>Tatjana Starčević</item>
    </izvorni_sadrzaj>
    <derivirana_varijabla naziv="DomainObject.Predmet.OstaliListFormatedWithAdressOIB_1">
      <item>Tatjana Starčević</item>
      <item>Željko Perčinlić</item>
      <item>Višnja Rosenberg Volarić</item>
      <item>Tatjana Starčević</item>
    </derivirana_varijabla>
  </DomainObject.Predmet.OstaliListFormatedWithAdressOIB>
  <DomainObject.Predmet.OstaliListNazivFormated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_1">
      <item>Tatjana Starčević</item>
      <item>Željko Perčinlić</item>
      <item>Višnja Rosenberg Volarić</item>
      <item>Tatjana Starčević</item>
    </derivirana_varijabla>
  </DomainObject.Predmet.OstaliListNazivFormated>
  <DomainObject.Predmet.OstaliListNazivFormatedOIB>
    <izvorni_sadrzaj>
      <item>Tatjana Starčević</item>
      <item>Željko Perčinlić</item>
      <item>Višnja Rosenberg Volarić</item>
      <item>Tatjana Starčević</item>
    </izvorni_sadrzaj>
    <derivirana_varijabla naziv="DomainObject.Predmet.OstaliListNazivFormatedOIB_1">
      <item>Tatjana Starčević</item>
      <item>Željko Perčinlić</item>
      <item>Višnja Rosenberg Volarić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Pula</izvorni_sadrzaj>
    <derivirana_varijabla naziv="DomainObject.Predmet.StrankaIDrugi_1">POREZNA UPRAVA  Pula</derivirana_varijabla>
  </DomainObject.Predmet.StrankaIDrugi>
  <DomainObject.Predmet.ProtustrankaIDrugi>
    <izvorni_sadrzaj>Stečajna masa TEHOMARKT - PROMO d.o.o. Pula</izvorni_sadrzaj>
    <derivirana_varijabla naziv="DomainObject.Predmet.ProtustrankaIDrugi_1">Stečajna masa TEHOMARKT - PROMO d.o.o. Pula</derivirana_varijabla>
  </DomainObject.Predmet.ProtustrankaIDrugi>
  <DomainObject.Predmet.StrankaIDrugiAdressOIB>
    <izvorni_sadrzaj>POREZNA UPRAVA  Pula, OIB 18683136487, Carrarina 5, 52100 Pula</izvorni_sadrzaj>
    <derivirana_varijabla naziv="DomainObject.Predmet.StrankaIDrugiAdressOIB_1">POREZNA UPRAVA  Pula, OIB 18683136487, Carrarina 5, 52100 Pula</derivirana_varijabla>
  </DomainObject.Predmet.StrankaIDrugiAdressOIB>
  <DomainObject.Predmet.ProtustrankaIDrugiAdressOIB>
    <izvorni_sadrzaj>Stečajna masa TEHOMARKT - PROMO d.o.o. Pula, OIB 87394686211, Šijanska 1a, 52100 Pula</izvorni_sadrzaj>
    <derivirana_varijabla naziv="DomainObject.Predmet.ProtustrankaIDrugiAdressOIB_1">Stečajna masa TEHOMARKT - PROMO d.o.o. Pula, OIB 87394686211, Šijanska 1a,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Pula</item>
      <item>Stečajna masa TEHOMARKT - PROMO d.o.o. Pula</item>
      <item>Tatjana Starčević</item>
      <item>Željko Perčinlić</item>
      <item>Višnja Rosenberg Volarić</item>
      <item>Tatjana Starčević</item>
    </izvorni_sadrzaj>
    <derivirana_varijabla naziv="DomainObject.Predmet.SudioniciListNaziv_1">
      <item>POREZNA UPRAVA  Pula</item>
      <item>Stečajna masa TEHOMARKT - PROMO d.o.o. Pula</item>
      <item>Tatjana Starčević</item>
      <item>Željko Perčinlić</item>
      <item>Višnja Rosenberg Volarić</item>
      <item>Tatjana Starčević</item>
    </derivirana_varijabla>
  </DomainObject.Predmet.SudioniciListNaziv>
  <DomainObject.Predmet.SudioniciListAdressOIB>
    <izvorni_sadrzaj>
      <item>POREZNA UPRAVA  Pula, OIB 18683136487, Carrarina 5,52100 Pula</item>
      <item>Stečajna masa TEHOMARKT - PROMO d.o.o. Pula, OIB 87394686211, Šijanska 1a,52100 Pula</item>
      <item>Tatjana Starčević</item>
      <item>Željko Perčinlić</item>
      <item>Višnja Rosenberg Volarić</item>
      <item>Tatjana Starčević</item>
    </izvorni_sadrzaj>
    <derivirana_varijabla naziv="DomainObject.Predmet.SudioniciListAdressOIB_1">
      <item>POREZNA UPRAVA  Pula, OIB 18683136487, Carrarina 5,52100 Pula</item>
      <item>Stečajna masa TEHOMARKT - PROMO d.o.o. Pula, OIB 87394686211, Šijanska 1a,52100 Pula</item>
      <item>Tatjana Starčević</item>
      <item>Željko Perčinlić</item>
      <item>Višnja Rosenberg Volarić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87394686211</item>
      <item>, OIB null</item>
      <item>, OIB null</item>
      <item>, OIB null</item>
      <item>, OIB null</item>
    </izvorni_sadrzaj>
    <derivirana_varijabla naziv="DomainObject.Predmet.SudioniciListNazivOIB_1">
      <item>, OIB 18683136487</item>
      <item>, OIB 87394686211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246311-3D73-417D-B3AA-AAE257FF8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843</properties:Characters>
  <properties:Lines>32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2018-09-17T08:41:00Z</dcterms:created>
  <dc:creator>dcmelik</dc:creator>
  <cp:lastModifiedBy>Jasna Radulović</cp:lastModifiedBy>
  <cp:lastPrinted>2018-08-28T06:56:00Z</cp:lastPrinted>
  <dcterms:modified xmlns:xsi="http://www.w3.org/2001/XMLSchema-instance" xsi:type="dcterms:W3CDTF">2018-09-17T08:44:00Z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(732-16-43 POVRAT JAMČEVINE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