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2af9" w14:paraId="b362af9" w:rsidRDefault="009962FE" w:rsidP="009962FE" w:rsidR="009962F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2470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TRGOVAČKI SUD U OSIJEKU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STALNA SLUŽBA  U SLAVONSKOM BRODU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SLAVONSKI BROD</w:t>
      </w: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center"/>
        <w:rPr>
          <w:b/>
        </w:rPr>
      </w:pPr>
      <w:r>
        <w:rPr>
          <w:b/>
        </w:rPr>
        <w:t>Z A K L J U Č A K</w:t>
      </w:r>
    </w:p>
    <w:p w:rsidRDefault="009962FE" w:rsidP="009962FE" w:rsidR="009962FE">
      <w:pPr>
        <w:jc w:val="both"/>
      </w:pPr>
    </w:p>
    <w:p w:rsidRDefault="009962FE" w:rsidP="009962FE" w:rsidR="009962FE">
      <w:pPr>
        <w:ind w:firstLine="1440"/>
        <w:jc w:val="both"/>
      </w:pPr>
      <w:r>
        <w:t xml:space="preserve"> TRGOVAČKI SUD U OSIJEKU, STALNA SLUŽBA U SLAVONSKOM BRODU, po stečajnoj sutkinji Mirni Vujčić u odnosu na Stečajnu masu iza stečajnog dužnika </w:t>
      </w:r>
      <w:r w:rsidR="00FF29C6">
        <w:t>HERBST d.o.o. za trgovinu na veliko i malo, proizvodnju, obrt, promet, ugostiteljstvo, uvoz-izvoz, "u stečaju", skraćena tvrtka: HERBST d.o.o. "u stečaju", Slavonski Brod, Zagrebačka 53, OIB 52242356556</w:t>
      </w:r>
      <w:r>
        <w:t xml:space="preserve">, dana </w:t>
      </w:r>
      <w:r w:rsidR="004C3EB1">
        <w:t>2</w:t>
      </w:r>
      <w:r w:rsidR="00FF29C6">
        <w:t>1</w:t>
      </w:r>
      <w:r w:rsidR="004C3EB1">
        <w:t>. studenog</w:t>
      </w:r>
      <w:r>
        <w:t xml:space="preserve"> 2018. godine</w:t>
      </w:r>
    </w:p>
    <w:p w:rsidRDefault="009962FE" w:rsidP="009962FE" w:rsidR="009962FE">
      <w:pPr>
        <w:jc w:val="center"/>
      </w:pPr>
    </w:p>
    <w:p w:rsidRDefault="009962FE" w:rsidP="009962FE" w:rsidR="009962FE">
      <w:pPr>
        <w:jc w:val="center"/>
      </w:pPr>
      <w:r>
        <w:t>z a k l j u č i o     j e</w:t>
      </w:r>
    </w:p>
    <w:p w:rsidRDefault="009962FE" w:rsidP="009962FE" w:rsidR="009962FE">
      <w:pPr>
        <w:ind w:firstLine="1440"/>
        <w:jc w:val="both"/>
      </w:pPr>
    </w:p>
    <w:p w:rsidRDefault="009962FE" w:rsidP="009962FE" w:rsidR="009962FE">
      <w:pPr>
        <w:ind w:firstLine="1440"/>
        <w:jc w:val="both"/>
      </w:pPr>
      <w:r>
        <w:t xml:space="preserve">Nalaže se stečajnom upravitelju stečajne mase </w:t>
      </w:r>
      <w:r w:rsidR="00DF4285">
        <w:t>Milanu Stanić iz Slavonskog Broda, Matije Gupca 28, OIB 01567983373</w:t>
      </w:r>
      <w:r>
        <w:t>, u roku od osam dana od isteka osmog dana od dana objave ovoga zaključka na e-Oglasnoj ploči suda dostaviti pisano izvješće o stanju stečajne mase na propisanom obrascu kako bi se isto moglo objaviti na mrežnoj stranici e-Oglasna ploča sudova.</w:t>
      </w:r>
    </w:p>
    <w:p w:rsidRDefault="009962FE" w:rsidP="009962FE" w:rsidR="009962FE">
      <w:pPr>
        <w:ind w:firstLine="1440"/>
        <w:jc w:val="both"/>
      </w:pPr>
      <w:r>
        <w:t xml:space="preserve"> Upozorava se stečajni upravitelj na dužnost podnošenja pisanog izvješća o stanju stečajne mase u roku i na način propisan odredbom čl. 289. st. 6. Stečajnog zakona ( dalje: SZ, NN 71/15 ) koja se primjenjuje na temelju odredbe čl. 441. st. 2. SZ-a. </w:t>
      </w:r>
    </w:p>
    <w:p w:rsidRDefault="009962FE" w:rsidP="009962FE" w:rsidR="009962FE">
      <w:pPr>
        <w:ind w:firstLine="1440"/>
        <w:jc w:val="both"/>
      </w:pPr>
    </w:p>
    <w:p w:rsidRDefault="009962FE" w:rsidP="009962FE" w:rsidR="009962FE">
      <w:pPr>
        <w:jc w:val="center"/>
      </w:pPr>
      <w:r>
        <w:t xml:space="preserve">U Slavonskom Brodu, </w:t>
      </w:r>
      <w:r w:rsidR="00387FDA">
        <w:t>2</w:t>
      </w:r>
      <w:r w:rsidR="00FF29C6">
        <w:t>1</w:t>
      </w:r>
      <w:r w:rsidR="00387FDA">
        <w:t>. studenog</w:t>
      </w:r>
      <w:r w:rsidR="001B14DB">
        <w:t xml:space="preserve"> 2018</w:t>
      </w:r>
      <w:r>
        <w:t>. godine</w:t>
      </w:r>
    </w:p>
    <w:p w:rsidRDefault="009962FE" w:rsidP="009962FE" w:rsidR="009962FE">
      <w:pPr>
        <w:ind w:firstLine="720" w:left="720"/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064C22">
        <w:t xml:space="preserve">  </w:t>
      </w:r>
      <w:r>
        <w:t xml:space="preserve">   Stečajna sutkinja</w:t>
      </w:r>
    </w:p>
    <w:p w:rsidRDefault="009962FE" w:rsidP="0037607A" w:rsidR="00064C2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Mirna Vujčić</w:t>
      </w:r>
    </w:p>
    <w:p w:rsidRDefault="009962FE" w:rsidP="009962FE" w:rsidR="009962FE">
      <w:pPr>
        <w:jc w:val="both"/>
      </w:pPr>
      <w:r>
        <w:t xml:space="preserve">                                                                             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                                                                  </w:t>
      </w:r>
    </w:p>
    <w:p w:rsidRDefault="009962FE" w:rsidP="009962FE" w:rsidR="009962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962FE" w:rsidP="009962FE" w:rsidR="009962FE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>DNA:</w:t>
      </w:r>
    </w:p>
    <w:p w:rsidRDefault="009962FE" w:rsidP="009962FE" w:rsidR="009962FE">
      <w:pPr>
        <w:jc w:val="both"/>
      </w:pPr>
      <w:r>
        <w:t>- Objaviti na mrežnoj stranici e-Oglasna ploča sudova</w:t>
      </w:r>
    </w:p>
    <w:p w:rsidRDefault="009962FE" w:rsidP="009962FE" w:rsidR="009962FE">
      <w:pPr>
        <w:jc w:val="both"/>
      </w:pPr>
      <w:r>
        <w:t>- Dostaviti stečajnom upravitelju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6AC" w:rsidP="004C3EB1" w:rsidR="004976AC">
      <w:r>
        <w:separator/>
      </w:r>
    </w:p>
  </w:endnote>
  <w:endnote w:id="0" w:type="continuationSeparator">
    <w:p w:rsidRDefault="004976AC" w:rsidP="004C3EB1" w:rsidR="00497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6AC" w:rsidP="004C3EB1" w:rsidR="004976AC">
      <w:r>
        <w:separator/>
      </w:r>
    </w:p>
  </w:footnote>
  <w:footnote w:id="0" w:type="continuationSeparator">
    <w:p w:rsidRDefault="004976AC" w:rsidP="004C3EB1" w:rsidR="00497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B1" w:rsidP="004C3EB1" w:rsidR="004C3EB1">
    <w:pPr>
      <w:pStyle w:val="Zaglavlje"/>
      <w:jc w:val="right"/>
    </w:pPr>
    <w:r>
      <w:rPr>
        <w:b/>
      </w:rPr>
      <w:t>Broj:7/St-</w:t>
    </w:r>
    <w:r w:rsidR="00FF29C6">
      <w:rPr>
        <w:b/>
      </w:rPr>
      <w:t>643</w:t>
    </w:r>
    <w:r>
      <w:rPr>
        <w:b/>
      </w:rPr>
      <w:t>/201</w:t>
    </w:r>
    <w:r w:rsidR="00FF29C6">
      <w:rPr>
        <w:b/>
      </w:rPr>
      <w:t>1</w:t>
    </w:r>
    <w:r>
      <w:rPr>
        <w:b/>
      </w:rPr>
      <w:t>-</w:t>
    </w:r>
    <w:r w:rsidR="0037607A">
      <w:rPr>
        <w:b/>
      </w:rPr>
      <w:t>92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064C22"/>
    <w:rsid w:val="001B14DB"/>
    <w:rsid w:val="0020099A"/>
    <w:rsid w:val="00334351"/>
    <w:rsid w:val="0037607A"/>
    <w:rsid w:val="00387FDA"/>
    <w:rsid w:val="00456567"/>
    <w:rsid w:val="004976AC"/>
    <w:rsid w:val="004C3EB1"/>
    <w:rsid w:val="0077548A"/>
    <w:rsid w:val="007A578B"/>
    <w:rsid w:val="008E369D"/>
    <w:rsid w:val="00915272"/>
    <w:rsid w:val="009962FE"/>
    <w:rsid w:val="00BF735F"/>
    <w:rsid w:val="00D7789D"/>
    <w:rsid w:val="00DB052E"/>
    <w:rsid w:val="00DB4624"/>
    <w:rsid w:val="00DF4285"/>
    <w:rsid w:val="00E20606"/>
    <w:rsid w:val="00F62C4A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C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17. ožujka 2018.</izvorni_sadrzaj>
    <derivirana_varijabla naziv="DomainObject.Predmet.OdlukaRjesenje.DatumPravomocnosti_1">17. ožujka 2018.</derivirana_varijabla>
  </DomainObject.Predmet.OdlukaRjesenje.DatumPravomocnosti>
  <DomainObject.Predmet.OdlukaRjesenje.Oznaka>
    <izvorni_sadrzaj>St-643/2011-89</izvorni_sadrzaj>
    <derivirana_varijabla naziv="DomainObject.Predmet.OdlukaRjesenje.Oznaka_1">St-643/2011-89</derivirana_varijabla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2017.</izvorni_sadrzaj>
    <derivirana_varijabla naziv="DomainObject.Predmet.DatumZadnjeOdrzaneSudskeRadnje_1">20. studenog 2017.</derivirana_varijabla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St-643/2011-88</izvorni_sadrzaj>
    <derivirana_varijabla naziv="DomainObject.PredzadnjaOdlukaIzPredmeta.Oznaka_1">St-643/2011-88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224</properties:Words>
  <properties:Characters>1150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2018-11-20T13:37:00Z</dcterms:created>
  <dc:creator>wsadmin</dc:creator>
  <cp:lastModifiedBy>wsadmin</cp:lastModifiedBy>
  <cp:lastPrinted>2018-11-20T13:42:00Z</cp:lastPrinted>
  <dcterms:modified xmlns:xsi="http://www.w3.org/2001/XMLSchema-instance" xsi:type="dcterms:W3CDTF">2018-11-21T13:01:00Z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(st-643-2011-21.11.18..docx)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