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4b9c" w14:paraId="9744b9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362F8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zh-CN"/>
        </w:rPr>
        <w:t>3917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Danieli </w:t>
      </w:r>
      <w:proofErr w:type="spellStart"/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F75C9E">
        <w:rPr>
          <w:rFonts w:cs="Times New Roman" w:hAnsi="Times New Roman" w:ascii="Times New Roman"/>
          <w:sz w:val="24"/>
          <w:szCs w:val="24"/>
        </w:rPr>
        <w:t>DRD SWISSLON d.o.o.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Marijana Cvetkovića 2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95051367969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F75C9E">
        <w:rPr>
          <w:rFonts w:cs="Times New Roman" w:hAnsi="Times New Roman" w:ascii="Times New Roman"/>
          <w:sz w:val="24"/>
          <w:szCs w:val="24"/>
        </w:rPr>
        <w:t>DRD SWISSLON d.o.o.,</w:t>
      </w:r>
      <w:r w:rsidR="00F75C9E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F75C9E">
        <w:rPr>
          <w:rFonts w:cs="Times New Roman" w:eastAsia="Times New Roman" w:hAnsi="Times New Roman" w:ascii="Times New Roman"/>
          <w:sz w:val="24"/>
          <w:szCs w:val="24"/>
          <w:lang w:eastAsia="hr-HR"/>
        </w:rPr>
        <w:t>Sisak, Marijana Cvetkovića 2, OIB: 95051367969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6642-1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ožujka 2016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nad dužnikom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određeno brisanje</w:t>
      </w:r>
      <w:r w:rsidR="00F75C9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F75C9E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11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304C9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Daniela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Nizić</w:t>
      </w:r>
      <w:proofErr w:type="spellEnd"/>
      <w:r w:rsidR="00404B8B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404B8B" w:rsidP="00DE5400" w:rsidR="00404B8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</w:p>
    <w:p w:rsidRDefault="00404B8B" w:rsidP="00DE5400" w:rsidR="00404B8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404B8B" w:rsidP="00DE5400" w:rsidR="00404B8B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BA36F5" w:rsidP="009F7260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9D1B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13A" w:rsidP="00BA36F5" w:rsidR="0043313A">
      <w:pPr>
        <w:spacing w:lineRule="auto" w:line="240" w:after="0"/>
      </w:pPr>
      <w:r>
        <w:separator/>
      </w:r>
    </w:p>
  </w:endnote>
  <w:endnote w:id="0" w:type="continuationSeparator">
    <w:p w:rsidRDefault="0043313A" w:rsidP="00BA36F5" w:rsidR="004331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13A" w:rsidP="00BA36F5" w:rsidR="0043313A">
      <w:pPr>
        <w:spacing w:lineRule="auto" w:line="240" w:after="0"/>
      </w:pPr>
      <w:r>
        <w:separator/>
      </w:r>
    </w:p>
  </w:footnote>
  <w:footnote w:id="0" w:type="continuationSeparator">
    <w:p w:rsidRDefault="0043313A" w:rsidP="00BA36F5" w:rsidR="0043313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570CB"/>
    <w:rsid w:val="0017646E"/>
    <w:rsid w:val="0028717D"/>
    <w:rsid w:val="002B5FFE"/>
    <w:rsid w:val="00393011"/>
    <w:rsid w:val="003A1F20"/>
    <w:rsid w:val="003C0253"/>
    <w:rsid w:val="00404B8B"/>
    <w:rsid w:val="0043313A"/>
    <w:rsid w:val="0050115D"/>
    <w:rsid w:val="00604F51"/>
    <w:rsid w:val="006A7C4C"/>
    <w:rsid w:val="00741848"/>
    <w:rsid w:val="007659BE"/>
    <w:rsid w:val="007E7B9C"/>
    <w:rsid w:val="008650B3"/>
    <w:rsid w:val="00883F1F"/>
    <w:rsid w:val="009304C9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23623"/>
    <w:rsid w:val="00DA38AC"/>
    <w:rsid w:val="00DC1676"/>
    <w:rsid w:val="00DE5400"/>
    <w:rsid w:val="00DE71BE"/>
    <w:rsid w:val="00DF6170"/>
    <w:rsid w:val="00EC61CA"/>
    <w:rsid w:val="00F75C9E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St-3917/2015-3</izvorni_sadrzaj>
    <derivirana_varijabla naziv="DomainObject.Oznaka_1">St-3917/2015-3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3917</izvorni_sadrzaj>
    <derivirana_varijabla naziv="DomainObject.Predmet.Broj_1">3917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St-3917/2015</izvorni_sadrzaj>
    <derivirana_varijabla naziv="DomainObject.Predmet.OznakaBroj_1">St-3917/2015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SWISSLION d.o.o. zastupanog po punomoćniku Jelena Dragaš</izvorni_sadrzaj>
    <derivirana_varijabla naziv="DomainObject.Predmet.ProtustrankaFormated_1">  DRD SWISSLION d.o.o. zastupanog po punomoćniku Jelena Dragaš</derivirana_varijabla>
  </DomainObject.Predmet.ProtustrankaFormated>
  <DomainObject.Predmet.ProtustrankaFormatedOIB>
    <izvorni_sadrzaj>  DRD SWISSLION d.o.o., OIB 95051367969 zastupanog po punomoćniku Jelena Dragaš</izvorni_sadrzaj>
    <derivirana_varijabla naziv="DomainObject.Predmet.ProtustrankaFormatedOIB_1">  DRD SWISSLION d.o.o., OIB 95051367969 zastupanog po punomoćniku Jelena Dragaš</derivirana_varijabla>
  </DomainObject.Predmet.ProtustrankaFormatedOIB>
  <DomainObject.Predmet.ProtustrankaFormatedWithAdress>
    <izvorni_sadrzaj> DRD SWISSLION d.o.o., Marijana Cvetkovića 2, 44000 Sisak zastupanog po punomoćniku Jelena Dragaš</izvorni_sadrzaj>
    <derivirana_varijabla naziv="DomainObject.Predmet.ProtustrankaFormatedWithAdress_1"> DRD SWISSLION d.o.o., Marijana Cvetkovića 2, 44000 Sisak zastupanog po punomoćniku Jelena Dragaš</derivirana_varijabla>
  </DomainObject.Predmet.ProtustrankaFormatedWithAdress>
  <DomainObject.Predmet.ProtustrankaFormatedWithAdressOIB>
    <izvorni_sadrzaj> DRD SWISSLION d.o.o., OIB 95051367969, Marijana Cvetkovića 2, 44000 Sisak zastupanog po punomoćniku Jelena Dragaš</izvorni_sadrzaj>
    <derivirana_varijabla naziv="DomainObject.Predmet.ProtustrankaFormatedWithAdressOIB_1"> DRD SWISSLION d.o.o., OIB 95051367969, Marijana Cvetkovića 2, 44000 Sisak zastupanog po punomoćniku Jelena Dragaš</derivirana_varijabla>
  </DomainObject.Predmet.ProtustrankaFormatedWithAdressOIB>
  <DomainObject.Predmet.ProtustrankaWithAdress>
    <izvorni_sadrzaj>DRD SWISSLION d.o.o. Marijana Cvetkovića 2, 44000 Sisak</izvorni_sadrzaj>
    <derivirana_varijabla naziv="DomainObject.Predmet.ProtustrankaWithAdress_1">DRD SWISSLION d.o.o. Marijana Cvetkovića 2, 44000 Sisak</derivirana_varijabla>
  </DomainObject.Predmet.ProtustrankaWithAdress>
  <DomainObject.Predmet.ProtustrankaWithAdressOIB>
    <izvorni_sadrzaj>DRD SWISSLION d.o.o., OIB 95051367969, Marijana Cvetkovića 2, 44000 Sisak</izvorni_sadrzaj>
    <derivirana_varijabla naziv="DomainObject.Predmet.ProtustrankaWithAdressOIB_1">DRD SWISSLION d.o.o., OIB 95051367969, Marijana Cvetkovića 2, 44000 Sisak</derivirana_varijabla>
  </DomainObject.Predmet.ProtustrankaWithAdressOIB>
  <DomainObject.Predmet.ProtustrankaNazivFormated>
    <izvorni_sadrzaj>DRD SWISSLION d.o.o.</izvorni_sadrzaj>
    <derivirana_varijabla naziv="DomainObject.Predmet.ProtustrankaNazivFormated_1">DRD SWISSLION d.o.o.</derivirana_varijabla>
  </DomainObject.Predmet.ProtustrankaNazivFormated>
  <DomainObject.Predmet.ProtustrankaNazivFormatedOIB>
    <izvorni_sadrzaj>DRD SWISSLION d.o.o., OIB 95051367969</izvorni_sadrzaj>
    <derivirana_varijabla naziv="DomainObject.Predmet.ProtustrankaNazivFormatedOIB_1">DRD SWISSLION d.o.o., OIB 95051367969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DRD SWISSLION d.o.o. zastupanog po punomoćniku Jelena Dragaš</item>
    </izvorni_sadrzaj>
    <derivirana_varijabla naziv="DomainObject.Predmet.ProtuStrankaListFormated_1">
      <item>DRD SWISSLION d.o.o. zastupanog po punomoćniku Jelena Dragaš</item>
    </derivirana_varijabla>
  </DomainObject.Predmet.ProtuStrankaListFormated>
  <DomainObject.Predmet.ProtuStrankaListFormatedOIB>
    <izvorni_sadrzaj>
      <item>DRD SWISSLION d.o.o., OIB 95051367969 zastupanog po punomoćniku Jelena Dragaš</item>
    </izvorni_sadrzaj>
    <derivirana_varijabla naziv="DomainObject.Predmet.ProtuStrankaListFormatedOIB_1">
      <item>DRD SWISSLION d.o.o., OIB 95051367969 zastupanog po punomoćniku Jelena Dragaš</item>
    </derivirana_varijabla>
  </DomainObject.Predmet.ProtuStrankaListFormatedOIB>
  <DomainObject.Predmet.ProtuStrankaListFormatedWithAdress>
    <izvorni_sadrzaj>
      <item>DRD SWISSLION d.o.o., Marijana Cvetkovića 2, 44000 Sisak zastupanog po punomoćniku Jelena Dragaš</item>
    </izvorni_sadrzaj>
    <derivirana_varijabla naziv="DomainObject.Predmet.ProtuStrankaListFormatedWithAdress_1">
      <item>DRD SWISSLION d.o.o., Marijana Cvetkovića 2, 44000 Sisak zastupanog po punomoćniku Jelena Dragaš</item>
    </derivirana_varijabla>
  </DomainObject.Predmet.ProtuStrankaListFormatedWithAdress>
  <DomainObject.Predmet.ProtuStrankaListFormatedWithAdressOIB>
    <izvorni_sadrzaj>
      <item>DRD SWISSLION d.o.o., OIB 95051367969, Marijana Cvetkovića 2, 44000 Sisak zastupanog po punomoćniku Jelena Dragaš</item>
    </izvorni_sadrzaj>
    <derivirana_varijabla naziv="DomainObject.Predmet.ProtuStrankaListFormatedWithAdressOIB_1">
      <item>DRD SWISSLION d.o.o., OIB 95051367969, Marijana Cvetkovića 2, 44000 Sisak zastupanog po punomoćniku Jelena Dragaš</item>
    </derivirana_varijabla>
  </DomainObject.Predmet.ProtuStrankaListFormatedWithAdressOIB>
  <DomainObject.Predmet.ProtuStrankaListNazivFormated>
    <izvorni_sadrzaj>
      <item>DRD SWISSLION d.o.o.</item>
    </izvorni_sadrzaj>
    <derivirana_varijabla naziv="DomainObject.Predmet.ProtuStrankaListNazivFormated_1">
      <item>DRD SWISSLION d.o.o.</item>
    </derivirana_varijabla>
  </DomainObject.Predmet.ProtuStrankaListNazivFormated>
  <DomainObject.Predmet.ProtuStrankaListNazivFormatedOIB>
    <izvorni_sadrzaj>
      <item>DRD SWISSLION d.o.o., OIB 95051367969</item>
    </izvorni_sadrzaj>
    <derivirana_varijabla naziv="DomainObject.Predmet.ProtuStrankaListNazivFormatedOIB_1">
      <item>DRD SWISSLION d.o.o., OIB 95051367969</item>
    </derivirana_varijabla>
  </DomainObject.Predmet.ProtuStrankaListNazivFormatedOIB>
  <DomainObject.Predmet.OstaliListFormated>
    <izvorni_sadrzaj>
      <item>Jelena Dragaš punomoćnik sudionika u postupku DRD SWISSLION d.o.o.</item>
    </izvorni_sadrzaj>
    <derivirana_varijabla naziv="DomainObject.Predmet.OstaliListFormated_1">
      <item>Jelena Dragaš punomoćnik sudionika u postupku DRD SWISSLION d.o.o.</item>
    </derivirana_varijabla>
  </DomainObject.Predmet.OstaliListFormated>
  <DomainObject.Predmet.OstaliListFormatedOIB>
    <izvorni_sadrzaj>
      <item>Jelena Dragaš, OIB 89778079263 punomoćnik sudionika u postupku DRD SWISSLION d.o.o.</item>
    </izvorni_sadrzaj>
    <derivirana_varijabla naziv="DomainObject.Predmet.OstaliListFormatedOIB_1">
      <item>Jelena Dragaš, OIB 89778079263 punomoćnik sudionika u postupku DRD SWISSLION d.o.o.</item>
    </derivirana_varijabla>
  </DomainObject.Predmet.OstaliListFormatedOIB>
  <DomainObject.Predmet.OstaliListFormatedWithAdress>
    <izvorni_sadrzaj>
      <item>Jelena Dragaš, Ulica Save Kovačevića bb, Pljevlja punomoćnik sudionika u postupku DRD SWISSLION d.o.o.</item>
    </izvorni_sadrzaj>
    <derivirana_varijabla naziv="DomainObject.Predmet.OstaliListFormatedWithAdress_1">
      <item>Jelena Dragaš, Ulica Save Kovačevića bb, Pljevlja punomoćnik sudionika u postupku DRD SWISSLION d.o.o.</item>
    </derivirana_varijabla>
  </DomainObject.Predmet.OstaliListFormatedWithAdress>
  <DomainObject.Predmet.OstaliListFormatedWithAdressOIB>
    <izvorni_sadrzaj>
      <item>Jelena Dragaš, OIB 89778079263, Ulica Save Kovačevića bb, Pljevlja punomoćnik sudionika u postupku DRD SWISSLION d.o.o.</item>
    </izvorni_sadrzaj>
    <derivirana_varijabla naziv="DomainObject.Predmet.OstaliListFormatedWithAdressOIB_1">
      <item>Jelena Dragaš, OIB 89778079263, Ulica Save Kovačevića bb, Pljevlja punomoćnik sudionika u postupku DRD SWISSLION d.o.o.</item>
    </derivirana_varijabla>
  </DomainObject.Predmet.OstaliListFormatedWithAdressOIB>
  <DomainObject.Predmet.OstaliListNazivFormated>
    <izvorni_sadrzaj>
      <item>Jelena Dragaš</item>
    </izvorni_sadrzaj>
    <derivirana_varijabla naziv="DomainObject.Predmet.OstaliListNazivFormated_1">
      <item>Jelena Dragaš</item>
    </derivirana_varijabla>
  </DomainObject.Predmet.OstaliListNazivFormated>
  <DomainObject.Predmet.OstaliListNazivFormatedOIB>
    <izvorni_sadrzaj>
      <item>Jelena Dragaš, OIB 89778079263</item>
    </izvorni_sadrzaj>
    <derivirana_varijabla naziv="DomainObject.Predmet.OstaliListNazivFormatedOIB_1">
      <item>Jelena Dragaš, OIB 89778079263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St-3917/2015-3</izvorni_sadrzaj>
    <derivirana_varijabla naziv="DomainObject.PoslovniBrojDokumenta_1">St-3917/2015-3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DRD SWISSLION d.o.o.</izvorni_sadrzaj>
    <derivirana_varijabla naziv="DomainObject.Predmet.ProtustrankaIDrugi_1">DRD SWISSLION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DRD SWISSLION d.o.o., OIB 95051367969, Marijana Cvetkovića 2, 44000 Sisak</izvorni_sadrzaj>
    <derivirana_varijabla naziv="DomainObject.Predmet.ProtustrankaIDrugiAdressOIB_1">DRD SWISSLION d.o.o., OIB 95051367969, Marijana Cvetkovića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St-3917/2015-3</izvorni_sadrzaj>
    <derivirana_varijabla naziv="DomainObject.Predmet.OdlukaRjesenje.Oznaka_1">St-3917/2015-3</derivirana_varijabla>
  </DomainObject.Predmet.OdlukaRjesenje.Oznaka>
  <DomainObject.Predmet.SudioniciListNaziv>
    <izvorni_sadrzaj>
      <item>FINA Regionalni centar Zagreb</item>
      <item>DRD SWISSLION d.o.o.</item>
      <item>Jelena Dragaš</item>
    </izvorni_sadrzaj>
    <derivirana_varijabla naziv="DomainObject.Predmet.SudioniciListNaziv_1">
      <item>FINA Regionalni centar Zagreb</item>
      <item>DRD SWISSLION d.o.o.</item>
      <item>Jelena Dragaš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DRD SWISSLION d.o.o., OIB 95051367969, Marijana Cvetkovića 2,44000 Sisak</item>
      <item>Jelena Dragaš, OIB 89778079263, Ulica Save Kovačevića bb,Pljevlja</item>
    </izvorni_sadrzaj>
    <derivirana_varijabla naziv="DomainObject.Predmet.SudioniciListAdressOIB_1">
      <item>FINA Regionalni centar Zagreb, OIB 85821130368, Trg svibanjskih žrtava 1995. 1,10000 Zagreb</item>
      <item>DRD SWISSLION d.o.o., OIB 95051367969, Marijana Cvetkovića 2,44000 Sisak</item>
      <item>Jelena Dragaš, OIB 89778079263, Ulica Save Kovačevića bb,Pljevlja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95051367969</item>
      <item>, OIB 89778079263</item>
    </izvorni_sadrzaj>
    <derivirana_varijabla naziv="DomainObject.Predmet.SudioniciListNazivOIB_1">
      <item>, OIB 85821130368</item>
      <item>, OIB 95051367969</item>
      <item>, OIB 89778079263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1624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2016-11-11T08:09:00Z</dcterms:created>
  <dc:creator>Ivan Turčić</dc:creator>
  <cp:lastModifiedBy>Željka Benković</cp:lastModifiedBy>
  <cp:lastPrinted>2016-11-11T11:56:00Z</cp:lastPrinted>
  <dcterms:modified xmlns:xsi="http://www.w3.org/2001/XMLSchema-instance" xsi:type="dcterms:W3CDTF">2016-11-11T11:56:00Z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St-3917/2015-3 / Odluka - Rješenje - odbačen zahtjev/prijedlog</vt:lpwstr>
  </prop:property>
  <prop:property name="CC_coloring" pid="5" fmtid="{D5CDD505-2E9C-101B-9397-08002B2CF9AE}">
    <vt:bool>false</vt:bool>
  </prop:property>
</prop:Properties>
</file>