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1260" w14:paraId="c751260" w:rsidRDefault="00006969" w:rsidP="00006969" w:rsidR="00006969" w:rsidRPr="007411A9">
      <w:pPr>
        <w15:collapsed w:val="false"/>
      </w:pPr>
      <w:bookmarkStart w:name="_GoBack" w:id="0"/>
      <w:bookmarkEnd w:id="0"/>
    </w:p>
    <w:p w:rsidRDefault="00006969" w:rsidP="00006969" w:rsidR="00006969" w:rsidRPr="007411A9"/>
    <w:p w:rsidRDefault="00006969" w:rsidP="00006969" w:rsidR="00006969" w:rsidRPr="007411A9"/>
    <w:p w:rsidRDefault="00322C5F" w:rsidP="00006969" w:rsidR="00322C5F"/>
    <w:p w:rsidRDefault="00006969" w:rsidP="00006969" w:rsidR="00006969" w:rsidRPr="007411A9">
      <w:r w:rsidRPr="007411A9">
        <w:t>REPUBLIKA HRVATSKA</w:t>
      </w:r>
    </w:p>
    <w:p w:rsidRDefault="00006969" w:rsidP="00006969" w:rsidR="00006969" w:rsidRPr="007411A9">
      <w:pPr>
        <w:jc w:val="both"/>
      </w:pPr>
      <w:r w:rsidRPr="007411A9">
        <w:t>TRGOVAČKI SUD U ZADRU</w:t>
      </w:r>
    </w:p>
    <w:p w:rsidRDefault="00006969" w:rsidP="00006969" w:rsidR="00006969" w:rsidRPr="007411A9">
      <w:pPr>
        <w:jc w:val="both"/>
      </w:pPr>
      <w:r w:rsidRPr="007411A9">
        <w:t>Dr. Franje Tuđmana 35</w:t>
      </w:r>
    </w:p>
    <w:p w:rsidRDefault="00006969" w:rsidP="00006969" w:rsidR="00006969" w:rsidRPr="007411A9"/>
    <w:p w:rsidRDefault="00006969" w:rsidP="00006969" w:rsidR="00006969" w:rsidRPr="007411A9">
      <w:pPr>
        <w:jc w:val="center"/>
      </w:pPr>
      <w:r w:rsidRPr="007411A9">
        <w:t xml:space="preserve">R E P U B L I K A   H R V A T S K A </w:t>
      </w:r>
    </w:p>
    <w:p w:rsidRDefault="00006969" w:rsidP="00006969" w:rsidR="00006969" w:rsidRPr="007411A9">
      <w:pPr>
        <w:jc w:val="center"/>
      </w:pPr>
    </w:p>
    <w:p w:rsidRDefault="00006969" w:rsidP="00006969" w:rsidR="00006969" w:rsidRPr="007411A9">
      <w:pPr>
        <w:jc w:val="center"/>
      </w:pPr>
      <w:r w:rsidRPr="007411A9">
        <w:t>R J E Š E N J E</w:t>
      </w:r>
    </w:p>
    <w:p w:rsidRDefault="001D7DA5" w:rsidP="001D7DA5" w:rsidR="001D7DA5" w:rsidRPr="007411A9">
      <w:pPr>
        <w:spacing w:lineRule="atLeast" w:line="240"/>
      </w:pPr>
    </w:p>
    <w:p w:rsidRDefault="003162AA" w:rsidP="002B3C73" w:rsidR="00322C5F" w:rsidRPr="002B3C73">
      <w:pPr>
        <w:ind w:firstLine="708"/>
        <w:jc w:val="both"/>
      </w:pPr>
      <w:r w:rsidRPr="007411A9">
        <w:t xml:space="preserve">Trgovački sud u Zadru, po sutkinji Ani Markač, u stečajnom postupku nad </w:t>
      </w:r>
      <w:r w:rsidR="00AC6E68">
        <w:t xml:space="preserve">stečajnim dužnikom </w:t>
      </w:r>
      <w:r w:rsidR="00AC0588" w:rsidRPr="00AC0588">
        <w:t>ZRMANJA VELEBIT d</w:t>
      </w:r>
      <w:r w:rsidR="00AC0588" w:rsidRPr="00322D8B">
        <w:t>.o.o.</w:t>
      </w:r>
      <w:r w:rsidR="00AC0588">
        <w:t xml:space="preserve"> u stečaju</w:t>
      </w:r>
      <w:r w:rsidR="00AC0588" w:rsidRPr="00322D8B">
        <w:t>, Obrovac, Obala hrvatskog časnika Senada Župana 1,  OIB:57882307314, kojeg zastupa stečajn</w:t>
      </w:r>
      <w:r w:rsidR="00AC0588">
        <w:t>i upravitelj</w:t>
      </w:r>
      <w:r w:rsidR="00AC0588" w:rsidRPr="00322D8B">
        <w:t xml:space="preserve"> </w:t>
      </w:r>
      <w:r w:rsidR="00AC0588">
        <w:t>Milan Macura iz Šibenika</w:t>
      </w:r>
      <w:r w:rsidR="00AC0588" w:rsidRPr="00322D8B">
        <w:t>,</w:t>
      </w:r>
      <w:r w:rsidR="00AC6E68">
        <w:t xml:space="preserve"> </w:t>
      </w:r>
      <w:r w:rsidR="008E2C07">
        <w:t>31</w:t>
      </w:r>
      <w:r w:rsidR="00E922BB">
        <w:t>. listopada 2018.</w:t>
      </w:r>
      <w:r w:rsidR="00AC0588">
        <w:t>,</w:t>
      </w:r>
      <w:r w:rsidR="00006969" w:rsidRPr="007411A9">
        <w:t xml:space="preserve"> </w:t>
      </w:r>
    </w:p>
    <w:p w:rsidRDefault="00CF1FE5" w:rsidP="00004109" w:rsidR="00004109" w:rsidRPr="007411A9">
      <w:pPr>
        <w:jc w:val="center"/>
      </w:pPr>
      <w:r w:rsidRPr="007411A9">
        <w:t xml:space="preserve">r i j e š i o  </w:t>
      </w:r>
      <w:r w:rsidR="00004109" w:rsidRPr="007411A9">
        <w:t xml:space="preserve"> j e</w:t>
      </w:r>
    </w:p>
    <w:p w:rsidRDefault="0000481B" w:rsidP="0000481B" w:rsidR="0000481B" w:rsidRPr="007411A9">
      <w:pPr>
        <w:jc w:val="both"/>
        <w:rPr>
          <w:b/>
        </w:rPr>
      </w:pPr>
    </w:p>
    <w:p w:rsidRDefault="00251B83" w:rsidP="00577B78" w:rsidR="00577B78" w:rsidRPr="007411A9">
      <w:pPr>
        <w:jc w:val="both"/>
      </w:pPr>
      <w:r w:rsidRPr="007411A9">
        <w:t>I.</w:t>
      </w:r>
      <w:r w:rsidRPr="007411A9">
        <w:tab/>
      </w:r>
      <w:r w:rsidR="00091511" w:rsidRPr="007411A9">
        <w:t xml:space="preserve">Određuje se </w:t>
      </w:r>
      <w:r w:rsidR="001A7667" w:rsidRPr="007411A9">
        <w:t xml:space="preserve">prodaja </w:t>
      </w:r>
      <w:r w:rsidR="00091511" w:rsidRPr="007411A9">
        <w:t xml:space="preserve">u stečajnom postupku </w:t>
      </w:r>
      <w:r w:rsidR="009E569D" w:rsidRPr="007411A9">
        <w:t>nekretnin</w:t>
      </w:r>
      <w:r w:rsidR="00E922BB">
        <w:t>e</w:t>
      </w:r>
      <w:r w:rsidR="00611C5F" w:rsidRPr="007411A9">
        <w:t xml:space="preserve"> u vlasništvu stečajnog dužnika</w:t>
      </w:r>
      <w:r w:rsidR="000D59C0" w:rsidRPr="007411A9">
        <w:t xml:space="preserve"> </w:t>
      </w:r>
      <w:r w:rsidR="00AC0588" w:rsidRPr="00AC0588">
        <w:t>ZRMANJA VELEBIT d</w:t>
      </w:r>
      <w:r w:rsidR="00AC0588" w:rsidRPr="00322D8B">
        <w:t>.o.o.</w:t>
      </w:r>
      <w:r w:rsidR="00AC0588">
        <w:t xml:space="preserve"> u stečaju</w:t>
      </w:r>
      <w:r w:rsidR="00AC0588" w:rsidRPr="00322D8B">
        <w:t>, Obrovac, Obala hrvatskog časnika Senada Župana 1,  OIB:57882307314</w:t>
      </w:r>
      <w:r w:rsidR="002B3C73">
        <w:t>, oznake</w:t>
      </w:r>
      <w:r w:rsidR="000D59C0" w:rsidRPr="007411A9">
        <w:t xml:space="preserve"> </w:t>
      </w:r>
      <w:r w:rsidR="00E922BB">
        <w:t>kat. čest. br. 27/6</w:t>
      </w:r>
      <w:r w:rsidR="00AC0588">
        <w:t xml:space="preserve"> ZGR, </w:t>
      </w:r>
      <w:r w:rsidR="00E922BB">
        <w:t xml:space="preserve">u naravi magazin i avlija, </w:t>
      </w:r>
      <w:r w:rsidR="00C94C4A">
        <w:t>upisan</w:t>
      </w:r>
      <w:r w:rsidR="00124077">
        <w:t>e</w:t>
      </w:r>
      <w:r w:rsidR="00E922BB">
        <w:t xml:space="preserve"> u zk.ul. 96, k.o. Obrovac.</w:t>
      </w:r>
    </w:p>
    <w:p w:rsidRDefault="00AA7FA6" w:rsidP="00251B83" w:rsidR="00AA7FA6" w:rsidRPr="007411A9">
      <w:pPr>
        <w:jc w:val="both"/>
      </w:pPr>
    </w:p>
    <w:p w:rsidRDefault="00AA7FA6" w:rsidP="00AA7FA6" w:rsidR="00AC0588">
      <w:pPr>
        <w:jc w:val="both"/>
      </w:pPr>
      <w:r w:rsidRPr="007411A9">
        <w:t>II</w:t>
      </w:r>
      <w:r w:rsidRPr="007411A9">
        <w:tab/>
      </w:r>
      <w:r w:rsidR="000D59C0" w:rsidRPr="007411A9">
        <w:t xml:space="preserve">Na </w:t>
      </w:r>
      <w:r w:rsidR="002B3C73" w:rsidRPr="007411A9">
        <w:t>nekretnin</w:t>
      </w:r>
      <w:r w:rsidR="00E922BB">
        <w:t>i</w:t>
      </w:r>
      <w:r w:rsidR="000D59C0" w:rsidRPr="007411A9">
        <w:t xml:space="preserve"> iz točke I. </w:t>
      </w:r>
      <w:r w:rsidR="00E922BB">
        <w:t xml:space="preserve">izreke </w:t>
      </w:r>
      <w:r w:rsidR="000D59C0" w:rsidRPr="007411A9">
        <w:t>ov</w:t>
      </w:r>
      <w:r w:rsidR="00651AC6" w:rsidRPr="007411A9">
        <w:t xml:space="preserve">og rješenja </w:t>
      </w:r>
      <w:r w:rsidR="000D59C0" w:rsidRPr="007411A9">
        <w:t xml:space="preserve">postoji upisano </w:t>
      </w:r>
      <w:r w:rsidR="002B3C73">
        <w:t xml:space="preserve">razlučno pravo </w:t>
      </w:r>
      <w:r w:rsidR="000D59C0" w:rsidRPr="007411A9">
        <w:t xml:space="preserve">u korist </w:t>
      </w:r>
      <w:r w:rsidR="002B3C73">
        <w:t>PRIVREDNE BANKE ZAGREB d.d., Zagreb, Radnička cesta 50, OIB:02535697732.</w:t>
      </w:r>
    </w:p>
    <w:p w:rsidRDefault="002B3C73" w:rsidP="00AA7FA6" w:rsidR="002B3C73" w:rsidRPr="007411A9">
      <w:pPr>
        <w:jc w:val="both"/>
      </w:pPr>
    </w:p>
    <w:p w:rsidRDefault="00AA7FA6" w:rsidP="002B3C73" w:rsidR="002B3C73">
      <w:pPr>
        <w:jc w:val="both"/>
      </w:pPr>
      <w:r w:rsidRPr="007411A9">
        <w:t>II</w:t>
      </w:r>
      <w:r w:rsidR="00577B78" w:rsidRPr="007411A9">
        <w:t>I</w:t>
      </w:r>
      <w:r w:rsidRPr="007411A9">
        <w:t>.</w:t>
      </w:r>
      <w:r w:rsidRPr="007411A9">
        <w:tab/>
      </w:r>
      <w:r w:rsidR="002B3C73">
        <w:t xml:space="preserve">Nalaže se </w:t>
      </w:r>
      <w:r w:rsidR="000D59C0" w:rsidRPr="007411A9">
        <w:t>Općinsko</w:t>
      </w:r>
      <w:r w:rsidR="00C94C4A">
        <w:t>m</w:t>
      </w:r>
      <w:r w:rsidR="000D59C0" w:rsidRPr="007411A9">
        <w:t xml:space="preserve"> sud</w:t>
      </w:r>
      <w:r w:rsidR="00C94C4A">
        <w:t>u</w:t>
      </w:r>
      <w:r w:rsidR="000D59C0" w:rsidRPr="007411A9">
        <w:t xml:space="preserve"> u </w:t>
      </w:r>
      <w:r w:rsidR="00AC0588">
        <w:t>Zadru</w:t>
      </w:r>
      <w:r w:rsidRPr="007411A9">
        <w:t>,</w:t>
      </w:r>
      <w:r w:rsidR="000D59C0" w:rsidRPr="007411A9">
        <w:t xml:space="preserve"> </w:t>
      </w:r>
      <w:r w:rsidR="00C94C4A">
        <w:t>Stalnoj službi</w:t>
      </w:r>
      <w:r w:rsidR="002B3C73">
        <w:t xml:space="preserve"> u Benkovcu, Zemljišnoknjižnom odjelu Obrovac </w:t>
      </w:r>
      <w:r w:rsidR="000D59C0" w:rsidRPr="007411A9">
        <w:t xml:space="preserve">izvršiti upis zabilježbe rješenja o prodaji </w:t>
      </w:r>
      <w:r w:rsidR="00685425">
        <w:t>nekretni</w:t>
      </w:r>
      <w:r w:rsidR="002B3C73">
        <w:t>n</w:t>
      </w:r>
      <w:r w:rsidR="00E922BB">
        <w:t>e</w:t>
      </w:r>
      <w:r w:rsidR="000D59C0" w:rsidRPr="007411A9">
        <w:t xml:space="preserve"> stečajnog dužnika iz točke I. </w:t>
      </w:r>
      <w:r w:rsidR="002B3C73">
        <w:t xml:space="preserve">izreke </w:t>
      </w:r>
      <w:r w:rsidR="000D59C0" w:rsidRPr="007411A9">
        <w:t>ovog</w:t>
      </w:r>
      <w:r w:rsidRPr="007411A9">
        <w:t xml:space="preserve"> rješenja.</w:t>
      </w:r>
    </w:p>
    <w:p w:rsidRDefault="00E922BB" w:rsidP="002B3C73" w:rsidR="00E922BB" w:rsidRPr="007411A9">
      <w:pPr>
        <w:jc w:val="both"/>
      </w:pPr>
    </w:p>
    <w:p w:rsidRDefault="00AB7504" w:rsidP="00AB7504" w:rsidR="000D59C0" w:rsidRPr="007411A9">
      <w:pPr>
        <w:pStyle w:val="Odlomakpopisa"/>
        <w:ind w:left="1080"/>
      </w:pPr>
      <w:r w:rsidRPr="007411A9">
        <w:t xml:space="preserve">                                                </w:t>
      </w:r>
      <w:r w:rsidR="000D59C0" w:rsidRPr="007411A9">
        <w:t>Obrazloženje</w:t>
      </w:r>
    </w:p>
    <w:p w:rsidRDefault="000D59C0" w:rsidP="000D59C0" w:rsidR="000D59C0" w:rsidRPr="007411A9">
      <w:pPr>
        <w:jc w:val="both"/>
      </w:pPr>
    </w:p>
    <w:p w:rsidRDefault="00AC0588" w:rsidP="00290B03" w:rsidR="00687D5E" w:rsidRPr="00290B03">
      <w:pPr>
        <w:ind w:firstLine="708"/>
        <w:jc w:val="both"/>
        <w:rPr>
          <w:b/>
        </w:rPr>
      </w:pPr>
      <w:r>
        <w:t>Rješenjem ovog suda poslovni broj</w:t>
      </w:r>
      <w:r w:rsidR="00BE29CD" w:rsidRPr="007411A9">
        <w:t xml:space="preserve"> </w:t>
      </w:r>
      <w:r w:rsidR="000D59C0" w:rsidRPr="007411A9">
        <w:t>St-</w:t>
      </w:r>
      <w:r>
        <w:t>256/2017-24</w:t>
      </w:r>
      <w:r w:rsidR="00EC402B" w:rsidRPr="007411A9">
        <w:t xml:space="preserve"> od </w:t>
      </w:r>
      <w:r>
        <w:t>20.</w:t>
      </w:r>
      <w:r w:rsidR="002B3C73">
        <w:t xml:space="preserve"> </w:t>
      </w:r>
      <w:r>
        <w:t>srpnja</w:t>
      </w:r>
      <w:r w:rsidR="00EC402B" w:rsidRPr="007411A9">
        <w:t xml:space="preserve"> 2017. </w:t>
      </w:r>
      <w:r w:rsidR="000D59C0" w:rsidRPr="007411A9">
        <w:t xml:space="preserve">otvoren je stečajni postupak nad </w:t>
      </w:r>
      <w:r w:rsidR="00AA7FA6" w:rsidRPr="007411A9">
        <w:t xml:space="preserve">uvodno označenim </w:t>
      </w:r>
      <w:r w:rsidR="000D59C0" w:rsidRPr="007411A9">
        <w:t>stečajnim dužnikom</w:t>
      </w:r>
      <w:r w:rsidR="00AA7FA6" w:rsidRPr="007411A9">
        <w:t>.</w:t>
      </w:r>
      <w:r w:rsidR="000D59C0" w:rsidRPr="007411A9">
        <w:t xml:space="preserve"> </w:t>
      </w:r>
    </w:p>
    <w:p w:rsidRDefault="008E04D6" w:rsidP="00E922BB" w:rsidR="00687D5E">
      <w:pPr>
        <w:ind w:firstLine="708"/>
        <w:jc w:val="both"/>
      </w:pPr>
      <w:r w:rsidRPr="007411A9">
        <w:t>Prema čl. 247. Stečajnog zakona (Narodne novine broj 71/</w:t>
      </w:r>
      <w:r w:rsidR="00687D5E">
        <w:t>20</w:t>
      </w:r>
      <w:r w:rsidRPr="007411A9">
        <w:t xml:space="preserve">15, </w:t>
      </w:r>
      <w:r w:rsidR="00322C5F">
        <w:t>104/</w:t>
      </w:r>
      <w:r w:rsidR="00687D5E">
        <w:t>20</w:t>
      </w:r>
      <w:r w:rsidR="00322C5F">
        <w:t xml:space="preserve">17, </w:t>
      </w:r>
      <w:r w:rsidRPr="007411A9">
        <w:t>nadalje SZ)  nekretnina na kojoj postoji razlučno pravo prodaje se u stečajnom postupku na prijedlog stečajnog upravitelja ili razlučnog vjerovnika, uz odgovarajuću primjenu pravila ovršnog postupka o ovrsi na nekretninama, a u zemljišnoj knjizi će se upisati zabilježba rješenja o prodaji nekretnina. O prodaji nekretnine odlučuje sud rješenjem, a prodaju nakon što sud zaključkom o prodaji utvrdi cijenu, provodi Financijska agencija elektroničkom javnom dražbom.</w:t>
      </w:r>
      <w:r w:rsidR="00AC6E68" w:rsidRPr="00AC6E68">
        <w:t xml:space="preserve"> </w:t>
      </w:r>
    </w:p>
    <w:p w:rsidRDefault="00AC6E68" w:rsidP="001D5A05" w:rsidR="00290B03">
      <w:pPr>
        <w:ind w:firstLine="708"/>
        <w:jc w:val="both"/>
      </w:pPr>
      <w:r>
        <w:t xml:space="preserve">Stečajni upravitelj </w:t>
      </w:r>
      <w:r w:rsidR="00687D5E">
        <w:t xml:space="preserve">je </w:t>
      </w:r>
      <w:r w:rsidR="008E2C07">
        <w:t>podneskom od 29</w:t>
      </w:r>
      <w:r w:rsidR="00E922BB">
        <w:t xml:space="preserve">. listopada 2018. izvijestio </w:t>
      </w:r>
      <w:r w:rsidR="00B23371">
        <w:t xml:space="preserve">sud, da je </w:t>
      </w:r>
      <w:r w:rsidR="008E2C07">
        <w:t>prilikom dostave sudu prijedloga za unovčen</w:t>
      </w:r>
      <w:r w:rsidR="00B23371">
        <w:t xml:space="preserve">je imovine stečajnog dužnika </w:t>
      </w:r>
      <w:r w:rsidR="008E2C07">
        <w:t xml:space="preserve">propustio navesti </w:t>
      </w:r>
      <w:r w:rsidR="00B23371">
        <w:t xml:space="preserve">u istome i nekretninu oznake </w:t>
      </w:r>
      <w:r w:rsidR="008E2C07">
        <w:t xml:space="preserve">čest.br. 27/6 ZGR k.o. Obrovac, a koja nekretnina da predstavlja sastavni dio  građevinske cjeline – u naravi hotelski objekt u Obrovcu i koja je kao takva i obuhvaćena procjembenim elaboratom. Posljedično tome na Skupštini vjerovnika održanoj 27. srpnja 2018. predmetna čestica da nije bila obuhvaćena odlukom o unovčenju imovine. </w:t>
      </w:r>
      <w:r w:rsidR="00B23371">
        <w:t>Slijedom navedenog</w:t>
      </w:r>
      <w:r w:rsidR="008E2C07">
        <w:t xml:space="preserve"> predložio </w:t>
      </w:r>
      <w:r w:rsidR="00B23371">
        <w:t xml:space="preserve">je </w:t>
      </w:r>
      <w:r w:rsidR="008E2C07">
        <w:t>da se nastavi s postupkom unovčenja imovine sukladno odredbi čl. 247. St</w:t>
      </w:r>
      <w:r w:rsidR="00290B03">
        <w:t>ečajnog zakona i u odnosu na ovu nekretninu.</w:t>
      </w:r>
    </w:p>
    <w:p w:rsidRDefault="00290B03" w:rsidP="001D5A05" w:rsidR="008E2C07">
      <w:pPr>
        <w:ind w:firstLine="708"/>
        <w:jc w:val="both"/>
      </w:pPr>
      <w:r>
        <w:t>Nesporno je, da je ovaj sud 7. rujna 2018. pod poslovnim brojem rješenjem St-256/2017-55 odredio prodaju u stečajnom postupku nekretnina u vlasništvu dužnika oznake</w:t>
      </w:r>
      <w:r w:rsidRPr="007411A9">
        <w:t xml:space="preserve"> </w:t>
      </w:r>
      <w:r>
        <w:lastRenderedPageBreak/>
        <w:t xml:space="preserve">kat. čest. br. 27/2 ZGR, 27/4 ZGR i 27/5 ZGR, upisane u zk.ul. 72, sve k.o. Obrovac, sukladno odredbi čl. 247. SZ, a koje rješenje je postalo pravomoćno 25. rujna 2018. </w:t>
      </w:r>
    </w:p>
    <w:p w:rsidRDefault="00290B03" w:rsidP="00290B03" w:rsidR="00687D5E">
      <w:pPr>
        <w:ind w:firstLine="708"/>
        <w:jc w:val="both"/>
      </w:pPr>
      <w:r>
        <w:t>Uzimajući u obzir navode stečajnog upravitelja iz podnesak od 29. listopada 2018., sud je i u odnosu na nekretninu oznake kat.</w:t>
      </w:r>
      <w:r w:rsidR="00B23371">
        <w:t xml:space="preserve"> </w:t>
      </w:r>
      <w:r>
        <w:t>čest. br. 27/6 upisan</w:t>
      </w:r>
      <w:r w:rsidR="00B23371">
        <w:t>e</w:t>
      </w:r>
      <w:r>
        <w:t xml:space="preserve"> u zk.ul. 96 k</w:t>
      </w:r>
      <w:r w:rsidR="00B23371">
        <w:t xml:space="preserve">.o. Obrovac, a sukladno </w:t>
      </w:r>
      <w:r>
        <w:t>već ranije citiran</w:t>
      </w:r>
      <w:r w:rsidR="00B23371">
        <w:t>oj</w:t>
      </w:r>
      <w:r>
        <w:t xml:space="preserve"> odredbe čl.</w:t>
      </w:r>
      <w:r w:rsidR="00B23371">
        <w:t xml:space="preserve"> </w:t>
      </w:r>
      <w:r>
        <w:t>247. SZ</w:t>
      </w:r>
      <w:r w:rsidR="00B23371">
        <w:t>, također odredio prodaju iste.</w:t>
      </w:r>
      <w:r>
        <w:t xml:space="preserve"> </w:t>
      </w:r>
    </w:p>
    <w:p w:rsidRDefault="000D59C0" w:rsidP="00290B03" w:rsidR="00687D5E">
      <w:pPr>
        <w:ind w:firstLine="708"/>
        <w:jc w:val="both"/>
      </w:pPr>
      <w:r w:rsidRPr="007411A9">
        <w:t>Na nekretni</w:t>
      </w:r>
      <w:r w:rsidR="00B23371">
        <w:t>ni</w:t>
      </w:r>
      <w:r w:rsidRPr="007411A9">
        <w:t xml:space="preserve"> iz točke I. ovog rješenja postoji upisano </w:t>
      </w:r>
      <w:r w:rsidR="00687D5E">
        <w:t>razlučno pravo u koristi PRIVREDNE BANKE ZAGREB d.d., Zagreb.</w:t>
      </w:r>
    </w:p>
    <w:p w:rsidRDefault="00AA7FA6" w:rsidP="000D59C0" w:rsidR="00AA7FA6" w:rsidRPr="007411A9">
      <w:pPr>
        <w:ind w:firstLine="708"/>
        <w:jc w:val="both"/>
      </w:pPr>
      <w:r w:rsidRPr="007411A9">
        <w:t xml:space="preserve">Slijedom navedenog odlučeno je kao u izreci ovog rješenja. </w:t>
      </w:r>
    </w:p>
    <w:p w:rsidRDefault="000D59C0" w:rsidP="00AB7504" w:rsidR="000D59C0" w:rsidRPr="007411A9">
      <w:pPr>
        <w:rPr>
          <w:b/>
        </w:rPr>
      </w:pPr>
    </w:p>
    <w:p w:rsidRDefault="000D59C0" w:rsidP="000D59C0" w:rsidR="000D59C0" w:rsidRPr="007411A9">
      <w:pPr>
        <w:jc w:val="center"/>
      </w:pPr>
      <w:r w:rsidRPr="007411A9">
        <w:t>U Zadru</w:t>
      </w:r>
      <w:r w:rsidR="00290B03">
        <w:t xml:space="preserve"> 31</w:t>
      </w:r>
      <w:r w:rsidR="00E922BB">
        <w:t xml:space="preserve">. listopada </w:t>
      </w:r>
      <w:r w:rsidR="00AC0588">
        <w:t>2018.</w:t>
      </w:r>
      <w:r w:rsidR="00BE29CD" w:rsidRPr="007411A9">
        <w:t xml:space="preserve"> </w:t>
      </w:r>
      <w:r w:rsidR="00AA7FA6" w:rsidRPr="007411A9">
        <w:t xml:space="preserve"> </w:t>
      </w:r>
    </w:p>
    <w:p w:rsidRDefault="00B41211" w:rsidP="00290B03" w:rsidR="008E04D6" w:rsidRPr="007411A9">
      <w:r w:rsidRPr="007411A9">
        <w:rPr>
          <w:b/>
        </w:rPr>
        <w:tab/>
        <w:t xml:space="preserve">                           </w:t>
      </w:r>
      <w:r w:rsidR="001D5A05">
        <w:rPr>
          <w:b/>
        </w:rPr>
        <w:t xml:space="preserve">   </w:t>
      </w:r>
    </w:p>
    <w:p w:rsidRDefault="001E6BA6" w:rsidP="001E6BA6" w:rsidR="001E6BA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E6BA6" w:rsidP="001E6BA6" w:rsidR="001E6BA6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1E6BA6" w:rsidP="001E6BA6" w:rsidR="001E6BA6" w:rsidRPr="006F3E15"/>
    <w:p w:rsidRDefault="00124077" w:rsidP="001E6BA6" w:rsidR="00124077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</w:r>
    </w:p>
    <w:p w:rsidRDefault="008E04D6" w:rsidP="00124077" w:rsidR="008E04D6"/>
    <w:p w:rsidRDefault="001E6BA6" w:rsidP="001E6BA6" w:rsidR="001E6BA6" w:rsidRPr="007411A9">
      <w:pPr>
        <w:jc w:val="center"/>
      </w:pPr>
    </w:p>
    <w:p w:rsidRDefault="003F1AFB" w:rsidP="003F1AFB" w:rsidR="003F1AFB" w:rsidRPr="007411A9">
      <w:pPr>
        <w:jc w:val="both"/>
      </w:pPr>
      <w:r w:rsidRPr="007411A9">
        <w:t>POUKA O PRAVNOM LIJEKU</w:t>
      </w:r>
    </w:p>
    <w:p w:rsidRDefault="00D72C99" w:rsidP="004D18F0" w:rsidR="004D18F0" w:rsidRPr="007411A9">
      <w:pPr>
        <w:jc w:val="both"/>
      </w:pPr>
      <w:r w:rsidRPr="007411A9">
        <w:t xml:space="preserve">Protiv ovog rješenja žalbu može podnijeti stečajni upravitelj i razlučni vjerovnici u roku </w:t>
      </w:r>
      <w:r w:rsidR="004D18F0" w:rsidRPr="007411A9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411A9">
          <w:t>12. st</w:t>
        </w:r>
      </w:smartTag>
      <w:r w:rsidR="004D18F0" w:rsidRPr="007411A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411A9">
          <w:t>19. st</w:t>
        </w:r>
      </w:smartTag>
      <w:r w:rsidR="004D18F0" w:rsidRPr="007411A9">
        <w:t>. 1. i 2. SZ-a). Žalba se podnosi ovom sudu u 2 (dva) istovjetna primjerka, a o žalbi odlučuje Visoki trgovački sud Republike Hrvatske.</w:t>
      </w:r>
    </w:p>
    <w:p w:rsidRDefault="00322C5F" w:rsidP="0039490D" w:rsidR="00322C5F">
      <w:pPr>
        <w:jc w:val="both"/>
      </w:pPr>
    </w:p>
    <w:sectPr w:rsidSect="00687D5E" w:rsidR="00322C5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7008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AC0588" w:rsidP="00AC0588" w:rsidR="00AC0588" w:rsidRPr="00006969">
    <w:pPr>
      <w:jc w:val="right"/>
    </w:pPr>
    <w:r>
      <w:t>Poslovni broj: 2</w:t>
    </w:r>
    <w:r w:rsidRPr="00006969">
      <w:t xml:space="preserve"> St-</w:t>
    </w:r>
    <w:r w:rsidR="00E922BB">
      <w:t>256/2017-6</w:t>
    </w:r>
    <w:r w:rsidR="00290B03">
      <w:t>5</w:t>
    </w:r>
  </w:p>
  <w:p w:rsidRDefault="008F0802" w:rsidP="00AC0588" w:rsidR="008F0802" w:rsidRPr="00AB750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8E2C07">
      <w:t>256/2017-65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stylePaneFormatFilter w:val="3F01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375A2"/>
    <w:rsid w:val="0004376C"/>
    <w:rsid w:val="00047152"/>
    <w:rsid w:val="00066255"/>
    <w:rsid w:val="00070080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24077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5A05"/>
    <w:rsid w:val="001D7DA5"/>
    <w:rsid w:val="001E6BA6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0B03"/>
    <w:rsid w:val="00295727"/>
    <w:rsid w:val="002B3869"/>
    <w:rsid w:val="002B3C73"/>
    <w:rsid w:val="002B4D02"/>
    <w:rsid w:val="002B534B"/>
    <w:rsid w:val="002C2BD9"/>
    <w:rsid w:val="002C6C52"/>
    <w:rsid w:val="002D3812"/>
    <w:rsid w:val="002E51F9"/>
    <w:rsid w:val="002F3220"/>
    <w:rsid w:val="00305105"/>
    <w:rsid w:val="0030612B"/>
    <w:rsid w:val="00312AB9"/>
    <w:rsid w:val="00315970"/>
    <w:rsid w:val="003162AA"/>
    <w:rsid w:val="00322C5F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4D2C62"/>
    <w:rsid w:val="005050DD"/>
    <w:rsid w:val="0051015F"/>
    <w:rsid w:val="005172AF"/>
    <w:rsid w:val="005305C9"/>
    <w:rsid w:val="00545421"/>
    <w:rsid w:val="00553C3F"/>
    <w:rsid w:val="00575E91"/>
    <w:rsid w:val="00577B78"/>
    <w:rsid w:val="00597645"/>
    <w:rsid w:val="006024F8"/>
    <w:rsid w:val="00611C5F"/>
    <w:rsid w:val="0062393D"/>
    <w:rsid w:val="00646F4A"/>
    <w:rsid w:val="00651AC6"/>
    <w:rsid w:val="00651F91"/>
    <w:rsid w:val="00666D9F"/>
    <w:rsid w:val="0068312E"/>
    <w:rsid w:val="00685425"/>
    <w:rsid w:val="00687D5E"/>
    <w:rsid w:val="006D4954"/>
    <w:rsid w:val="00701301"/>
    <w:rsid w:val="007106C3"/>
    <w:rsid w:val="00710980"/>
    <w:rsid w:val="00721E83"/>
    <w:rsid w:val="00722625"/>
    <w:rsid w:val="00732A81"/>
    <w:rsid w:val="00737391"/>
    <w:rsid w:val="007411A9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E2C07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0588"/>
    <w:rsid w:val="00AC45C1"/>
    <w:rsid w:val="00AC6E68"/>
    <w:rsid w:val="00AC6E82"/>
    <w:rsid w:val="00AF0FC8"/>
    <w:rsid w:val="00B23371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94C4A"/>
    <w:rsid w:val="00CA445B"/>
    <w:rsid w:val="00CB3BF3"/>
    <w:rsid w:val="00CB4E40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639E"/>
    <w:rsid w:val="00E477F9"/>
    <w:rsid w:val="00E54055"/>
    <w:rsid w:val="00E614BD"/>
    <w:rsid w:val="00E66AAE"/>
    <w:rsid w:val="00E715C6"/>
    <w:rsid w:val="00E80E56"/>
    <w:rsid w:val="00E84141"/>
    <w:rsid w:val="00E84D8D"/>
    <w:rsid w:val="00E91C7C"/>
    <w:rsid w:val="00E922BB"/>
    <w:rsid w:val="00EA1521"/>
    <w:rsid w:val="00EA7E0F"/>
    <w:rsid w:val="00EB1F7B"/>
    <w:rsid w:val="00EB766E"/>
    <w:rsid w:val="00EC36FE"/>
    <w:rsid w:val="00EC402B"/>
    <w:rsid w:val="00EC4269"/>
    <w:rsid w:val="00EC7636"/>
    <w:rsid w:val="00EE188E"/>
    <w:rsid w:val="00EE3DC1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
ormaru u sobi br. 42</izvorni_sadrzaj>
    <derivirana_varijabla naziv="DomainObject.Predmet.Opis_1">Prijave tražbina čuvaju se u 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</izvorni_sadrzaj>
    <derivirana_varijabla naziv="DomainObject.Predmet.StrankaFormatedOIB_1">  FINA, OIB 85821130368; O.D. Suić &amp; Škunca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</izvorni_sadrzaj>
    <derivirana_varijabla naziv="DomainObject.Predmet.StrankaFormatedWithAdressOIB_1"> FINA, OIB 85821130368; O.D. Suić &amp; Škunca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</izvorni_sadrzaj>
    <derivirana_varijabla naziv="DomainObject.Predmet.StrankaWithAdressOIB_1">FINA, OIB 85821130368,O.D. Suić &amp; Škunca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</izvorni_sadrzaj>
    <derivirana_varijabla naziv="DomainObject.Predmet.StrankaNazivFormatedOIB_1">FINA, OIB 85821130368,O.D. Suić &amp; Škunca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</item>
    </izvorni_sadrzaj>
    <derivirana_varijabla naziv="DomainObject.Predmet.StrankaListFormatedOIB_1">
      <item>FINA, OIB 85821130368</item>
      <item>O.D. Suić &amp; Škunca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</item>
    </izvorni_sadrzaj>
    <derivirana_varijabla naziv="DomainObject.Predmet.StrankaListFormatedWithAdressOIB_1">
      <item>FINA, OIB 85821130368</item>
      <item>O.D. Suić &amp; Škunca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</item>
    </izvorni_sadrzaj>
    <derivirana_varijabla naziv="DomainObject.Predmet.StrankaListNazivFormatedOIB_1">
      <item>FINA, OIB 85821130368</item>
      <item>O.D. Suić &amp; Škunca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null</item>
    </izvorni_sadrzaj>
    <derivirana_varijabla naziv="DomainObject.Predmet.SudioniciListNazivOIB_1">
      <item>, OIB 57882307314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6ADDD-4BF5-4C97-B111-C29EE718B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3150</properties:Characters>
  <properties:Lines>74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2018-10-29T13:16:00Z</dcterms:created>
  <dc:creator>Srđan Gavranić</dc:creator>
  <cp:lastModifiedBy>Merlina Klišmanić</cp:lastModifiedBy>
  <cp:lastPrinted>2018-10-31T11:24:00Z</cp:lastPrinted>
  <dcterms:modified xmlns:xsi="http://www.w3.org/2001/XMLSchema-instance" xsi:type="dcterms:W3CDTF">2018-10-31T11:28:00Z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(St-256-17 prodaja rješenje 31.10..2018.docx)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