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24cb" w14:paraId="a6524cb" w:rsidRDefault="00107929" w:rsidP="00107929" w:rsidR="00107929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929" w:rsidP="00107929" w:rsidR="00107929">
      <w:pPr>
        <w:spacing w:after="0"/>
      </w:pPr>
      <w:r>
        <w:t xml:space="preserve">         REPUBLIKA HRVATSKA</w:t>
      </w:r>
    </w:p>
    <w:p w:rsidRDefault="00107929" w:rsidP="00107929" w:rsidR="00107929">
      <w:pPr>
        <w:spacing w:after="0"/>
      </w:pPr>
      <w:r>
        <w:t xml:space="preserve"> TRGOVAČKI SUD U VARAŽDINU</w:t>
      </w:r>
    </w:p>
    <w:p w:rsidRDefault="00107929" w:rsidP="00107929" w:rsidR="00107929">
      <w:pPr>
        <w:spacing w:after="0"/>
      </w:pPr>
      <w:r>
        <w:t xml:space="preserve">                   Braće Radića 2</w:t>
      </w:r>
    </w:p>
    <w:p w:rsidRDefault="00107929" w:rsidP="00107929" w:rsidR="00107929">
      <w:pPr>
        <w:spacing w:after="0"/>
        <w:jc w:val="center"/>
      </w:pPr>
    </w:p>
    <w:p w:rsidRDefault="00107929" w:rsidP="00107929" w:rsidR="00107929">
      <w:pPr>
        <w:spacing w:after="0"/>
        <w:jc w:val="center"/>
      </w:pPr>
    </w:p>
    <w:p w:rsidRDefault="00107929" w:rsidP="00107929" w:rsidR="00107929">
      <w:pPr>
        <w:spacing w:after="0"/>
        <w:jc w:val="center"/>
      </w:pPr>
    </w:p>
    <w:p w:rsidRDefault="00107929" w:rsidP="00107929" w:rsidR="00107929">
      <w:pPr>
        <w:spacing w:after="0"/>
        <w:jc w:val="center"/>
      </w:pPr>
    </w:p>
    <w:p w:rsidRDefault="00107929" w:rsidP="00107929" w:rsidR="00107929">
      <w:pPr>
        <w:spacing w:after="0"/>
      </w:pPr>
      <w:r>
        <w:t xml:space="preserve">                                        U  I M E  R E P U B L I K E  H R V A T S K E</w:t>
      </w: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  <w:jc w:val="center"/>
      </w:pPr>
      <w:r>
        <w:t>R J E Š E NJ E</w:t>
      </w: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VETERINARSKA PRAKSA-SPECIJALISTIČKA AMBULANTA ZA MALE ŽIVOTINJE Dr. sc. DAVORIN LUKMAN dr. vet. med. d.o.o. Varaždin, </w:t>
      </w:r>
      <w:proofErr w:type="spellStart"/>
      <w:r>
        <w:t>Trnovečka</w:t>
      </w:r>
      <w:proofErr w:type="spellEnd"/>
      <w:r>
        <w:t xml:space="preserve"> 6, OIB: 19654045502, dana 24. svibnja 2016., </w:t>
      </w:r>
    </w:p>
    <w:p w:rsidRDefault="00107929" w:rsidP="00107929" w:rsidR="00107929">
      <w:pPr>
        <w:spacing w:after="0"/>
        <w:jc w:val="both"/>
      </w:pPr>
    </w:p>
    <w:p w:rsidRDefault="00107929" w:rsidP="00107929" w:rsidR="00107929">
      <w:pPr>
        <w:spacing w:after="0"/>
        <w:jc w:val="center"/>
      </w:pPr>
      <w:r>
        <w:t>r i j e š i o  j e</w:t>
      </w: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VETERINARSKA PRAKSA-SPECIJALISTIČKA AMBULANTA ZA MALE ŽIVOTINJE Dr. sc. DAVORIN LUKMAN dr. vet. med. d.o.o. Varaždin, </w:t>
      </w:r>
      <w:proofErr w:type="spellStart"/>
      <w:r>
        <w:t>Trnovečka</w:t>
      </w:r>
      <w:proofErr w:type="spellEnd"/>
      <w:r>
        <w:t xml:space="preserve"> 6, OIB: 19654045502, s danom 24. svibnja 2016. u 9,00 sati.</w:t>
      </w:r>
    </w:p>
    <w:p w:rsidRDefault="00107929" w:rsidP="00107929" w:rsidR="00107929">
      <w:pPr>
        <w:spacing w:after="0"/>
        <w:ind w:hanging="705" w:left="1413"/>
        <w:jc w:val="both"/>
      </w:pPr>
    </w:p>
    <w:p w:rsidRDefault="00107929" w:rsidP="00107929" w:rsidR="00107929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 </w:t>
      </w:r>
      <w:proofErr w:type="spellStart"/>
      <w:r>
        <w:t>Gjurašić</w:t>
      </w:r>
      <w:proofErr w:type="spellEnd"/>
      <w:r>
        <w:t xml:space="preserve"> iz Zagreba, Petrinjska 28, OIB: 66025260916.</w:t>
      </w:r>
    </w:p>
    <w:p w:rsidRDefault="00107929" w:rsidP="00107929" w:rsidR="00107929">
      <w:pPr>
        <w:spacing w:after="0"/>
        <w:ind w:hanging="705" w:left="1413"/>
        <w:jc w:val="both"/>
      </w:pPr>
    </w:p>
    <w:p w:rsidRDefault="00107929" w:rsidP="00107929" w:rsidR="00107929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VETERINARSKA PRAKSA-SPECIJALISTIČKA AMBULANTA ZA MALE ŽIVOTINJE Dr. sc. DAVORIN LUKMAN dr. vet. med. d.o.o. Varaždin, </w:t>
      </w:r>
      <w:proofErr w:type="spellStart"/>
      <w:r>
        <w:t>Trnovečka</w:t>
      </w:r>
      <w:proofErr w:type="spellEnd"/>
      <w:r>
        <w:t xml:space="preserve"> 6, OIB: 19654045502.</w:t>
      </w:r>
    </w:p>
    <w:p w:rsidRDefault="00107929" w:rsidP="00107929" w:rsidR="00107929">
      <w:pPr>
        <w:spacing w:after="0"/>
        <w:ind w:hanging="705" w:left="1410"/>
        <w:jc w:val="both"/>
      </w:pPr>
    </w:p>
    <w:p w:rsidRDefault="00107929" w:rsidP="00107929" w:rsidR="00107929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107929" w:rsidP="00107929" w:rsidR="00107929">
      <w:pPr>
        <w:spacing w:after="0"/>
        <w:jc w:val="both"/>
      </w:pPr>
    </w:p>
    <w:p w:rsidRDefault="00107929" w:rsidP="00107929" w:rsidR="00107929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VETERINARSKA PRAKSA-SPECIJALISTIČKA AMBULANTA ZA MALE ŽIVOTINJE Dr. sc. DAVORIN LUKMAN dr. vet. med. d.o.o. Varaždin, </w:t>
      </w:r>
      <w:proofErr w:type="spellStart"/>
      <w:r>
        <w:t>Trnovečka</w:t>
      </w:r>
      <w:proofErr w:type="spellEnd"/>
      <w:r>
        <w:t xml:space="preserve"> 6, OIB: 19654045502, bit će brisan iz sudskog registra.</w:t>
      </w:r>
    </w:p>
    <w:p w:rsidRDefault="00107929" w:rsidP="00107929" w:rsidR="00107929">
      <w:pPr>
        <w:spacing w:after="0"/>
        <w:jc w:val="center"/>
      </w:pPr>
    </w:p>
    <w:p w:rsidRDefault="00107929" w:rsidP="00107929" w:rsidR="00107929">
      <w:pPr>
        <w:spacing w:after="0"/>
        <w:jc w:val="center"/>
      </w:pPr>
      <w:r>
        <w:t>Obrazloženje</w:t>
      </w: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  <w:jc w:val="both"/>
      </w:pPr>
      <w:r>
        <w:tab/>
        <w:t xml:space="preserve">Predlagatelj Financijska agencija Regionalni centar Zagreb, Podružnica Varaždin je dana 10. studenoga 2015. podnio zahtjev za provedbu skraćenog stečajnog postupka nad </w:t>
      </w:r>
      <w:r>
        <w:lastRenderedPageBreak/>
        <w:t xml:space="preserve">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  <w:jc w:val="center"/>
      </w:pPr>
      <w:r>
        <w:t>U Varaždinu 24. svibnja 2016.</w:t>
      </w:r>
    </w:p>
    <w:p w:rsidRDefault="00107929" w:rsidP="00107929" w:rsidR="00107929">
      <w:pPr>
        <w:spacing w:after="0"/>
        <w:jc w:val="center"/>
      </w:pPr>
    </w:p>
    <w:p w:rsidRDefault="00107929" w:rsidP="00107929" w:rsidR="001079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Marija Levanić-Škerbić</w:t>
      </w: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07929" w:rsidP="00107929" w:rsidR="00107929">
      <w:pPr>
        <w:spacing w:after="0"/>
      </w:pPr>
      <w:r>
        <w:tab/>
      </w:r>
    </w:p>
    <w:p w:rsidRDefault="00107929" w:rsidP="00107929" w:rsidR="00107929">
      <w:pPr>
        <w:spacing w:after="0"/>
        <w:ind w:firstLine="708"/>
      </w:pPr>
      <w:r>
        <w:t>Uputa o pravnom lijeku:</w:t>
      </w:r>
    </w:p>
    <w:p w:rsidRDefault="00107929" w:rsidP="00107929" w:rsidR="0010792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107929" w:rsidP="00107929" w:rsidR="0010792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</w:pPr>
    </w:p>
    <w:p w:rsidRDefault="00107929" w:rsidP="00107929" w:rsidR="00107929">
      <w:pPr>
        <w:spacing w:after="0"/>
      </w:pPr>
      <w:r>
        <w:t>DNA:</w:t>
      </w:r>
    </w:p>
    <w:p w:rsidRDefault="00107929" w:rsidP="00107929" w:rsidR="0010792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107929" w:rsidP="00107929" w:rsidR="0010792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107929" w:rsidP="00107929" w:rsidR="00107929">
      <w:pPr>
        <w:numPr>
          <w:ilvl w:val="0"/>
          <w:numId w:val="47"/>
        </w:numPr>
        <w:spacing w:after="0"/>
      </w:pPr>
      <w:r>
        <w:t xml:space="preserve">Dužnik VETERINARSKA PRAKSA-SPECIJALISTIČKA AMBULANTA ZA MALE ŽIVOTINJE Dr. sc. DAVORIN LUKMAN dr. vet. med. d.o.o. Varaždin, </w:t>
      </w:r>
      <w:proofErr w:type="spellStart"/>
      <w:r>
        <w:t>Trnovečka</w:t>
      </w:r>
      <w:proofErr w:type="spellEnd"/>
      <w:r>
        <w:t xml:space="preserve"> 6, OIB: 19654045502.</w:t>
      </w:r>
    </w:p>
    <w:p w:rsidRDefault="00107929" w:rsidP="00107929" w:rsidR="00107929">
      <w:pPr>
        <w:numPr>
          <w:ilvl w:val="0"/>
          <w:numId w:val="47"/>
        </w:numPr>
        <w:spacing w:after="0"/>
      </w:pPr>
      <w:r>
        <w:t xml:space="preserve">Osoba ovlaštena za zastupanje – Davorin </w:t>
      </w:r>
      <w:proofErr w:type="spellStart"/>
      <w:r>
        <w:t>Lukman</w:t>
      </w:r>
      <w:proofErr w:type="spellEnd"/>
      <w:r>
        <w:t xml:space="preserve">, Varaždin, </w:t>
      </w:r>
      <w:proofErr w:type="spellStart"/>
      <w:r>
        <w:t>Trnovečka</w:t>
      </w:r>
      <w:proofErr w:type="spellEnd"/>
      <w:r>
        <w:t xml:space="preserve"> 6.</w:t>
      </w:r>
    </w:p>
    <w:p w:rsidRDefault="00107929" w:rsidP="00107929" w:rsidR="00107929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107929" w:rsidP="00107929" w:rsidR="00107929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107929" w:rsidP="00107929" w:rsidR="00107929">
      <w:pPr>
        <w:numPr>
          <w:ilvl w:val="0"/>
          <w:numId w:val="47"/>
        </w:numPr>
        <w:spacing w:after="0"/>
      </w:pPr>
      <w:r>
        <w:t xml:space="preserve">Stečajni upravitelj Ivan </w:t>
      </w:r>
      <w:proofErr w:type="spellStart"/>
      <w:r>
        <w:t>Gjurašić</w:t>
      </w:r>
      <w:proofErr w:type="spellEnd"/>
      <w:r>
        <w:t xml:space="preserve"> iz Zagreba, Petrinjska 28.</w:t>
      </w:r>
    </w:p>
    <w:p w:rsidRDefault="00107929" w:rsidP="00107929" w:rsidR="00107929">
      <w:pPr>
        <w:numPr>
          <w:ilvl w:val="0"/>
          <w:numId w:val="47"/>
        </w:numPr>
        <w:spacing w:after="0"/>
      </w:pPr>
      <w:r>
        <w:t>e- Oglasna ploča suda</w:t>
      </w:r>
    </w:p>
    <w:p w:rsidRDefault="00107929" w:rsidP="0010792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07929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929" w:rsidR="008333A9">
    <w:pPr>
      <w:pStyle w:val="Zaglavlje"/>
    </w:pPr>
    <w:r>
      <w:rPr>
        <w:rStyle w:val="PozadinaSvijetloCrvena"/>
        <w:shd w:fill="auto" w:color="auto" w:val="clear"/>
      </w:rPr>
      <w:t>Poslovni broj. 7 St-759/15-4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0792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77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St-759/2015-4</izvorni_sadrzaj>
    <derivirana_varijabla naziv="DomainObject.Oznaka_1">St-759/2015-4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PRAKSA-SPECIJALISTIČKA AMBULANTA ZA MALE ŽIVOTINJE Dr. sc. DAVORIN LUKMAN dr. vet. med. društvo s ograničenom o</izvorni_sadrzaj>
    <derivirana_varijabla naziv="DomainObject.Predmet.ProtustrankaFormated_1">  VETERINARSKA PRAKSA-SPECIJALISTIČKA AMBULANTA ZA MALE ŽIVOTINJE Dr. sc. DAVORIN LUKMAN dr. vet. med. društvo s ograničenom o</derivirana_varijabla>
  </DomainObject.Predmet.ProtustrankaFormated>
  <DomainObject.Predmet.ProtustrankaFormatedOIB>
    <izvorni_sadrzaj>  VETERINARSKA PRAKSA-SPECIJALISTIČKA AMBULANTA ZA MALE ŽIVOTINJE Dr. sc. DAVORIN LUKMAN dr. vet. med. društvo s ograničenom o, OIB 19654045502</izvorni_sadrzaj>
    <derivirana_varijabla naziv="DomainObject.Predmet.ProtustrankaFormatedOIB_1">  VETERINARSKA PRAKSA-SPECIJALISTIČKA AMBULANTA ZA MALE ŽIVOTINJE Dr. sc. DAVORIN LUKMAN dr. vet. med. društvo s ograničenom o, OIB 19654045502</derivirana_varijabla>
  </DomainObject.Predmet.ProtustrankaFormatedOIB>
  <DomainObject.Predmet.ProtustrankaFormatedWithAdress>
    <izvorni_sadrzaj> VETERINARSKA PRAKSA-SPECIJALISTIČKA AMBULANTA ZA MALE ŽIVOTINJE Dr. sc. DAVORIN LUKMAN dr. vet. med. društvo s ograničenom o, Trnovečka 6, 42000 Varaždin</izvorni_sadrzaj>
    <derivirana_varijabla naziv="DomainObject.Predmet.ProtustrankaFormatedWithAdress_1"> VETERINARSKA PRAKSA-SPECIJALISTIČKA AMBULANTA ZA MALE ŽIVOTINJE Dr. sc. DAVORIN LUKMAN dr. vet. med. društvo s ograničenom o, Trnovečka 6, 42000 Varaždin</derivirana_varijabla>
  </DomainObject.Predmet.ProtustrankaFormatedWithAdress>
  <DomainObject.Predmet.ProtustrankaFormatedWithAdressOIB>
    <izvorni_sadrzaj> VETERINARSKA PRAKSA-SPECIJALISTIČKA AMBULANTA ZA MALE ŽIVOTINJE Dr. sc. DAVORIN LUKMAN dr. vet. med. društvo s ograničenom o, OIB 19654045502, Trnovečka 6, 42000 Varaždin</izvorni_sadrzaj>
    <derivirana_varijabla naziv="DomainObject.Predmet.ProtustrankaFormatedWithAdressOIB_1"> VETERINARSKA PRAKSA-SPECIJALISTIČKA AMBULANTA ZA MALE ŽIVOTINJE Dr. sc. DAVORIN LUKMAN dr. vet. med. društvo s ograničenom o, OIB 19654045502, Trnovečka 6, 42000 Varaždin</derivirana_varijabla>
  </DomainObject.Predmet.ProtustrankaFormatedWithAdressOIB>
  <DomainObject.Predmet.ProtustrankaWithAdress>
    <izvorni_sadrzaj>VETERINARSKA PRAKSA-SPECIJALISTIČKA AMBULANTA ZA MALE ŽIVOTINJE Dr. sc. DAVORIN LUKMAN dr. vet. med. društvo s ograničenom o Trnovečka 6, 42000 Varaždin</izvorni_sadrzaj>
    <derivirana_varijabla naziv="DomainObject.Predmet.ProtustrankaWithAdress_1">VETERINARSKA PRAKSA-SPECIJALISTIČKA AMBULANTA ZA MALE ŽIVOTINJE Dr. sc. DAVORIN LUKMAN dr. vet. med. društvo s ograničenom o Trnovečka 6, 42000 Varaždin</derivirana_varijabla>
  </DomainObject.Predmet.ProtustrankaWithAdress>
  <DomainObject.Predmet.ProtustrankaWithAdressOIB>
    <izvorni_sadrzaj>VETERINARSKA PRAKSA-SPECIJALISTIČKA AMBULANTA ZA MALE ŽIVOTINJE Dr. sc. DAVORIN LUKMAN dr. vet. med. društvo s ograničenom o, OIB 19654045502, Trnovečka 6, 42000 Varaždin</izvorni_sadrzaj>
    <derivirana_varijabla naziv="DomainObject.Predmet.ProtustrankaWithAdressOIB_1">VETERINARSKA PRAKSA-SPECIJALISTIČKA AMBULANTA ZA MALE ŽIVOTINJE Dr. sc. DAVORIN LUKMAN dr. vet. med. društvo s ograničenom o, OIB 19654045502, Trnovečka 6, 42000 Varaždin</derivirana_varijabla>
  </DomainObject.Predmet.ProtustrankaWithAdressOIB>
  <DomainObject.Predmet.ProtustrankaNazivFormated>
    <izvorni_sadrzaj>VETERINARSKA PRAKSA-SPECIJALISTIČKA AMBULANTA ZA MALE ŽIVOTINJE Dr. sc. DAVORIN LUKMAN dr. vet. med. društvo s ograničenom o</izvorni_sadrzaj>
    <derivirana_varijabla naziv="DomainObject.Predmet.ProtustrankaNazivFormated_1">VETERINARSKA PRAKSA-SPECIJALISTIČKA AMBULANTA ZA MALE ŽIVOTINJE Dr. sc. DAVORIN LUKMAN dr. vet. med. društvo s ograničenom o</derivirana_varijabla>
  </DomainObject.Predmet.ProtustrankaNazivFormated>
  <DomainObject.Predmet.ProtustrankaNazivFormatedOIB>
    <izvorni_sadrzaj>VETERINARSKA PRAKSA-SPECIJALISTIČKA AMBULANTA ZA MALE ŽIVOTINJE Dr. sc. DAVORIN LUKMAN dr. vet. med. društvo s ograničenom o, OIB 19654045502</izvorni_sadrzaj>
    <derivirana_varijabla naziv="DomainObject.Predmet.ProtustrankaNazivFormatedOIB_1">VETERINARSKA PRAKSA-SPECIJALISTIČKA AMBULANTA ZA MALE ŽIVOTINJE Dr. sc. DAVORIN LUKMAN dr. vet. med. društvo s ograničenom o, OIB 19654045502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24620.85</izvorni_sadrzaj>
    <derivirana_varijabla naziv="DomainObject.Predmet.TrenutnaVrijednost_1">24620.85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VETERINARSKA PRAKSA-SPECIJALISTIČKA AMBULANTA ZA MALE ŽIVOTINJE Dr. sc. DAVORIN LUKMAN dr. vet. med. društvo s ograničenom o</item>
    </izvorni_sadrzaj>
    <derivirana_varijabla naziv="DomainObject.Predmet.ProtuStrankaListFormated_1">
      <item>VETERINARSKA PRAKSA-SPECIJALISTIČKA AMBULANTA ZA MALE ŽIVOTINJE Dr. sc. DAVORIN LUKMAN dr. vet. med. društvo s ograničenom o</item>
    </derivirana_varijabla>
  </DomainObject.Predmet.ProtuStrankaListFormated>
  <DomainObject.Predmet.ProtuStrankaListFormatedOIB>
    <izvorni_sadrzaj>
      <item>VETERINARSKA PRAKSA-SPECIJALISTIČKA AMBULANTA ZA MALE ŽIVOTINJE Dr. sc. DAVORIN LUKMAN dr. vet. med. društvo s ograničenom o, OIB 19654045502</item>
    </izvorni_sadrzaj>
    <derivirana_varijabla naziv="DomainObject.Predmet.ProtuStrankaListFormatedOIB_1">
      <item>VETERINARSKA PRAKSA-SPECIJALISTIČKA AMBULANTA ZA MALE ŽIVOTINJE Dr. sc. DAVORIN LUKMAN dr. vet. med. društvo s ograničenom o, OIB 19654045502</item>
    </derivirana_varijabla>
  </DomainObject.Predmet.ProtuStrankaListFormatedOIB>
  <DomainObject.Predmet.ProtuStrankaListFormatedWithAdress>
    <izvorni_sadrzaj>
      <item>VETERINARSKA PRAKSA-SPECIJALISTIČKA AMBULANTA ZA MALE ŽIVOTINJE Dr. sc. DAVORIN LUKMAN dr. vet. med. društvo s ograničenom o, Trnovečka 6, 42000 Varaždin</item>
    </izvorni_sadrzaj>
    <derivirana_varijabla naziv="DomainObject.Predmet.ProtuStrankaListFormatedWithAdress_1">
      <item>VETERINARSKA PRAKSA-SPECIJALISTIČKA AMBULANTA ZA MALE ŽIVOTINJE Dr. sc. DAVORIN LUKMAN dr. vet. med. društvo s ograničenom o, Trnovečka 6, 42000 Varaždin</item>
    </derivirana_varijabla>
  </DomainObject.Predmet.ProtuStrankaListFormatedWithAdress>
  <DomainObject.Predmet.ProtuStrankaListFormatedWithAdressOIB>
    <izvorni_sadrzaj>
      <item>VETERINARSKA PRAKSA-SPECIJALISTIČKA AMBULANTA ZA MALE ŽIVOTINJE Dr. sc. DAVORIN LUKMAN dr. vet. med. društvo s ograničenom o, OIB 19654045502, Trnovečka 6, 42000 Varaždin</item>
    </izvorni_sadrzaj>
    <derivirana_varijabla naziv="DomainObject.Predmet.ProtuStrankaListFormatedWithAdressOIB_1">
      <item>VETERINARSKA PRAKSA-SPECIJALISTIČKA AMBULANTA ZA MALE ŽIVOTINJE Dr. sc. DAVORIN LUKMAN dr. vet. med. društvo s ograničenom o, OIB 19654045502, Trnovečka 6, 42000 Varaždin</item>
    </derivirana_varijabla>
  </DomainObject.Predmet.ProtuStrankaListFormatedWithAdressOIB>
  <DomainObject.Predmet.ProtuStrankaListNazivFormated>
    <izvorni_sadrzaj>
      <item>VETERINARSKA PRAKSA-SPECIJALISTIČKA AMBULANTA ZA MALE ŽIVOTINJE Dr. sc. DAVORIN LUKMAN dr. vet. med. društvo s ograničenom o</item>
    </izvorni_sadrzaj>
    <derivirana_varijabla naziv="DomainObject.Predmet.ProtuStrankaListNazivFormated_1">
      <item>VETERINARSKA PRAKSA-SPECIJALISTIČKA AMBULANTA ZA MALE ŽIVOTINJE Dr. sc. DAVORIN LUKMAN dr. vet. med. društvo s ograničenom o</item>
    </derivirana_varijabla>
  </DomainObject.Predmet.ProtuStrankaListNazivFormated>
  <DomainObject.Predmet.ProtuStrankaListNazivFormatedOIB>
    <izvorni_sadrzaj>
      <item>VETERINARSKA PRAKSA-SPECIJALISTIČKA AMBULANTA ZA MALE ŽIVOTINJE Dr. sc. DAVORIN LUKMAN dr. vet. med. društvo s ograničenom o, OIB 19654045502</item>
    </izvorni_sadrzaj>
    <derivirana_varijabla naziv="DomainObject.Predmet.ProtuStrankaListNazivFormatedOIB_1">
      <item>VETERINARSKA PRAKSA-SPECIJALISTIČKA AMBULANTA ZA MALE ŽIVOTINJE Dr. sc. DAVORIN LUKMAN dr. vet. med. društvo s ograničenom o, OIB 19654045502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St-759/2015-4</izvorni_sadrzaj>
    <derivirana_varijabla naziv="DomainObject.PoslovniBrojDokumenta_1">St-759/2015-4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VETERINARSKA PRAKSA-SPECIJALISTIČKA AMBULANTA ZA MALE ŽIVOTINJE Dr. sc. DAVORIN LUKMAN dr. vet. med. društvo s ograničenom o</izvorni_sadrzaj>
    <derivirana_varijabla naziv="DomainObject.Predmet.ProtustrankaIDrugi_1">VETERINARSKA PRAKSA-SPECIJALISTIČKA AMBULANTA ZA MALE ŽIVOTINJE Dr. sc. DAVORIN LUKMAN dr. vet. med. društvo s ograničenom 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VETERINARSKA PRAKSA-SPECIJALISTIČKA AMBULANTA ZA MALE ŽIVOTINJE Dr. sc. DAVORIN LUKMAN dr. vet. med. društvo s ograničenom o, OIB 19654045502, Trnovečka 6, 42000 Varaždin</izvorni_sadrzaj>
    <derivirana_varijabla naziv="DomainObject.Predmet.ProtustrankaIDrugiAdressOIB_1">VETERINARSKA PRAKSA-SPECIJALISTIČKA AMBULANTA ZA MALE ŽIVOTINJE Dr. sc. DAVORIN LUKMAN dr. vet. med. društvo s ograničenom o, OIB 19654045502, Trnovečka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VETERINARSKA PRAKSA-SPECIJALISTIČKA AMBULANTA ZA MALE ŽIVOTINJE Dr. sc. DAVORIN LUKMAN dr. vet. med. društvo s ograničenom o</item>
      <item>Sudski registar</item>
    </izvorni_sadrzaj>
    <derivirana_varijabla naziv="DomainObject.Predmet.SudioniciListNaziv_1">
      <item>Financijska agencija</item>
      <item>VETERINARSKA PRAKSA-SPECIJALISTIČKA AMBULANTA ZA MALE ŽIVOTINJE Dr. sc. DAVORIN LUKMAN dr. vet. med. društvo s ograničenom 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VETERINARSKA PRAKSA-SPECIJALISTIČKA AMBULANTA ZA MALE ŽIVOTINJE Dr. sc. DAVORIN LUKMAN dr. vet. med. društvo s ograničenom o, OIB 19654045502, Trnovečka 6,42000 Varaždin</item>
      <item>Sudski registar</item>
    </izvorni_sadrzaj>
    <derivirana_varijabla naziv="DomainObject.Predmet.SudioniciListAdressOIB_1">
      <item>Financijska agencija, OIB 85821130368, A. Cesarca 2,42000 Varaždin</item>
      <item>VETERINARSKA PRAKSA-SPECIJALISTIČKA AMBULANTA ZA MALE ŽIVOTINJE Dr. sc. DAVORIN LUKMAN dr. vet. med. društvo s ograničenom o, OIB 19654045502, Trnovečka 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8B099A-E80E-4E76-93FA-70A7E5E6B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3142</properties:Characters>
  <properties:Lines>91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2016-05-24T11:44:00Z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St-759/2015-4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