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b625" w14:paraId="0aab625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 w:rsidR="00807D45">
        <w:rPr>
          <w:b/>
          <w:sz w:val="20"/>
          <w:szCs w:val="20"/>
        </w:rPr>
        <w:t>179</w:t>
      </w:r>
      <w:r w:rsidRPr="005D7654">
        <w:rPr>
          <w:b/>
          <w:sz w:val="20"/>
          <w:szCs w:val="20"/>
        </w:rPr>
        <w:t>/201</w:t>
      </w:r>
      <w:r w:rsidR="00807D45">
        <w:rPr>
          <w:b/>
          <w:sz w:val="20"/>
          <w:szCs w:val="20"/>
        </w:rPr>
        <w:t>6</w:t>
      </w:r>
      <w:r w:rsidRPr="005D7654">
        <w:rPr>
          <w:b/>
          <w:sz w:val="20"/>
          <w:szCs w:val="20"/>
        </w:rPr>
        <w:t>-</w:t>
      </w:r>
      <w:r w:rsidR="00A15697">
        <w:rPr>
          <w:b/>
          <w:sz w:val="20"/>
          <w:szCs w:val="20"/>
        </w:rPr>
        <w:t>3</w:t>
      </w:r>
      <w:r w:rsidR="00E92471">
        <w:rPr>
          <w:b/>
          <w:sz w:val="20"/>
          <w:szCs w:val="20"/>
        </w:rPr>
        <w:t>4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314AEF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314AEF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dužnikom </w:t>
      </w:r>
      <w:r w:rsidR="00807D45" w:rsidRPr="00807D45">
        <w:rPr>
          <w:sz w:val="22"/>
          <w:szCs w:val="22"/>
        </w:rPr>
        <w:t>u stečajnom postupku nad dužnikom SAXUM d.o.o. za građenje, proizvodnju, trgovinu i usluge"u stečaju", Put od Cavtata 41, Cavtat, MBS: 090012749, OIB: 44100867545</w:t>
      </w:r>
      <w:r w:rsidR="00807D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</w:t>
      </w:r>
      <w:r w:rsidR="00807D45">
        <w:rPr>
          <w:sz w:val="22"/>
          <w:szCs w:val="22"/>
        </w:rPr>
        <w:t xml:space="preserve">Perici Mitrović iz </w:t>
      </w:r>
      <w:r w:rsidR="00DF0E73">
        <w:rPr>
          <w:sz w:val="22"/>
          <w:szCs w:val="22"/>
        </w:rPr>
        <w:t>O</w:t>
      </w:r>
      <w:r w:rsidR="00807D45">
        <w:rPr>
          <w:sz w:val="22"/>
          <w:szCs w:val="22"/>
        </w:rPr>
        <w:t>sijeka</w:t>
      </w:r>
      <w:r>
        <w:rPr>
          <w:sz w:val="22"/>
          <w:szCs w:val="22"/>
        </w:rPr>
        <w:t xml:space="preserve">, </w:t>
      </w:r>
      <w:r w:rsidR="00DF0E73">
        <w:rPr>
          <w:sz w:val="22"/>
          <w:szCs w:val="22"/>
        </w:rPr>
        <w:t>izvan</w:t>
      </w:r>
      <w:r w:rsidRPr="00F353E3">
        <w:rPr>
          <w:sz w:val="22"/>
          <w:szCs w:val="22"/>
        </w:rPr>
        <w:t xml:space="preserve"> ročišta, dana </w:t>
      </w:r>
      <w:r w:rsidR="00807D45">
        <w:rPr>
          <w:sz w:val="22"/>
          <w:szCs w:val="22"/>
        </w:rPr>
        <w:t>19</w:t>
      </w:r>
      <w:r>
        <w:rPr>
          <w:sz w:val="22"/>
          <w:szCs w:val="22"/>
        </w:rPr>
        <w:t xml:space="preserve">. </w:t>
      </w:r>
      <w:r w:rsidR="00807D45">
        <w:rPr>
          <w:sz w:val="22"/>
          <w:szCs w:val="22"/>
        </w:rPr>
        <w:t>svibnja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F353E3">
        <w:rPr>
          <w:sz w:val="22"/>
          <w:szCs w:val="22"/>
        </w:rPr>
        <w:t xml:space="preserve">. godine 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513C48" w:rsidRPr="00513C48">
        <w:rPr>
          <w:bCs/>
          <w:sz w:val="22"/>
          <w:szCs w:val="22"/>
        </w:rPr>
        <w:t>Perica Mitrović, Kardinala A. Stepinca 35, Osijek, OIB: 29538074286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513C48" w:rsidRPr="00513C48">
        <w:rPr>
          <w:sz w:val="22"/>
          <w:szCs w:val="22"/>
        </w:rPr>
        <w:t>SAXUM d.o.o. za građenje, proizvodnju, trgovinu i usluge"u stečaju", Put od Cavtata 41, Cavtat, MBS: 090012749, OIB: 44100867545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D634FA">
        <w:rPr>
          <w:bCs/>
          <w:sz w:val="22"/>
          <w:szCs w:val="22"/>
        </w:rPr>
        <w:t xml:space="preserve">Potvrđuje se imenovanje </w:t>
      </w:r>
      <w:r w:rsidR="001764D7">
        <w:rPr>
          <w:bCs/>
          <w:sz w:val="22"/>
          <w:szCs w:val="22"/>
        </w:rPr>
        <w:t xml:space="preserve">Maroja Stjepovića, Ivana Bužana 6B, Zagreb, OIB: </w:t>
      </w:r>
      <w:r w:rsidR="001764D7" w:rsidRPr="00F7457F">
        <w:rPr>
          <w:b/>
          <w:bCs/>
          <w:sz w:val="22"/>
          <w:szCs w:val="22"/>
        </w:rPr>
        <w:t xml:space="preserve"> </w:t>
      </w:r>
      <w:r w:rsidR="001764D7" w:rsidRPr="00491D23">
        <w:rPr>
          <w:bCs/>
          <w:sz w:val="22"/>
          <w:szCs w:val="22"/>
        </w:rPr>
        <w:t>29538074286</w:t>
      </w:r>
      <w:r w:rsidR="001764D7">
        <w:rPr>
          <w:bCs/>
          <w:sz w:val="22"/>
          <w:szCs w:val="22"/>
        </w:rPr>
        <w:t xml:space="preserve"> za stečajnog upravitelja </w:t>
      </w:r>
      <w:r w:rsidR="00513C48" w:rsidRPr="00513C48">
        <w:rPr>
          <w:bCs/>
          <w:sz w:val="22"/>
          <w:szCs w:val="22"/>
        </w:rPr>
        <w:t>SAXUM d.o.o. za građenje, proizvodnju, trgovinu i usluge"u stečaju", Put od Cavtata 41, Cavtat, MBS: 090012749, OIB: 44100867545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>osadašnji stečajni upravitelj Pe</w:t>
      </w:r>
      <w:r>
        <w:rPr>
          <w:bCs/>
          <w:sz w:val="22"/>
          <w:szCs w:val="22"/>
        </w:rPr>
        <w:t>rica Mitrović 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102FA2">
        <w:rPr>
          <w:sz w:val="22"/>
          <w:szCs w:val="22"/>
        </w:rPr>
        <w:t xml:space="preserve">179/2016-19 od 24. veljače 2016. godine </w:t>
      </w:r>
      <w:r w:rsidR="007431A7">
        <w:rPr>
          <w:sz w:val="22"/>
          <w:szCs w:val="22"/>
        </w:rPr>
        <w:t>metodom slučajnog odabira za stečajnog upravitelja imenovan je Perica Mitrović iz Osijeka.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7431A7" w:rsidP="0057194F" w:rsidR="0057194F" w:rsidRPr="00571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 sjednici skupštine održanoj 19. svibnja 2016. godine odlukom većine</w:t>
      </w:r>
      <w:r w:rsidR="001C6A37">
        <w:rPr>
          <w:sz w:val="22"/>
          <w:szCs w:val="22"/>
        </w:rPr>
        <w:t xml:space="preserve"> iz članka 105. </w:t>
      </w:r>
      <w:r w:rsidR="001C6A37" w:rsidRPr="0057194F">
        <w:rPr>
          <w:sz w:val="22"/>
          <w:szCs w:val="22"/>
        </w:rPr>
        <w:t>Stečajnog zakona (NN 71/15, dalje u tekstu SZ)</w:t>
      </w:r>
      <w:r w:rsidR="0057194F">
        <w:rPr>
          <w:sz w:val="22"/>
          <w:szCs w:val="22"/>
        </w:rPr>
        <w:t>, umjesto imenovanog stečajnog upravitelja za stečajnog upravitelja je izabran Maroje Stjepović</w:t>
      </w:r>
      <w:r w:rsidR="000C4DBF">
        <w:rPr>
          <w:sz w:val="22"/>
          <w:szCs w:val="22"/>
        </w:rPr>
        <w:t xml:space="preserve"> iz Zagreba.</w:t>
      </w:r>
    </w:p>
    <w:p w:rsidRDefault="000C4DBF" w:rsidP="00DF0E73" w:rsidR="000C4DBF" w:rsidRPr="00981014">
      <w:pPr>
        <w:ind w:firstLine="708"/>
        <w:jc w:val="both"/>
        <w:rPr>
          <w:sz w:val="16"/>
          <w:szCs w:val="16"/>
        </w:rPr>
      </w:pPr>
    </w:p>
    <w:p w:rsidRDefault="000C4DBF" w:rsidP="00981014" w:rsidR="00A62B6A" w:rsidRPr="00491D23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Temeljem čl. 87. </w:t>
      </w:r>
      <w:r w:rsidR="001C6A37">
        <w:rPr>
          <w:sz w:val="22"/>
          <w:szCs w:val="22"/>
        </w:rPr>
        <w:t xml:space="preserve"> SZ </w:t>
      </w:r>
      <w:r>
        <w:rPr>
          <w:sz w:val="22"/>
          <w:szCs w:val="22"/>
        </w:rPr>
        <w:t xml:space="preserve">na skupštini vjerovnika može se umjesto stečajnog upravitelja </w:t>
      </w:r>
      <w:r w:rsidR="00D634FA">
        <w:rPr>
          <w:sz w:val="22"/>
          <w:szCs w:val="22"/>
        </w:rPr>
        <w:t>kojeg je imenovao sud izabrati drugog stečajnog upravitelja, a sud ne može odbiti potvrditi imenovanje stečajnog upravitelja kojeg je izabrala skupština</w:t>
      </w:r>
      <w:r w:rsidR="00A62B6A">
        <w:rPr>
          <w:sz w:val="22"/>
          <w:szCs w:val="22"/>
        </w:rPr>
        <w:t>, a d</w:t>
      </w:r>
      <w:r w:rsidR="00A62B6A">
        <w:rPr>
          <w:bCs/>
          <w:sz w:val="22"/>
          <w:szCs w:val="22"/>
        </w:rPr>
        <w:t>osadašnji stečajni upravitelj dužan je u roku od tri dana predati svoju dužnost novom stečajnom upravitelju.</w:t>
      </w:r>
    </w:p>
    <w:p w:rsidRDefault="00DF0E73" w:rsidP="00DF0E73" w:rsidR="00DF0E73" w:rsidRPr="00765B34">
      <w:pPr>
        <w:ind w:firstLine="708"/>
        <w:jc w:val="both"/>
        <w:rPr>
          <w:sz w:val="16"/>
          <w:szCs w:val="16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9. svibnja</w:t>
      </w:r>
      <w:r w:rsidRPr="00D562A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DF0E73" w:rsidP="00DF0E73" w:rsidR="00DF0E73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1379F1">
        <w:rPr>
          <w:sz w:val="22"/>
          <w:szCs w:val="22"/>
        </w:rPr>
        <w:t>1</w:t>
      </w:r>
      <w:r>
        <w:rPr>
          <w:sz w:val="22"/>
          <w:szCs w:val="22"/>
        </w:rPr>
        <w:t>9.05.2016.g.)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, 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p w:rsidRDefault="008F0D0C" w:rsidP="001936C6" w:rsidR="008F0D0C" w:rsidRPr="00003970">
      <w:pPr>
        <w:tabs>
          <w:tab w:pos="360" w:val="left"/>
        </w:tabs>
        <w:jc w:val="both"/>
        <w:rPr>
          <w:sz w:val="16"/>
          <w:szCs w:val="16"/>
        </w:rPr>
      </w:pPr>
    </w:p>
    <w:p w:rsidRDefault="008F0D0C" w:rsidP="001936C6" w:rsidR="008F0D0C">
      <w:pPr>
        <w:jc w:val="center"/>
        <w:rPr>
          <w:b/>
          <w:sz w:val="16"/>
          <w:szCs w:val="16"/>
        </w:rPr>
      </w:pPr>
    </w:p>
    <w:p w:rsidRDefault="008F0D0C" w:rsidP="00EA3204" w:rsidR="008F0D0C">
      <w:pPr>
        <w:ind w:hanging="705" w:left="705"/>
        <w:jc w:val="both"/>
        <w:rPr>
          <w:b/>
          <w:sz w:val="22"/>
          <w:szCs w:val="22"/>
        </w:rPr>
      </w:pPr>
    </w:p>
    <w:sectPr w:rsidSect="00DB4AC8" w:rsidR="008F0D0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D3AE9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807D45">
      <w:rPr>
        <w:b/>
        <w:sz w:val="22"/>
        <w:szCs w:val="22"/>
      </w:rPr>
      <w:t>179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A15697">
      <w:rPr>
        <w:b/>
        <w:sz w:val="22"/>
        <w:szCs w:val="22"/>
      </w:rPr>
      <w:t>3</w:t>
    </w:r>
    <w:r w:rsidR="00E92471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4DBF"/>
    <w:rsid w:val="000D3AE9"/>
    <w:rsid w:val="000E3663"/>
    <w:rsid w:val="000E733F"/>
    <w:rsid w:val="000F00A0"/>
    <w:rsid w:val="00102FA2"/>
    <w:rsid w:val="00105FEC"/>
    <w:rsid w:val="001379F1"/>
    <w:rsid w:val="00141887"/>
    <w:rsid w:val="001574D1"/>
    <w:rsid w:val="001764D7"/>
    <w:rsid w:val="00182518"/>
    <w:rsid w:val="001936C6"/>
    <w:rsid w:val="00196875"/>
    <w:rsid w:val="001A66AE"/>
    <w:rsid w:val="001B14F0"/>
    <w:rsid w:val="001C3FC7"/>
    <w:rsid w:val="001C6A37"/>
    <w:rsid w:val="001C6AD2"/>
    <w:rsid w:val="001D533A"/>
    <w:rsid w:val="001E1AA3"/>
    <w:rsid w:val="001F5233"/>
    <w:rsid w:val="001F7BD3"/>
    <w:rsid w:val="00211AE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5BC4"/>
    <w:rsid w:val="00300316"/>
    <w:rsid w:val="00312363"/>
    <w:rsid w:val="00312F8B"/>
    <w:rsid w:val="00314AEF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B6212"/>
    <w:rsid w:val="003C7AAE"/>
    <w:rsid w:val="003D0497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91D23"/>
    <w:rsid w:val="004B3B4F"/>
    <w:rsid w:val="004B64CF"/>
    <w:rsid w:val="004D1B5C"/>
    <w:rsid w:val="004D66D4"/>
    <w:rsid w:val="004E52CC"/>
    <w:rsid w:val="004E5DA4"/>
    <w:rsid w:val="005133EE"/>
    <w:rsid w:val="00513C48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194F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1A7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1766"/>
    <w:rsid w:val="007D68C3"/>
    <w:rsid w:val="007E40BC"/>
    <w:rsid w:val="007E75F9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1014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4BE9"/>
    <w:rsid w:val="00BA7A28"/>
    <w:rsid w:val="00BC2A59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457F"/>
    <w:rsid w:val="00F80DE4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49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49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49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49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49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49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49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49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St-179/2016-34</izvorni_sadrzaj>
    <derivirana_varijabla naziv="DomainObject.Oznaka_1">St-179/2016-34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St-179/2016-34</izvorni_sadrzaj>
    <derivirana_varijabla naziv="DomainObject.PoslovniBrojDokumenta_1">St-179/2016-34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</izvorni_sadrzaj>
    <derivirana_varijabla naziv="DomainObject.Predmet.SudioniciListNaziv_1">
      <item>FINA, RC Split, Podružnica Dubrovnik</item>
      <item>SAXUM d.o.o. za građenje,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</izvorni_sadrzaj>
    <derivirana_varijabla naziv="DomainObject.Predmet.SudioniciListNazivOIB_1">
      <item>, OIB 85821130368</item>
      <item>, OIB 44100867545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2317</properties:Characters>
  <properties:Lines>74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2016-05-19T11:42:00Z</dcterms:created>
  <dc:creator>Srđan Gavranić</dc:creator>
  <cp:lastModifiedBy>Srđan Gavranić</cp:lastModifiedBy>
  <cp:lastPrinted>2016-05-19T11:13:00Z</cp:lastPrinted>
  <dcterms:modified xmlns:xsi="http://www.w3.org/2001/XMLSchema-instance" xsi:type="dcterms:W3CDTF">2016-05-19T12:04:00Z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St-179/2016-34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