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87f7" w14:paraId="5dc87f7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9D403E">
        <w:t>8265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7B3890" w:rsidR="007B3890">
      <w:pPr>
        <w:jc w:val="both"/>
      </w:pPr>
      <w:r>
        <w:t xml:space="preserve">I           Za dužnika </w:t>
      </w:r>
      <w:r w:rsidR="007B3890">
        <w:t>IMM JUKIĆ GRADNJA d.o.o. Zagreb, Pilinka 27 A, OIB: 69572684882.</w:t>
      </w:r>
    </w:p>
    <w:p w:rsidRDefault="007B3890" w:rsidP="00322A8D" w:rsidR="007B3890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9D403E">
        <w:t>5.278,50</w:t>
      </w:r>
      <w:r w:rsidR="00E97637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8933C8" w:rsidP="00CF23FE" w:rsidR="009D403E" w:rsidRPr="003D78D9">
      <w:pPr>
        <w:jc w:val="center"/>
      </w:pPr>
      <w:r>
        <w:t xml:space="preserve">                                                                                        </w:t>
      </w:r>
      <w:r w:rsidR="004954F2">
        <w:t xml:space="preserve">                                                                                        </w:t>
      </w:r>
      <w:r w:rsidR="0080271E">
        <w:t xml:space="preserve">                                                                                        </w:t>
      </w:r>
      <w:r w:rsidR="00812665">
        <w:t xml:space="preserve">                                                                                        </w:t>
      </w:r>
      <w:r w:rsidR="006E5033">
        <w:t xml:space="preserve">                                                                                        </w:t>
      </w:r>
      <w:r w:rsidR="00276693">
        <w:t xml:space="preserve">                                                                                        </w:t>
      </w:r>
      <w:r w:rsidR="00B44D1C">
        <w:t xml:space="preserve">                                                                                        </w:t>
      </w:r>
      <w:r w:rsidR="00767684">
        <w:t xml:space="preserve">                                                                                        </w:t>
      </w:r>
      <w:r w:rsidR="00E97637">
        <w:t xml:space="preserve">                                                                                        </w:t>
      </w:r>
      <w:r w:rsidR="00E97637">
        <w:tab/>
      </w:r>
      <w:r w:rsidR="00E97637">
        <w:tab/>
      </w:r>
      <w:r w:rsidR="00E97637">
        <w:tab/>
      </w:r>
      <w:r w:rsidR="00E97637">
        <w:tab/>
      </w:r>
      <w:r w:rsidR="00E97637">
        <w:tab/>
      </w:r>
      <w:r w:rsidR="00E97637">
        <w:tab/>
      </w:r>
      <w:r w:rsidR="002868E6">
        <w:t xml:space="preserve">                                                                                        </w:t>
      </w:r>
      <w:r w:rsidR="002868E6">
        <w:tab/>
      </w:r>
      <w:r w:rsidR="002868E6">
        <w:tab/>
      </w:r>
      <w:r w:rsidR="002868E6">
        <w:tab/>
      </w:r>
      <w:r w:rsidR="002868E6">
        <w:tab/>
      </w:r>
      <w:r w:rsidR="002868E6">
        <w:tab/>
      </w:r>
      <w:r w:rsidR="002868E6"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  <w:t>SUDAC:</w:t>
      </w:r>
    </w:p>
    <w:p w:rsidRDefault="009D403E" w:rsidP="00CF23FE" w:rsidR="009D403E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9D403E" w:rsidP="00CF23FE" w:rsidR="009D403E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9D403E" w:rsidP="00CF23FE" w:rsidR="009D403E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E97637" w:rsidP="00B95577" w:rsidR="00E97637" w:rsidRPr="003D78D9"/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0733E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A0733E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A0733E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A0733E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A0733E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8265</izvorni_sadrzaj>
    <derivirana_varijabla naziv="DomainObject.Predmet.Broj_1">8265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St-8265/2015</izvorni_sadrzaj>
    <derivirana_varijabla naziv="DomainObject.Predmet.OznakaBroj_1">St-8265/2015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IMM JUKIĆ GRADNJA d.o.o.</izvorni_sadrzaj>
    <derivirana_varijabla naziv="DomainObject.Predmet.ProtustrankaFormated_1">  IMM JUKIĆ GRADNJA d.o.o.</derivirana_varijabla>
  </DomainObject.Predmet.ProtustrankaFormated>
  <DomainObject.Predmet.ProtustrankaFormatedOIB>
    <izvorni_sadrzaj>  IMM JUKIĆ GRADNJA d.o.o., OIB 69572684882</izvorni_sadrzaj>
    <derivirana_varijabla naziv="DomainObject.Predmet.ProtustrankaFormatedOIB_1">  IMM JUKIĆ GRADNJA d.o.o., OIB 69572684882</derivirana_varijabla>
  </DomainObject.Predmet.ProtustrankaFormatedOIB>
  <DomainObject.Predmet.ProtustrankaFormatedWithAdress>
    <izvorni_sadrzaj> IMM JUKIĆ GRADNJA d.o.o., Pilinka 27/A, 10000 Zagreb</izvorni_sadrzaj>
    <derivirana_varijabla naziv="DomainObject.Predmet.ProtustrankaFormatedWithAdress_1"> IMM JUKIĆ GRADNJA d.o.o., Pilinka 27/A, 10000 Zagreb</derivirana_varijabla>
  </DomainObject.Predmet.ProtustrankaFormatedWithAdress>
  <DomainObject.Predmet.ProtustrankaFormatedWithAdressOIB>
    <izvorni_sadrzaj> IMM JUKIĆ GRADNJA d.o.o., OIB 69572684882, Pilinka 27/A, 10000 Zagreb</izvorni_sadrzaj>
    <derivirana_varijabla naziv="DomainObject.Predmet.ProtustrankaFormatedWithAdressOIB_1"> IMM JUKIĆ GRADNJA d.o.o., OIB 69572684882, Pilinka 27/A, 10000 Zagreb</derivirana_varijabla>
  </DomainObject.Predmet.ProtustrankaFormatedWithAdressOIB>
  <DomainObject.Predmet.ProtustrankaWithAdress>
    <izvorni_sadrzaj>IMM JUKIĆ GRADNJA d.o.o. Pilinka 27/A, 10000 Zagreb</izvorni_sadrzaj>
    <derivirana_varijabla naziv="DomainObject.Predmet.ProtustrankaWithAdress_1">IMM JUKIĆ GRADNJA d.o.o. Pilinka 27/A, 10000 Zagreb</derivirana_varijabla>
  </DomainObject.Predmet.ProtustrankaWithAdress>
  <DomainObject.Predmet.ProtustrankaWithAdressOIB>
    <izvorni_sadrzaj>IMM JUKIĆ GRADNJA d.o.o., OIB 69572684882, Pilinka 27/A, 10000 Zagreb</izvorni_sadrzaj>
    <derivirana_varijabla naziv="DomainObject.Predmet.ProtustrankaWithAdressOIB_1">IMM JUKIĆ GRADNJA d.o.o., OIB 69572684882, Pilinka 27/A, 10000 Zagreb</derivirana_varijabla>
  </DomainObject.Predmet.ProtustrankaWithAdressOIB>
  <DomainObject.Predmet.ProtustrankaNazivFormated>
    <izvorni_sadrzaj>IMM JUKIĆ GRADNJA d.o.o.</izvorni_sadrzaj>
    <derivirana_varijabla naziv="DomainObject.Predmet.ProtustrankaNazivFormated_1">IMM JUKIĆ GRADNJA d.o.o.</derivirana_varijabla>
  </DomainObject.Predmet.ProtustrankaNazivFormated>
  <DomainObject.Predmet.ProtustrankaNazivFormatedOIB>
    <izvorni_sadrzaj>IMM JUKIĆ GRADNJA d.o.o., OIB 69572684882</izvorni_sadrzaj>
    <derivirana_varijabla naziv="DomainObject.Predmet.ProtustrankaNazivFormatedOIB_1">IMM JUKIĆ GRADNJA d.o.o., OIB 69572684882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IMM JUKIĆ GRADNJA d.o.o.</item>
    </izvorni_sadrzaj>
    <derivirana_varijabla naziv="DomainObject.Predmet.ProtuStrankaListFormated_1">
      <item>IMM JUKIĆ GRADNJA d.o.o.</item>
    </derivirana_varijabla>
  </DomainObject.Predmet.ProtuStrankaListFormated>
  <DomainObject.Predmet.ProtuStrankaListFormatedOIB>
    <izvorni_sadrzaj>
      <item>IMM JUKIĆ GRADNJA d.o.o., OIB 69572684882</item>
    </izvorni_sadrzaj>
    <derivirana_varijabla naziv="DomainObject.Predmet.ProtuStrankaListFormatedOIB_1">
      <item>IMM JUKIĆ GRADNJA d.o.o., OIB 69572684882</item>
    </derivirana_varijabla>
  </DomainObject.Predmet.ProtuStrankaListFormatedOIB>
  <DomainObject.Predmet.ProtuStrankaListFormatedWithAdress>
    <izvorni_sadrzaj>
      <item>IMM JUKIĆ GRADNJA d.o.o., Pilinka 27/A, 10000 Zagreb</item>
    </izvorni_sadrzaj>
    <derivirana_varijabla naziv="DomainObject.Predmet.ProtuStrankaListFormatedWithAdress_1">
      <item>IMM JUKIĆ GRADNJA d.o.o., Pilinka 27/A, 10000 Zagreb</item>
    </derivirana_varijabla>
  </DomainObject.Predmet.ProtuStrankaListFormatedWithAdress>
  <DomainObject.Predmet.ProtuStrankaListFormatedWithAdressOIB>
    <izvorni_sadrzaj>
      <item>IMM JUKIĆ GRADNJA d.o.o., OIB 69572684882, Pilinka 27/A, 10000 Zagreb</item>
    </izvorni_sadrzaj>
    <derivirana_varijabla naziv="DomainObject.Predmet.ProtuStrankaListFormatedWithAdressOIB_1">
      <item>IMM JUKIĆ GRADNJA d.o.o., OIB 69572684882, Pilinka 27/A, 10000 Zagreb</item>
    </derivirana_varijabla>
  </DomainObject.Predmet.ProtuStrankaListFormatedWithAdressOIB>
  <DomainObject.Predmet.ProtuStrankaListNazivFormated>
    <izvorni_sadrzaj>
      <item>IMM JUKIĆ GRADNJA d.o.o.</item>
    </izvorni_sadrzaj>
    <derivirana_varijabla naziv="DomainObject.Predmet.ProtuStrankaListNazivFormated_1">
      <item>IMM JUKIĆ GRADNJA d.o.o.</item>
    </derivirana_varijabla>
  </DomainObject.Predmet.ProtuStrankaListNazivFormated>
  <DomainObject.Predmet.ProtuStrankaListNazivFormatedOIB>
    <izvorni_sadrzaj>
      <item>IMM JUKIĆ GRADNJA d.o.o., OIB 69572684882</item>
    </izvorni_sadrzaj>
    <derivirana_varijabla naziv="DomainObject.Predmet.ProtuStrankaListNazivFormatedOIB_1">
      <item>IMM JUKIĆ GRADNJA d.o.o., OIB 69572684882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IMM JUKIĆ GRADNJA d.o.o.</izvorni_sadrzaj>
    <derivirana_varijabla naziv="DomainObject.Predmet.ProtustrankaIDrugi_1">IMM JUKIĆ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IMM JUKIĆ GRADNJA d.o.o., OIB 69572684882, Pilinka 27/A, 10000 Zagreb</izvorni_sadrzaj>
    <derivirana_varijabla naziv="DomainObject.Predmet.ProtustrankaIDrugiAdressOIB_1">IMM JUKIĆ GRADNJA d.o.o., OIB 69572684882, Pilinka 27/A,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 JUKIĆ GRADNJA d.o.o.</item>
      <item>FINA Regionalni centar Zagreb</item>
    </izvorni_sadrzaj>
    <derivirana_varijabla naziv="DomainObject.Predmet.SudioniciListNaziv_1">
      <item>IMM JUKIĆ GRADNJA d.o.o.</item>
      <item>FINA Regionalni centar Zagreb</item>
    </derivirana_varijabla>
  </DomainObject.Predmet.SudioniciListNaziv>
  <DomainObject.Predmet.SudioniciListAdressOIB>
    <izvorni_sadrzaj>
      <item>IMM JUKIĆ GRADNJA d.o.o., OIB 69572684882, Pilinka 27/A,10000 Zagreb</item>
      <item>FINA Regionalni centar Zagreb, OIB 85821130368, Trg svibanjskih žrtava 1995. br 1,10000 Zagreb</item>
    </izvorni_sadrzaj>
    <derivirana_varijabla naziv="DomainObject.Predmet.SudioniciListAdressOIB_1">
      <item>IMM JUKIĆ GRADNJA d.o.o., OIB 69572684882, Pilinka 27/A,10000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69572684882</item>
      <item>, OIB 85821130368</item>
    </izvorni_sadrzaj>
    <derivirana_varijabla naziv="DomainObject.Predmet.SudioniciListNazivOIB_1">
      <item>, OIB 69572684882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8720CB-2C8F-4F8B-8642-F54519DDAD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241</properties:Words>
  <properties:Characters>1313</properties:Characters>
  <properties:Lines>131</properties:Lines>
  <properties:Paragraphs>18</properties:Paragraphs>
  <properties:TotalTime>457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2016-02-04T08:54:00Z</cp:lastPrinted>
  <dcterms:modified xmlns:xsi="http://www.w3.org/2001/XMLSchema-instance" xsi:type="dcterms:W3CDTF">2016-02-04T08:54:00Z</dcterms:modified>
  <cp:revision>159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