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a2b1" w14:paraId="b10a2b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D0226C">
        <w:rPr>
          <w:rStyle w:val="Naglaeno"/>
          <w:b w:val="false"/>
        </w:rPr>
        <w:t>466</w:t>
      </w:r>
      <w:r w:rsidR="00F72634">
        <w:rPr>
          <w:rStyle w:val="Naglaeno"/>
          <w:b w:val="false"/>
        </w:rPr>
        <w:t>/</w:t>
      </w:r>
      <w:r w:rsidR="007011DC">
        <w:rPr>
          <w:rStyle w:val="Naglaeno"/>
          <w:b w:val="false"/>
        </w:rPr>
        <w:t>20</w:t>
      </w:r>
      <w:r w:rsidR="00F72634">
        <w:rPr>
          <w:rStyle w:val="Naglaeno"/>
          <w:b w:val="false"/>
        </w:rPr>
        <w:t>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93E68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7011DC" w:rsidRPr="00D7388E">
        <w:t>Financijske agencije Regionalni centar Zagreb, Podružnica ZAGREB,  OIB: 85821130368, Zagreb, Trg svibanjskih žrtava 1995. broj 1</w:t>
      </w:r>
      <w:r w:rsidR="007011DC">
        <w:t>,</w:t>
      </w:r>
      <w:r w:rsidR="005B2347">
        <w:t xml:space="preserve">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D0226C">
        <w:t>CPC</w:t>
      </w:r>
      <w:r w:rsidR="007011DC">
        <w:t xml:space="preserve"> </w:t>
      </w:r>
      <w:r w:rsidR="007D09B5">
        <w:t xml:space="preserve">SPORT </w:t>
      </w:r>
      <w:r w:rsidR="007011DC">
        <w:t>j.</w:t>
      </w:r>
      <w:r w:rsidR="000F6262">
        <w:t xml:space="preserve">d.o.o. za </w:t>
      </w:r>
      <w:r w:rsidR="00D0226C">
        <w:t>trgovinu</w:t>
      </w:r>
      <w:r w:rsidR="00830401">
        <w:t xml:space="preserve"> i usluge</w:t>
      </w:r>
      <w:r w:rsidR="007011DC">
        <w:t>,</w:t>
      </w:r>
      <w:r w:rsidR="002034D6">
        <w:t xml:space="preserve"> </w:t>
      </w:r>
      <w:r w:rsidR="00FA0E78">
        <w:t xml:space="preserve">OIB: </w:t>
      </w:r>
      <w:r w:rsidR="00D0226C">
        <w:t>50168854226</w:t>
      </w:r>
      <w:r w:rsidR="000F6262">
        <w:t>,</w:t>
      </w:r>
      <w:r w:rsidR="00A948C4">
        <w:t xml:space="preserve"> </w:t>
      </w:r>
      <w:r w:rsidR="00B57C6B">
        <w:t xml:space="preserve">MBS: </w:t>
      </w:r>
      <w:r w:rsidR="00D0226C">
        <w:t>080865935</w:t>
      </w:r>
      <w:r w:rsidR="007011DC">
        <w:t xml:space="preserve">, </w:t>
      </w:r>
      <w:r w:rsidR="00104822">
        <w:t>Sis</w:t>
      </w:r>
      <w:r w:rsidR="00D0226C">
        <w:t>ak, Jandre Čipora 4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7011DC">
        <w:t>20</w:t>
      </w:r>
      <w:r w:rsidR="000F6262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7011DC" w:rsidP="00893E68" w:rsidR="007011DC">
      <w:pPr>
        <w:ind w:firstLine="708"/>
        <w:jc w:val="both"/>
      </w:pP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0226C">
        <w:t xml:space="preserve">CPC </w:t>
      </w:r>
      <w:r w:rsidR="007D09B5">
        <w:t xml:space="preserve">SPORT </w:t>
      </w:r>
      <w:r w:rsidR="00D0226C">
        <w:t xml:space="preserve">j.d.o.o. za trgovinu i usluge, OIB: </w:t>
      </w:r>
      <w:r w:rsidR="00104822">
        <w:t>50168854226, MBS: 080865935, Sis</w:t>
      </w:r>
      <w:r w:rsidR="00D0226C">
        <w:t>ak, Jandre Čipora 4,</w:t>
      </w:r>
      <w:r w:rsidR="007011DC">
        <w:t xml:space="preserve"> </w:t>
      </w:r>
      <w:r w:rsidR="0092167C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0226C">
        <w:t>16.982,45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7D09B5">
        <w:t>Dejan Ćopić</w:t>
      </w:r>
      <w:r w:rsidR="00B57C6B">
        <w:t xml:space="preserve">, OIB: </w:t>
      </w:r>
      <w:r w:rsidR="007D09B5">
        <w:t>88357921329, Sisak,</w:t>
      </w:r>
      <w:r w:rsidR="00AD5A05">
        <w:t xml:space="preserve"> </w:t>
      </w:r>
      <w:r w:rsidR="007D09B5">
        <w:t>Ulica Ferde Livadića 17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830401">
        <w:t>4</w:t>
      </w:r>
      <w:r w:rsidR="00D0226C">
        <w:t>66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E57F4">
        <w:t>20.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E57F4">
        <w:t>15/6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A1F" w:rsidR="007E6A1F">
      <w:r>
        <w:separator/>
      </w:r>
    </w:p>
  </w:endnote>
  <w:endnote w:id="0" w:type="continuationSeparator">
    <w:p w:rsidRDefault="007E6A1F" w:rsidR="007E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A1F" w:rsidR="007E6A1F">
      <w:r>
        <w:separator/>
      </w:r>
    </w:p>
  </w:footnote>
  <w:footnote w:id="0" w:type="continuationSeparator">
    <w:p w:rsidRDefault="007E6A1F" w:rsidR="007E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5A5A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262"/>
    <w:rsid w:val="000F6941"/>
    <w:rsid w:val="00102060"/>
    <w:rsid w:val="00104822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3799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011DC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D09B5"/>
    <w:rsid w:val="007E2711"/>
    <w:rsid w:val="007E6A1F"/>
    <w:rsid w:val="007E7376"/>
    <w:rsid w:val="007E7920"/>
    <w:rsid w:val="007F1C41"/>
    <w:rsid w:val="008023F7"/>
    <w:rsid w:val="00806BE6"/>
    <w:rsid w:val="00812FD6"/>
    <w:rsid w:val="00817C66"/>
    <w:rsid w:val="00823E3F"/>
    <w:rsid w:val="00830401"/>
    <w:rsid w:val="00830B98"/>
    <w:rsid w:val="00833B47"/>
    <w:rsid w:val="00834492"/>
    <w:rsid w:val="00836CE2"/>
    <w:rsid w:val="0083720F"/>
    <w:rsid w:val="00837E4A"/>
    <w:rsid w:val="0084069A"/>
    <w:rsid w:val="008502F3"/>
    <w:rsid w:val="00854864"/>
    <w:rsid w:val="00855A65"/>
    <w:rsid w:val="00860129"/>
    <w:rsid w:val="00867612"/>
    <w:rsid w:val="00875548"/>
    <w:rsid w:val="008852E9"/>
    <w:rsid w:val="008861C1"/>
    <w:rsid w:val="008870F3"/>
    <w:rsid w:val="00893E68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57F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C7E04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76B5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26C"/>
    <w:rsid w:val="00D0255C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A6DD8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St-466/2018-3</izvorni_sadrzaj>
    <derivirana_varijabla naziv="DomainObject.Oznaka_1">St-466/2018-3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St-466/2018</izvorni_sadrzaj>
    <derivirana_varijabla naziv="DomainObject.Predmet.OznakaBroj_1">St-466/2018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CPC SPORT jednostavo društvo s ograničenom odgovornošću za trgovinu i usluge</izvorni_sadrzaj>
    <derivirana_varijabla naziv="DomainObject.Predmet.ProtustrankaFormated_1">  CPC SPORT jednostavo društvo s ograničenom odgovornošću za trgovinu i usluge</derivirana_varijabla>
  </DomainObject.Predmet.ProtustrankaFormated>
  <DomainObject.Predmet.ProtustrankaFormatedOIB>
    <izvorni_sadrzaj>  CPC SPORT jednostavo društvo s ograničenom odgovornošću za trgovinu i usluge, OIB 50168854226</izvorni_sadrzaj>
    <derivirana_varijabla naziv="DomainObject.Predmet.ProtustrankaFormatedOIB_1">  CPC SPORT jednostavo društvo s ograničenom odgovornošću za trgovinu i usluge, OIB 50168854226</derivirana_varijabla>
  </DomainObject.Predmet.ProtustrankaFormatedOIB>
  <DomainObject.Predmet.ProtustrankaFormatedWithAdress>
    <izvorni_sadrzaj> CPC SPORT jednostavo društvo s ograničenom odgovornošću za trgovinu i usluge, Jandre Čipora 4, 44000 Sisak</izvorni_sadrzaj>
    <derivirana_varijabla naziv="DomainObject.Predmet.ProtustrankaFormatedWithAdress_1"> CPC SPORT jednostavo društvo s ograničenom odgovornošću za trgovinu i usluge, Jandre Čipora 4, 44000 Sisak</derivirana_varijabla>
  </DomainObject.Predmet.ProtustrankaFormatedWithAdress>
  <DomainObject.Predmet.ProtustrankaFormatedWithAdressOIB>
    <izvorni_sadrzaj> CPC SPORT jednostavo društvo s ograničenom odgovornošću za trgovinu i usluge, OIB 50168854226, Jandre Čipora 4, 44000 Sisak</izvorni_sadrzaj>
    <derivirana_varijabla naziv="DomainObject.Predmet.ProtustrankaFormatedWithAdressOIB_1"> CPC SPORT jednostavo društvo s ograničenom odgovornošću za trgovinu i usluge, OIB 50168854226, Jandre Čipora 4, 44000 Sisak</derivirana_varijabla>
  </DomainObject.Predmet.ProtustrankaFormatedWithAdressOIB>
  <DomainObject.Predmet.ProtustrankaWithAdress>
    <izvorni_sadrzaj>CPC SPORT jednostavo društvo s ograničenom odgovornošću za trgovinu i usluge Jandre Čipora 4, 44000 Sisak</izvorni_sadrzaj>
    <derivirana_varijabla naziv="DomainObject.Predmet.ProtustrankaWithAdress_1">CPC SPORT jednostavo društvo s ograničenom odgovornošću za trgovinu i usluge Jandre Čipora 4, 44000 Sisak</derivirana_varijabla>
  </DomainObject.Predmet.ProtustrankaWithAdress>
  <DomainObject.Predmet.ProtustrankaWithAdressOIB>
    <izvorni_sadrzaj>CPC SPORT jednostavo društvo s ograničenom odgovornošću za trgovinu i usluge, OIB 50168854226, Jandre Čipora 4, 44000 Sisak</izvorni_sadrzaj>
    <derivirana_varijabla naziv="DomainObject.Predmet.ProtustrankaWithAdressOIB_1">CPC SPORT jednostavo društvo s ograničenom odgovornošću za trgovinu i usluge, OIB 50168854226, Jandre Čipora 4, 44000 Sisak</derivirana_varijabla>
  </DomainObject.Predmet.ProtustrankaWithAdressOIB>
  <DomainObject.Predmet.ProtustrankaNazivFormated>
    <izvorni_sadrzaj>CPC SPORT jednostavo društvo s ograničenom odgovornošću za trgovinu i usluge</izvorni_sadrzaj>
    <derivirana_varijabla naziv="DomainObject.Predmet.ProtustrankaNazivFormated_1">CPC SPORT jednostavo društvo s ograničenom odgovornošću za trgovinu i usluge</derivirana_varijabla>
  </DomainObject.Predmet.ProtustrankaNazivFormated>
  <DomainObject.Predmet.ProtustrankaNazivFormatedOIB>
    <izvorni_sadrzaj>CPC SPORT jednostavo društvo s ograničenom odgovornošću za trgovinu i usluge, OIB 50168854226</izvorni_sadrzaj>
    <derivirana_varijabla naziv="DomainObject.Predmet.ProtustrankaNazivFormatedOIB_1">CPC SPORT jednostavo društvo s ograničenom odgovornošću za trgovinu i usluge, OIB 50168854226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CPC SPORT jednostavo društvo s ograničenom odgovornošću za trgovinu i usluge</item>
    </izvorni_sadrzaj>
    <derivirana_varijabla naziv="DomainObject.Predmet.ProtuStrankaListFormated_1">
      <item>CPC SPORT jednostavo društvo s ograničenom odgovornošću za trgovinu i usluge</item>
    </derivirana_varijabla>
  </DomainObject.Predmet.ProtuStrankaListFormated>
  <DomainObject.Predmet.ProtuStrankaListFormatedOIB>
    <izvorni_sadrzaj>
      <item>CPC SPORT jednostavo društvo s ograničenom odgovornošću za trgovinu i usluge, OIB 50168854226</item>
    </izvorni_sadrzaj>
    <derivirana_varijabla naziv="DomainObject.Predmet.ProtuStrankaListFormatedOIB_1">
      <item>CPC SPORT jednostavo društvo s ograničenom odgovornošću za trgovinu i usluge, OIB 50168854226</item>
    </derivirana_varijabla>
  </DomainObject.Predmet.ProtuStrankaListFormatedOIB>
  <DomainObject.Predmet.ProtuStrankaListFormatedWithAdress>
    <izvorni_sadrzaj>
      <item>CPC SPORT jednostavo društvo s ograničenom odgovornošću za trgovinu i usluge, Jandre Čipora 4, 44000 Sisak</item>
    </izvorni_sadrzaj>
    <derivirana_varijabla naziv="DomainObject.Predmet.ProtuStrankaListFormatedWithAdress_1">
      <item>CPC SPORT jednostavo društvo s ograničenom odgovornošću za trgovinu i usluge, Jandre Čipora 4, 44000 Sisak</item>
    </derivirana_varijabla>
  </DomainObject.Predmet.ProtuStrankaListFormatedWithAdress>
  <DomainObject.Predmet.ProtuStrankaListFormatedWithAdressOIB>
    <izvorni_sadrzaj>
      <item>CPC SPORT jednostavo društvo s ograničenom odgovornošću za trgovinu i usluge, OIB 50168854226, Jandre Čipora 4, 44000 Sisak</item>
    </izvorni_sadrzaj>
    <derivirana_varijabla naziv="DomainObject.Predmet.ProtuStrankaListFormatedWithAdressOIB_1">
      <item>CPC SPORT jednostavo društvo s ograničenom odgovornošću za trgovinu i usluge, OIB 50168854226, Jandre Čipora 4, 44000 Sisak</item>
    </derivirana_varijabla>
  </DomainObject.Predmet.ProtuStrankaListFormatedWithAdressOIB>
  <DomainObject.Predmet.ProtuStrankaListNazivFormated>
    <izvorni_sadrzaj>
      <item>CPC SPORT jednostavo društvo s ograničenom odgovornošću za trgovinu i usluge</item>
    </izvorni_sadrzaj>
    <derivirana_varijabla naziv="DomainObject.Predmet.ProtuStrankaListNazivFormated_1">
      <item>CPC SPORT jednostavo društvo s ograničenom odgovornošću za trgovinu i usluge</item>
    </derivirana_varijabla>
  </DomainObject.Predmet.ProtuStrankaListNazivFormated>
  <DomainObject.Predmet.ProtuStrankaListNazivFormatedOIB>
    <izvorni_sadrzaj>
      <item>CPC SPORT jednostavo društvo s ograničenom odgovornošću za trgovinu i usluge, OIB 50168854226</item>
    </izvorni_sadrzaj>
    <derivirana_varijabla naziv="DomainObject.Predmet.ProtuStrankaListNazivFormatedOIB_1">
      <item>CPC SPORT jednostavo društvo s ograničenom odgovornošću za trgovinu i usluge, OIB 50168854226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St-466/2018-3</izvorni_sadrzaj>
    <derivirana_varijabla naziv="DomainObject.PoslovniBrojDokumenta_1">St-466/2018-3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CPC SPORT jednostavo društvo s ograničenom odgovornošću za trgovinu i usluge</izvorni_sadrzaj>
    <derivirana_varijabla naziv="DomainObject.Predmet.ProtustrankaIDrugi_1">CPC SPORT jednostavo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CPC SPORT jednostavo društvo s ograničenom odgovornošću za trgovinu i usluge, OIB 50168854226, Jandre Čipora 4, 44000 Sisak</izvorni_sadrzaj>
    <derivirana_varijabla naziv="DomainObject.Predmet.ProtustrankaIDrugiAdressOIB_1">CPC SPORT jednostavo društvo s ograničenom odgovornošću za trgovinu i usluge, OIB 50168854226, Jandre Čipora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CPC SPORT jednostavo društvo s ograničenom odgovornošću za trgovinu i usluge</item>
      <item>FINA Regionalni centar Zagreb</item>
    </izvorni_sadrzaj>
    <derivirana_varijabla naziv="DomainObject.Predmet.SudioniciListNaziv_1">
      <item>CPC SPORT jednostavo društvo s ograničenom odgovornošću za trgovinu i usluge</item>
      <item>FINA Regionalni centar Zagreb</item>
    </derivirana_varijabla>
  </DomainObject.Predmet.SudioniciListNaziv>
  <DomainObject.Predmet.SudioniciListAdressOIB>
    <izvorni_sadrzaj>
      <item>CPC SPORT jednostavo društvo s ograničenom odgovornošću za trgovinu i usluge, OIB 50168854226, Jandre Čipora 4,44000 Sisak</item>
      <item>FINA Regionalni centar Zagreb, OIB 85821130368, Trg svibanjskih žrtava 1995. 1,10000 Zagreb</item>
    </izvorni_sadrzaj>
    <derivirana_varijabla naziv="DomainObject.Predmet.SudioniciListAdressOIB_1">
      <item>CPC SPORT jednostavo društvo s ograničenom odgovornošću za trgovinu i usluge, OIB 50168854226, Jandre Čipora 4,44000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50168854226</item>
    </izvorni_sadrzaj>
    <derivirana_varijabla naziv="DomainObject.Predmet.SudioniciListNazivOIB_1">
      <item>, OIB 85821130368</item>
      <item>, OIB 50168854226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D9540-FE23-485D-8291-377DC70F7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2133</properties:Characters>
  <properties:Lines>51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2018-04-20T07:39:00Z</dcterms:created>
  <dc:creator>Korisnik</dc:creator>
  <cp:lastModifiedBy>Snježana Andrijanić</cp:lastModifiedBy>
  <cp:lastPrinted>2018-04-20T08:22:00Z</cp:lastPrinted>
  <dcterms:modified xmlns:xsi="http://www.w3.org/2001/XMLSchema-instance" xsi:type="dcterms:W3CDTF">2018-04-23T06:45:00Z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St-466/2018-3 / Odluka - Oglas (St-466-18.docx)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