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e6b1" w14:paraId="7b4e6b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0A4F52" w:rsidP="00F2122B" w:rsidR="000A4F52">
      <w:pPr>
        <w:ind w:left="5040"/>
      </w:pPr>
      <w:r>
        <w:t>LJILJANA GRGINOVIĆ</w:t>
      </w:r>
    </w:p>
    <w:p w:rsidRDefault="000A4F52" w:rsidP="00F2122B" w:rsidR="004A0B35">
      <w:pPr>
        <w:ind w:left="5040"/>
      </w:pPr>
      <w:proofErr w:type="spellStart"/>
      <w:r>
        <w:t>Sukošan</w:t>
      </w:r>
      <w:proofErr w:type="spellEnd"/>
      <w:r>
        <w:t xml:space="preserve"> 49</w:t>
      </w:r>
    </w:p>
    <w:p w:rsidRDefault="000A4F52" w:rsidP="00F2122B" w:rsidR="000A4F52">
      <w:pPr>
        <w:ind w:left="5040"/>
      </w:pPr>
      <w:r>
        <w:t>SUKOŠAN</w:t>
      </w:r>
    </w:p>
    <w:p w:rsidRDefault="004A0B35" w:rsidP="00F2122B" w:rsidR="004A0B35">
      <w:pPr>
        <w:ind w:left="5040"/>
      </w:pPr>
    </w:p>
    <w:p w:rsidRDefault="00E639E4" w:rsidP="00F2122B" w:rsidR="00E639E4" w:rsidRPr="00B0613D">
      <w:pPr>
        <w:ind w:left="5040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CD1086">
        <w:t>32</w:t>
      </w:r>
      <w:r w:rsidR="000A4F52">
        <w:t>5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4A0B35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1A1D82">
        <w:t>04.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0A4F52">
        <w:t>Dnevni centar za starije osobe ZARA VITA, Zadar, 7. domobranske pukovnije 1, OIB: 05069287570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4A0B35">
        <w:t>17</w:t>
      </w:r>
      <w:r w:rsidR="007E2FCE">
        <w:t>. ožujka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4A0B35">
        <w:t>08</w:t>
      </w:r>
      <w:r w:rsidR="007E2FCE">
        <w:t>,</w:t>
      </w:r>
      <w:r w:rsidR="000A4F52">
        <w:t>45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4A0B35">
        <w:t>17</w:t>
      </w:r>
      <w:r w:rsidR="007E2FCE">
        <w:t>. ožujka</w:t>
      </w:r>
      <w:r w:rsidR="00036579">
        <w:t xml:space="preserve"> 2016. </w:t>
      </w:r>
      <w:r w:rsidR="001B7DF8" w:rsidRPr="00B0613D">
        <w:t xml:space="preserve">u </w:t>
      </w:r>
      <w:r w:rsidR="004A0B35">
        <w:t>08</w:t>
      </w:r>
      <w:r w:rsidR="007E2FCE">
        <w:t>,</w:t>
      </w:r>
      <w:r w:rsidR="000A4F52">
        <w:t>50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1A1D82">
        <w:t>04.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18604302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CD1086">
      <w:t>32</w:t>
    </w:r>
    <w:r w:rsidR="000A4F52">
      <w:t>5</w:t>
    </w:r>
    <w:r w:rsidR="0053063B">
      <w:t>/1</w:t>
    </w:r>
    <w:r w:rsidR="00BE7BE4">
      <w:t>6</w:t>
    </w:r>
    <w:r w:rsidR="0053063B">
      <w:t>-</w:t>
    </w:r>
    <w:r w:rsidR="004A0B35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0B35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2FCE"/>
    <w:rsid w:val="007E425C"/>
    <w:rsid w:val="0080429C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D1086"/>
    <w:rsid w:val="00CD441D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39E4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CD4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4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41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41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41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CD4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4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41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41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41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Dnevni centar za starije osobe ZARA VITA</izvorni_sadrzaj>
    <derivirana_varijabla naziv="DomainObject.Predmet.ProtustrankaFormated_1">  Dnevni centar za starije osobe ZARA VITA</derivirana_varijabla>
  </DomainObject.Predmet.ProtustrankaFormated>
  <DomainObject.Predmet.ProtustrankaFormatedOIB>
    <izvorni_sadrzaj>  Dnevni centar za starije osobe ZARA VITA, OIB 05069287570</izvorni_sadrzaj>
    <derivirana_varijabla naziv="DomainObject.Predmet.ProtustrankaFormatedOIB_1">  Dnevni centar za starije osobe ZARA VITA, OIB 05069287570</derivirana_varijabla>
  </DomainObject.Predmet.ProtustrankaFormatedOIB>
  <DomainObject.Predmet.ProtustrankaFormatedWithAdress>
    <izvorni_sadrzaj> Dnevni centar za starije osobe ZARA VITA, 7. domobranske pukovnije 1, 23000 Zadar</izvorni_sadrzaj>
    <derivirana_varijabla naziv="DomainObject.Predmet.ProtustrankaFormatedWithAdress_1"> Dnevni centar za starije osobe ZARA VITA, 7. domobranske pukovnije 1, 23000 Zadar</derivirana_varijabla>
  </DomainObject.Predmet.ProtustrankaFormatedWithAdress>
  <DomainObject.Predmet.ProtustrankaFormatedWithAdressOIB>
    <izvorni_sadrzaj> Dnevni centar za starije osobe ZARA VITA, OIB 05069287570, 7. domobranske pukovnije 1, 23000 Zadar</izvorni_sadrzaj>
    <derivirana_varijabla naziv="DomainObject.Predmet.ProtustrankaFormatedWithAdressOIB_1"> Dnevni centar za starije osobe ZARA VITA, OIB 05069287570, 7. domobranske pukovnije 1, 23000 Zadar</derivirana_varijabla>
  </DomainObject.Predmet.ProtustrankaFormatedWithAdressOIB>
  <DomainObject.Predmet.ProtustrankaWithAdress>
    <izvorni_sadrzaj>Dnevni centar za starije osobe ZARA VITA 7. domobranske pukovnije 1, 23000 Zadar</izvorni_sadrzaj>
    <derivirana_varijabla naziv="DomainObject.Predmet.ProtustrankaWithAdress_1">Dnevni centar za starije osobe ZARA VITA 7. domobranske pukovnije 1, 23000 Zadar</derivirana_varijabla>
  </DomainObject.Predmet.ProtustrankaWithAdress>
  <DomainObject.Predmet.ProtustrankaWithAdressOIB>
    <izvorni_sadrzaj>Dnevni centar za starije osobe ZARA VITA, OIB 05069287570, 7. domobranske pukovnije 1, 23000 Zadar</izvorni_sadrzaj>
    <derivirana_varijabla naziv="DomainObject.Predmet.ProtustrankaWithAdressOIB_1">Dnevni centar za starije osobe ZARA VITA, OIB 05069287570, 7. domobranske pukovnije 1, 23000 Zadar</derivirana_varijabla>
  </DomainObject.Predmet.ProtustrankaWithAdressOIB>
  <DomainObject.Predmet.ProtustrankaNazivFormated>
    <izvorni_sadrzaj>Dnevni centar za starije osobe ZARA VITA</izvorni_sadrzaj>
    <derivirana_varijabla naziv="DomainObject.Predmet.ProtustrankaNazivFormated_1">Dnevni centar za starije osobe ZARA VITA</derivirana_varijabla>
  </DomainObject.Predmet.ProtustrankaNazivFormated>
  <DomainObject.Predmet.ProtustrankaNazivFormatedOIB>
    <izvorni_sadrzaj>Dnevni centar za starije osobe ZARA VITA, OIB 05069287570</izvorni_sadrzaj>
    <derivirana_varijabla naziv="DomainObject.Predmet.ProtustrankaNazivFormatedOIB_1">Dnevni centar za starije osobe ZARA VITA, OIB 05069287570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94897.41</izvorni_sadrzaj>
    <derivirana_varijabla naziv="DomainObject.Predmet.TrenutnaVrijednost_1">94897.41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Dnevni centar za starije osobe ZARA VITA</item>
    </izvorni_sadrzaj>
    <derivirana_varijabla naziv="DomainObject.Predmet.ProtuStrankaListFormated_1">
      <item>Dnevni centar za starije osobe ZARA VITA</item>
    </derivirana_varijabla>
  </DomainObject.Predmet.ProtuStrankaListFormated>
  <DomainObject.Predmet.ProtuStrankaListFormatedOIB>
    <izvorni_sadrzaj>
      <item>Dnevni centar za starije osobe ZARA VITA, OIB 05069287570</item>
    </izvorni_sadrzaj>
    <derivirana_varijabla naziv="DomainObject.Predmet.ProtuStrankaListFormatedOIB_1">
      <item>Dnevni centar za starije osobe ZARA VITA, OIB 05069287570</item>
    </derivirana_varijabla>
  </DomainObject.Predmet.ProtuStrankaListFormatedOIB>
  <DomainObject.Predmet.ProtuStrankaListFormatedWithAdress>
    <izvorni_sadrzaj>
      <item>Dnevni centar za starije osobe ZARA VITA, 7. domobranske pukovnije 1, 23000 Zadar</item>
    </izvorni_sadrzaj>
    <derivirana_varijabla naziv="DomainObject.Predmet.ProtuStrankaListFormatedWithAdress_1">
      <item>Dnevni centar za starije osobe ZARA VITA, 7. domobranske pukovnije 1, 23000 Zadar</item>
    </derivirana_varijabla>
  </DomainObject.Predmet.ProtuStrankaListFormatedWithAdress>
  <DomainObject.Predmet.ProtuStrankaListFormatedWithAdressOIB>
    <izvorni_sadrzaj>
      <item>Dnevni centar za starije osobe ZARA VITA, OIB 05069287570, 7. domobranske pukovnije 1, 23000 Zadar</item>
    </izvorni_sadrzaj>
    <derivirana_varijabla naziv="DomainObject.Predmet.ProtuStrankaListFormatedWithAdressOIB_1">
      <item>Dnevni centar za starije osobe ZARA VITA, OIB 05069287570, 7. domobranske pukovnije 1, 23000 Zadar</item>
    </derivirana_varijabla>
  </DomainObject.Predmet.ProtuStrankaListFormatedWithAdressOIB>
  <DomainObject.Predmet.ProtuStrankaListNazivFormated>
    <izvorni_sadrzaj>
      <item>Dnevni centar za starije osobe ZARA VITA</item>
    </izvorni_sadrzaj>
    <derivirana_varijabla naziv="DomainObject.Predmet.ProtuStrankaListNazivFormated_1">
      <item>Dnevni centar za starije osobe ZARA VITA</item>
    </derivirana_varijabla>
  </DomainObject.Predmet.ProtuStrankaListNazivFormated>
  <DomainObject.Predmet.ProtuStrankaListNazivFormatedOIB>
    <izvorni_sadrzaj>
      <item>Dnevni centar za starije osobe ZARA VITA, OIB 05069287570</item>
    </izvorni_sadrzaj>
    <derivirana_varijabla naziv="DomainObject.Predmet.ProtuStrankaListNazivFormatedOIB_1">
      <item>Dnevni centar za starije osobe ZARA VITA, OIB 05069287570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Dnevni centar za starije osobe ZARA VITA</izvorni_sadrzaj>
    <derivirana_varijabla naziv="DomainObject.Predmet.ProtustrankaIDrugi_1">Dnevni centar za starije osobe ZARA VITA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Dnevni centar za starije osobe ZARA VITA, OIB 05069287570, 7. domobranske pukovnije 1, 23000 Zadar</izvorni_sadrzaj>
    <derivirana_varijabla naziv="DomainObject.Predmet.ProtustrankaIDrugiAdressOIB_1">Dnevni centar za starije osobe ZARA VITA, OIB 05069287570, 7. domobranske pukovnije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Dnevni centar za starije osobe ZARA VITA</item>
    </izvorni_sadrzaj>
    <derivirana_varijabla naziv="DomainObject.Predmet.SudioniciListNaziv_1">
      <item>FINA</item>
      <item>Dnevni centar za starije osobe ZARA VITA</item>
    </derivirana_varijabla>
  </DomainObject.Predmet.SudioniciListNaziv>
  <DomainObject.Predmet.SudioniciListAdressOIB>
    <izvorni_sadrzaj>
      <item>FINA, OIB 85821130368</item>
      <item>Dnevni centar za starije osobe ZARA VITA, OIB 05069287570, 7. domobranske pukovnije 1,23000 Zadar</item>
    </izvorni_sadrzaj>
    <derivirana_varijabla naziv="DomainObject.Predmet.SudioniciListAdressOIB_1">
      <item>FINA, OIB 85821130368</item>
      <item>Dnevni centar za starije osobe ZARA VITA, OIB 05069287570, 7. domobranske pukovnije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05069287570</item>
    </izvorni_sadrzaj>
    <derivirana_varijabla naziv="DomainObject.Predmet.SudioniciListNazivOIB_1">
      <item>, OIB 85821130368</item>
      <item>, OIB 05069287570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9069C7-E433-46FB-9213-3FBE7D5DB8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149</properties:Words>
  <properties:Characters>830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2016-03-04T10:14:00Z</dcterms:created>
  <dc:creator>Ardena Bajlo</dc:creator>
  <cp:lastModifiedBy>wsadmin</cp:lastModifiedBy>
  <cp:lastPrinted>2016-03-03T10:50:00Z</cp:lastPrinted>
  <dcterms:modified xmlns:xsi="http://www.w3.org/2001/XMLSchema-instance" xsi:type="dcterms:W3CDTF">2016-03-04T12:45:00Z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